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07BDC" w14:textId="77777777" w:rsidR="00404549" w:rsidRPr="000D082E" w:rsidRDefault="005F30AC" w:rsidP="002771A2">
      <w:pPr>
        <w:rPr>
          <w:lang w:val="en-AU"/>
        </w:rPr>
      </w:pPr>
      <w:bookmarkStart w:id="0" w:name="_Hlk213902033"/>
      <w:bookmarkEnd w:id="0"/>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77777777" w:rsidR="00F53D08" w:rsidRPr="00F53D08" w:rsidRDefault="00F53D08" w:rsidP="00F53D08">
      <w:pPr>
        <w:rPr>
          <w:rtl/>
        </w:rPr>
      </w:pPr>
    </w:p>
    <w:p w14:paraId="68D220F1"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7777777"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502F2F10">
                <wp:simplePos x="0" y="0"/>
                <wp:positionH relativeFrom="column">
                  <wp:posOffset>-571500</wp:posOffset>
                </wp:positionH>
                <wp:positionV relativeFrom="paragraph">
                  <wp:posOffset>251460</wp:posOffset>
                </wp:positionV>
                <wp:extent cx="6992620" cy="15494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6992620" cy="1549400"/>
                        </a:xfrm>
                        <a:prstGeom prst="rect">
                          <a:avLst/>
                        </a:prstGeom>
                        <a:noFill/>
                        <a:ln w="6350">
                          <a:noFill/>
                        </a:ln>
                      </wps:spPr>
                      <wps:txbx>
                        <w:txbxContent>
                          <w:p w14:paraId="14EE96B0" w14:textId="3D2D5892" w:rsidR="002771A2" w:rsidRPr="002771A2" w:rsidRDefault="00436A99" w:rsidP="00D606EF">
                            <w:pPr>
                              <w:jc w:val="center"/>
                              <w:rPr>
                                <w:rFonts w:ascii="Adobe Arabic" w:hAnsi="Adobe Arabic" w:cs="Adobe Arabic"/>
                                <w:b/>
                                <w:bCs/>
                                <w:sz w:val="72"/>
                                <w:szCs w:val="96"/>
                                <w:rtl/>
                                <w:lang w:bidi="ar-SY"/>
                              </w:rPr>
                            </w:pPr>
                            <w:r w:rsidRPr="00436A99">
                              <w:rPr>
                                <w:rFonts w:ascii="Adobe Arabic" w:hAnsi="Adobe Arabic" w:cs="Adobe Arabic"/>
                                <w:b/>
                                <w:bCs/>
                                <w:sz w:val="72"/>
                                <w:szCs w:val="96"/>
                                <w:rtl/>
                                <w:lang w:bidi="ar-SY"/>
                              </w:rPr>
                              <w:t>تحليل البيانات باستخدام الذكاء الاصطناعي المستوى الأساسي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782E1" id="Text Box 1608691354" o:spid="_x0000_s1027" type="#_x0000_t202" style="position:absolute;left:0;text-align:left;margin-left:-45pt;margin-top:19.8pt;width:550.6pt;height:122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" filled="f" stroked="f" strokeweight=".5pt">
                <v:textbox>
                  <w:txbxContent>
                    <w:p w14:paraId="14EE96B0" w14:textId="3D2D5892" w:rsidR="002771A2" w:rsidRPr="002771A2" w:rsidRDefault="00436A99" w:rsidP="00D606EF">
                      <w:pPr>
                        <w:jc w:val="center"/>
                        <w:rPr>
                          <w:rFonts w:ascii="Adobe Arabic" w:hAnsi="Adobe Arabic" w:cs="Adobe Arabic"/>
                          <w:b/>
                          <w:bCs/>
                          <w:sz w:val="72"/>
                          <w:szCs w:val="96"/>
                          <w:rtl/>
                          <w:lang w:bidi="ar-SY"/>
                        </w:rPr>
                      </w:pPr>
                      <w:r w:rsidRPr="00436A99">
                        <w:rPr>
                          <w:rFonts w:ascii="Adobe Arabic" w:hAnsi="Adobe Arabic" w:cs="Adobe Arabic"/>
                          <w:b/>
                          <w:bCs/>
                          <w:sz w:val="72"/>
                          <w:szCs w:val="96"/>
                          <w:rtl/>
                          <w:lang w:bidi="ar-SY"/>
                        </w:rPr>
                        <w:t>تحليل البيانات باستخدام الذكاء الاصطناعي المستوى الأساسي</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52679EDF">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77777777" w:rsidR="00F53D08" w:rsidRPr="00F53D08" w:rsidRDefault="00F53D08" w:rsidP="00F53D08">
      <w:pPr>
        <w:rPr>
          <w:rtl/>
        </w:rPr>
      </w:pPr>
    </w:p>
    <w:p w14:paraId="28A1A62E" w14:textId="77777777" w:rsidR="00F53D08" w:rsidRPr="00F53D08" w:rsidRDefault="00636A52" w:rsidP="00636A52">
      <w:pPr>
        <w:tabs>
          <w:tab w:val="left" w:pos="3171"/>
        </w:tabs>
        <w:rPr>
          <w:rtl/>
          <w:lang w:bidi="ar-SY"/>
        </w:rPr>
      </w:pPr>
      <w:r>
        <w:tab/>
      </w:r>
    </w:p>
    <w:p w14:paraId="5C70EAAE" w14:textId="77777777" w:rsidR="00F53D08" w:rsidRPr="00F53D08" w:rsidRDefault="00F53D08" w:rsidP="00F53D08">
      <w:pPr>
        <w:rPr>
          <w:rtl/>
        </w:rPr>
      </w:pPr>
    </w:p>
    <w:p w14:paraId="72E80959"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6C46BEC7" wp14:editId="7111DC77">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4ABB8A00"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5543AAF4" wp14:editId="49759F3D">
            <wp:simplePos x="0" y="0"/>
            <wp:positionH relativeFrom="margin">
              <wp:posOffset>-1097280</wp:posOffset>
            </wp:positionH>
            <wp:positionV relativeFrom="paragraph">
              <wp:posOffset>537210</wp:posOffset>
            </wp:positionV>
            <wp:extent cx="7934900" cy="4290060"/>
            <wp:effectExtent l="0" t="0" r="9525"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942256" cy="42940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17AA06C8"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102628B3" wp14:editId="22F427D5">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102628B3"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70" w:type="dxa"/>
        <w:tblLook w:val="04A0" w:firstRow="1" w:lastRow="0" w:firstColumn="1" w:lastColumn="0" w:noHBand="0" w:noVBand="1"/>
      </w:tblPr>
      <w:tblGrid>
        <w:gridCol w:w="284"/>
        <w:gridCol w:w="9355"/>
        <w:gridCol w:w="850"/>
      </w:tblGrid>
      <w:tr w:rsidR="0090459D" w:rsidRPr="00BB40FB" w14:paraId="2C8C1DF9" w14:textId="77777777" w:rsidTr="00715B46">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65CA67B8"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0F9DC7B"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14:paraId="008FE01C"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6FAAA52F"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14:paraId="218B0F50"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B2649A"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ECA4A24"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14:paraId="0268C796"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E3FD8B0"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14:paraId="07FB6FD4"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CB6B4E" w14:textId="54FBD088"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436A99">
              <w:rPr>
                <w:rFonts w:ascii="Adobe Arabic" w:eastAsia="GE Dinar One" w:hAnsi="Adobe Arabic" w:cs="Adobe Arabic" w:hint="cs"/>
                <w:b/>
                <w:bCs/>
                <w:color w:val="C00000"/>
                <w:kern w:val="24"/>
                <w:sz w:val="36"/>
                <w:szCs w:val="36"/>
                <w:rtl/>
                <w:lang w:bidi="ar-SY"/>
              </w:rPr>
              <w:t>:</w:t>
            </w:r>
            <w:r w:rsidR="00436A99">
              <w:rPr>
                <w:rtl/>
              </w:rPr>
              <w:t xml:space="preserve"> </w:t>
            </w:r>
            <w:r w:rsidR="00436A99" w:rsidRPr="00436A99">
              <w:rPr>
                <w:rFonts w:ascii="Adobe Arabic" w:eastAsia="GE Dinar One" w:hAnsi="Adobe Arabic" w:cs="Adobe Arabic"/>
                <w:b/>
                <w:bCs/>
                <w:color w:val="C00000"/>
                <w:kern w:val="24"/>
                <w:sz w:val="36"/>
                <w:szCs w:val="36"/>
                <w:rtl/>
                <w:lang w:bidi="ar-SY"/>
              </w:rPr>
              <w:t>مدخل إلى تحليل البيانات والذكاء الاصطناعي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C37BE24" w14:textId="644539D2"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hyperlink r:id="rId9" w:history="1">
              <w:r w:rsidRPr="00A42719">
                <w:rPr>
                  <w:rStyle w:val="Hyperlink"/>
                  <w:rFonts w:ascii="Adobe Arabic" w:eastAsia="GE Dinar One" w:hAnsi="Adobe Arabic" w:cs="Adobe Arabic"/>
                  <w:b/>
                  <w:bCs/>
                  <w:kern w:val="24"/>
                  <w:sz w:val="36"/>
                  <w:szCs w:val="36"/>
                  <w:rtl/>
                  <w:lang w:bidi="ar-SY"/>
                </w:rPr>
                <w:t>الجلسة التدريبية الأولى:</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1221FCD" w14:textId="5C7724FC"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12</w:t>
            </w:r>
          </w:p>
        </w:tc>
      </w:tr>
      <w:tr w:rsidR="0090459D" w:rsidRPr="00BB40FB" w14:paraId="4209D55F"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93E7D7" w14:textId="0E29688E"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تعريف تحليل البيانات وأنواعه</w:t>
            </w:r>
          </w:p>
        </w:tc>
        <w:tc>
          <w:tcPr>
            <w:tcW w:w="850" w:type="dxa"/>
            <w:tcBorders>
              <w:top w:val="single" w:sz="8" w:space="0" w:color="1E3D6A"/>
              <w:left w:val="single" w:sz="8" w:space="0" w:color="1E3D6A"/>
              <w:bottom w:val="single" w:sz="8" w:space="0" w:color="1E3D6A"/>
              <w:right w:val="single" w:sz="8" w:space="0" w:color="1E3D6A"/>
            </w:tcBorders>
            <w:vAlign w:val="center"/>
          </w:tcPr>
          <w:p w14:paraId="2731F17B" w14:textId="6517191C"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14</w:t>
            </w:r>
          </w:p>
        </w:tc>
      </w:tr>
      <w:tr w:rsidR="0090459D" w:rsidRPr="00BB40FB" w14:paraId="75C2DC5C"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29E4D4F" w14:textId="2D6C4284"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مفهوم الذكاء الاصطناعي وعلاقته بعلم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E0876D1" w14:textId="219D1851"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16</w:t>
            </w:r>
          </w:p>
        </w:tc>
      </w:tr>
      <w:tr w:rsidR="0090459D" w:rsidRPr="00BB40FB" w14:paraId="6A09EA3D"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2CBA65" w14:textId="419B7033"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دورة حياة تحليل البيانات (</w:t>
            </w:r>
            <w:r w:rsidRPr="00C55DE1">
              <w:rPr>
                <w:rFonts w:ascii="Adobe Arabic" w:eastAsia="GE Dinar One" w:hAnsi="Adobe Arabic" w:cs="Adobe Arabic"/>
                <w:kern w:val="24"/>
                <w:sz w:val="36"/>
                <w:szCs w:val="36"/>
                <w:lang w:bidi="ar-SY"/>
              </w:rPr>
              <w:t>Data Analysis Life Cycle</w:t>
            </w:r>
            <w:r w:rsidRPr="00C55DE1">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EF78DDC" w14:textId="532F0479"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18</w:t>
            </w:r>
          </w:p>
        </w:tc>
      </w:tr>
      <w:tr w:rsidR="0090459D" w:rsidRPr="00BB40FB" w14:paraId="020E6EC2" w14:textId="77777777" w:rsidTr="00715B46">
        <w:trPr>
          <w:trHeight w:val="624"/>
        </w:trPr>
        <w:tc>
          <w:tcPr>
            <w:tcW w:w="284" w:type="dxa"/>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C6726E" w14:textId="7199D8E3"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دور الذكاء الاصطناعي في تحويل البيانات إلى معرفة</w:t>
            </w:r>
          </w:p>
        </w:tc>
        <w:tc>
          <w:tcPr>
            <w:tcW w:w="850" w:type="dxa"/>
            <w:tcBorders>
              <w:top w:val="single" w:sz="8" w:space="0" w:color="1E3D6A"/>
              <w:left w:val="single" w:sz="8" w:space="0" w:color="1E3D6A"/>
              <w:bottom w:val="single" w:sz="8" w:space="0" w:color="1E3D6A"/>
              <w:right w:val="single" w:sz="8" w:space="0" w:color="1E3D6A"/>
            </w:tcBorders>
            <w:vAlign w:val="center"/>
          </w:tcPr>
          <w:p w14:paraId="2C20D169" w14:textId="5FE54E2E"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22</w:t>
            </w:r>
          </w:p>
        </w:tc>
      </w:tr>
      <w:tr w:rsidR="0090459D" w:rsidRPr="00BB40FB" w14:paraId="282FF51B"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1ADC243" w14:textId="33DE0004" w:rsidR="0090459D" w:rsidRPr="00877434" w:rsidRDefault="0090459D" w:rsidP="00877434">
            <w:pPr>
              <w:spacing w:line="240" w:lineRule="auto"/>
              <w:jc w:val="left"/>
              <w:rPr>
                <w:rFonts w:ascii="Adobe Arabic" w:eastAsia="GE Dinar One" w:hAnsi="Adobe Arabic" w:cs="Adobe Arabic"/>
                <w:b/>
                <w:bCs/>
                <w:color w:val="168489"/>
                <w:kern w:val="24"/>
                <w:sz w:val="36"/>
                <w:szCs w:val="36"/>
                <w:rtl/>
                <w:lang w:bidi="ar-SY"/>
              </w:rPr>
            </w:pPr>
            <w:hyperlink r:id="rId10" w:history="1">
              <w:r w:rsidRPr="00A42719">
                <w:rPr>
                  <w:rStyle w:val="Hyperlink"/>
                  <w:rFonts w:ascii="Adobe Arabic" w:eastAsia="GE Dinar One" w:hAnsi="Adobe Arabic" w:cs="Adobe Arabic"/>
                  <w:b/>
                  <w:bCs/>
                  <w:kern w:val="24"/>
                  <w:sz w:val="36"/>
                  <w:szCs w:val="36"/>
                  <w:rtl/>
                  <w:lang w:bidi="ar-SY"/>
                </w:rPr>
                <w:t>الجلسة التدريبية الثانية:</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02022AC8" w14:textId="03C3B727"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33</w:t>
            </w:r>
          </w:p>
        </w:tc>
      </w:tr>
      <w:tr w:rsidR="0090459D" w:rsidRPr="009A36D0" w14:paraId="1D95D928"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AA61B1" w14:textId="34A267C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972A0F6" w14:textId="3CC3D298"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34</w:t>
            </w:r>
          </w:p>
        </w:tc>
      </w:tr>
      <w:tr w:rsidR="0090459D" w:rsidRPr="009A36D0" w14:paraId="36B533B6" w14:textId="77777777" w:rsidTr="00715B46">
        <w:trPr>
          <w:trHeight w:val="624"/>
        </w:trPr>
        <w:tc>
          <w:tcPr>
            <w:tcW w:w="284" w:type="dxa"/>
            <w:tcBorders>
              <w:top w:val="nil"/>
              <w:left w:val="single" w:sz="8" w:space="0" w:color="1E3D6A"/>
              <w:bottom w:val="nil"/>
              <w:right w:val="single" w:sz="8" w:space="0" w:color="1E3D6A"/>
            </w:tcBorders>
          </w:tcPr>
          <w:p w14:paraId="18B89A9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0E67A4" w14:textId="619E5B0C"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نظرة عامّة على أدوات الذكاء الاصطناعي في تحليل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2CAAFCE9" w14:textId="0FB77564"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37</w:t>
            </w:r>
          </w:p>
        </w:tc>
      </w:tr>
      <w:tr w:rsidR="0090459D" w:rsidRPr="009A36D0" w14:paraId="39F9DA3D"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817438" w14:textId="1B706AC9"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مقارنة شاملة بين الأدوات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2546029" w14:textId="7498DB38"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41</w:t>
            </w:r>
          </w:p>
        </w:tc>
      </w:tr>
      <w:tr w:rsidR="0090459D" w:rsidRPr="009A36D0" w14:paraId="45BE500B" w14:textId="77777777" w:rsidTr="00715B46">
        <w:trPr>
          <w:trHeight w:val="624"/>
        </w:trPr>
        <w:tc>
          <w:tcPr>
            <w:tcW w:w="284" w:type="dxa"/>
            <w:tcBorders>
              <w:top w:val="nil"/>
              <w:left w:val="single" w:sz="8" w:space="0" w:color="1E3D6A"/>
              <w:bottom w:val="nil"/>
              <w:right w:val="single" w:sz="8" w:space="0" w:color="1E3D6A"/>
            </w:tcBorders>
          </w:tcPr>
          <w:p w14:paraId="41362B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638690B" w14:textId="51689315"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كيفيّة اختيار الأداة الأنسب بحسب نوع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D22A91B" w14:textId="1E7EB1BB"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44</w:t>
            </w:r>
          </w:p>
        </w:tc>
      </w:tr>
      <w:tr w:rsidR="0090459D" w:rsidRPr="00BB40FB" w14:paraId="35B49CCA"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17F57" w14:textId="098AE46D"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r w:rsidR="003E64D1">
              <w:rPr>
                <w:rFonts w:ascii="Adobe Arabic" w:eastAsia="GE Dinar One" w:hAnsi="Adobe Arabic" w:cs="Adobe Arabic"/>
                <w:b/>
                <w:bCs/>
                <w:color w:val="C00000"/>
                <w:kern w:val="24"/>
                <w:sz w:val="36"/>
                <w:szCs w:val="36"/>
                <w:lang w:bidi="ar-SY"/>
              </w:rPr>
              <w:t>:</w:t>
            </w:r>
            <w:r w:rsidR="003E64D1">
              <w:rPr>
                <w:rtl/>
              </w:rPr>
              <w:t xml:space="preserve"> </w:t>
            </w:r>
            <w:r w:rsidR="003E64D1" w:rsidRPr="003E64D1">
              <w:rPr>
                <w:rFonts w:ascii="Adobe Arabic" w:eastAsia="GE Dinar One" w:hAnsi="Adobe Arabic" w:cs="Adobe Arabic"/>
                <w:b/>
                <w:bCs/>
                <w:color w:val="C00000"/>
                <w:kern w:val="24"/>
                <w:sz w:val="36"/>
                <w:szCs w:val="36"/>
                <w:rtl/>
                <w:lang w:bidi="ar-SY"/>
              </w:rPr>
              <w:t>تطبيقات الأدوات الذكية في تحليل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715B46">
        <w:trPr>
          <w:trHeight w:val="624"/>
        </w:trPr>
        <w:tc>
          <w:tcPr>
            <w:tcW w:w="284" w:type="dxa"/>
            <w:tcBorders>
              <w:top w:val="nil"/>
              <w:left w:val="single" w:sz="8" w:space="0" w:color="1E3D6A"/>
              <w:bottom w:val="nil"/>
              <w:right w:val="single" w:sz="8" w:space="0" w:color="1E3D6A"/>
            </w:tcBorders>
          </w:tcPr>
          <w:p w14:paraId="6CEFC9F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6233D94" w14:textId="5C4BC609"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hyperlink r:id="rId11" w:history="1">
              <w:r w:rsidRPr="00A42719">
                <w:rPr>
                  <w:rStyle w:val="Hyperlink"/>
                  <w:rFonts w:ascii="Adobe Arabic" w:eastAsia="GE Dinar One" w:hAnsi="Adobe Arabic" w:cs="Adobe Arabic"/>
                  <w:b/>
                  <w:bCs/>
                  <w:kern w:val="24"/>
                  <w:sz w:val="36"/>
                  <w:szCs w:val="36"/>
                  <w:rtl/>
                  <w:lang w:bidi="ar-SY"/>
                </w:rPr>
                <w:t>الجلسة التدريبية الأولى:</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50FE2990" w14:textId="6A6908EF"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55</w:t>
            </w:r>
          </w:p>
        </w:tc>
      </w:tr>
      <w:tr w:rsidR="0090459D" w:rsidRPr="009A36D0" w14:paraId="532E374B" w14:textId="77777777" w:rsidTr="00715B46">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641543D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8D392" w14:textId="4934FE77"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F39458D" w14:textId="5D01BA6F"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56</w:t>
            </w:r>
          </w:p>
        </w:tc>
      </w:tr>
      <w:tr w:rsidR="0090459D" w:rsidRPr="009A36D0" w14:paraId="0A4C03AD" w14:textId="77777777" w:rsidTr="00715B46">
        <w:trPr>
          <w:trHeight w:val="624"/>
        </w:trPr>
        <w:tc>
          <w:tcPr>
            <w:tcW w:w="284" w:type="dxa"/>
            <w:tcBorders>
              <w:top w:val="single" w:sz="4" w:space="0" w:color="auto"/>
              <w:left w:val="single" w:sz="8" w:space="0" w:color="1E3D6A"/>
              <w:bottom w:val="nil"/>
              <w:right w:val="single" w:sz="8" w:space="0" w:color="1E3D6A"/>
            </w:tcBorders>
          </w:tcPr>
          <w:p w14:paraId="2F0C28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088805A" w14:textId="632CEAAB"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استخدام </w:t>
            </w:r>
            <w:r w:rsidRPr="00C55DE1">
              <w:rPr>
                <w:rFonts w:ascii="Adobe Arabic" w:eastAsia="GE Dinar One" w:hAnsi="Adobe Arabic" w:cs="Adobe Arabic"/>
                <w:kern w:val="24"/>
                <w:sz w:val="36"/>
                <w:szCs w:val="36"/>
                <w:lang w:bidi="ar-SY"/>
              </w:rPr>
              <w:t>ChatGPT</w:t>
            </w:r>
            <w:r w:rsidRPr="00C55DE1">
              <w:rPr>
                <w:rFonts w:ascii="Adobe Arabic" w:eastAsia="GE Dinar One" w:hAnsi="Adobe Arabic" w:cs="Adobe Arabic"/>
                <w:kern w:val="24"/>
                <w:sz w:val="36"/>
                <w:szCs w:val="36"/>
                <w:rtl/>
                <w:lang w:bidi="ar-SY"/>
              </w:rPr>
              <w:t xml:space="preserve"> في تحليل البيانات النصية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FB0BCEA" w14:textId="4F68CD06"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59</w:t>
            </w:r>
          </w:p>
        </w:tc>
      </w:tr>
      <w:tr w:rsidR="0090459D" w:rsidRPr="009A36D0" w14:paraId="5D61E2F5"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2135B8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ED8B15" w14:textId="4E058B9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استخدام </w:t>
            </w:r>
            <w:r w:rsidRPr="00C55DE1">
              <w:rPr>
                <w:rFonts w:ascii="Adobe Arabic" w:eastAsia="GE Dinar One" w:hAnsi="Adobe Arabic" w:cs="Adobe Arabic"/>
                <w:kern w:val="24"/>
                <w:sz w:val="36"/>
                <w:szCs w:val="36"/>
                <w:lang w:bidi="ar-SY"/>
              </w:rPr>
              <w:t>Google Colab</w:t>
            </w:r>
            <w:r w:rsidRPr="00C55DE1">
              <w:rPr>
                <w:rFonts w:ascii="Adobe Arabic" w:eastAsia="GE Dinar One" w:hAnsi="Adobe Arabic" w:cs="Adobe Arabic"/>
                <w:kern w:val="24"/>
                <w:sz w:val="36"/>
                <w:szCs w:val="36"/>
                <w:rtl/>
                <w:lang w:bidi="ar-SY"/>
              </w:rPr>
              <w:t xml:space="preserve"> لتحليل البيانات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7FD5991" w14:textId="52928EFD"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65</w:t>
            </w:r>
          </w:p>
        </w:tc>
      </w:tr>
      <w:tr w:rsidR="0090459D" w:rsidRPr="00BB40FB" w14:paraId="37419EAB"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1F1CA3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E7472C" w14:textId="06F6F0DE"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hyperlink r:id="rId12" w:history="1">
              <w:r w:rsidRPr="00A42719">
                <w:rPr>
                  <w:rStyle w:val="Hyperlink"/>
                  <w:rFonts w:ascii="Adobe Arabic" w:eastAsia="GE Dinar One" w:hAnsi="Adobe Arabic" w:cs="Adobe Arabic"/>
                  <w:b/>
                  <w:bCs/>
                  <w:kern w:val="24"/>
                  <w:sz w:val="36"/>
                  <w:szCs w:val="36"/>
                  <w:rtl/>
                  <w:lang w:bidi="ar-SY"/>
                </w:rPr>
                <w:t>الجلسة التدريبية الثانية:</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7AA21662" w14:textId="073DF1F7"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84</w:t>
            </w:r>
          </w:p>
        </w:tc>
      </w:tr>
      <w:tr w:rsidR="0090459D" w:rsidRPr="009A36D0" w14:paraId="6303758B"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6B70E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DC6B92" w14:textId="42F79757"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717B18D" w14:textId="143CE0B1"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85</w:t>
            </w:r>
          </w:p>
        </w:tc>
      </w:tr>
      <w:tr w:rsidR="0090459D" w:rsidRPr="009A36D0" w14:paraId="0FF7DD26"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6C131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86C4D0" w14:textId="1B4A8A2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مقدّمة في </w:t>
            </w:r>
            <w:r w:rsidRPr="00C55DE1">
              <w:rPr>
                <w:rFonts w:ascii="Adobe Arabic" w:eastAsia="GE Dinar One" w:hAnsi="Adobe Arabic" w:cs="Adobe Arabic"/>
                <w:kern w:val="24"/>
                <w:sz w:val="36"/>
                <w:szCs w:val="36"/>
                <w:lang w:bidi="ar-SY"/>
              </w:rPr>
              <w:t>Power BI</w:t>
            </w:r>
            <w:r w:rsidRPr="00C55DE1">
              <w:rPr>
                <w:rFonts w:ascii="Adobe Arabic" w:eastAsia="GE Dinar One" w:hAnsi="Adobe Arabic" w:cs="Adobe Arabic"/>
                <w:kern w:val="24"/>
                <w:sz w:val="36"/>
                <w:szCs w:val="36"/>
                <w:rtl/>
                <w:lang w:bidi="ar-SY"/>
              </w:rPr>
              <w:t xml:space="preserve"> وبيئة العمل الخاصّة به</w:t>
            </w:r>
          </w:p>
        </w:tc>
        <w:tc>
          <w:tcPr>
            <w:tcW w:w="850" w:type="dxa"/>
            <w:tcBorders>
              <w:top w:val="single" w:sz="8" w:space="0" w:color="1E3D6A"/>
              <w:left w:val="single" w:sz="8" w:space="0" w:color="1E3D6A"/>
              <w:bottom w:val="single" w:sz="8" w:space="0" w:color="1E3D6A"/>
              <w:right w:val="single" w:sz="8" w:space="0" w:color="1E3D6A"/>
            </w:tcBorders>
            <w:vAlign w:val="center"/>
          </w:tcPr>
          <w:p w14:paraId="293922C6" w14:textId="2DD281FB"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87</w:t>
            </w:r>
          </w:p>
        </w:tc>
      </w:tr>
      <w:tr w:rsidR="0090459D" w:rsidRPr="009A36D0" w14:paraId="4FDCCF9D"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32EBBEC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23561" w14:textId="30D8DE50"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استيراد البيانات وتنظيفها ومعالجتها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04C68B5B" w14:textId="373768DB"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90459D" w:rsidRPr="009A36D0" w14:paraId="6F864C64"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515A4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5AAD15" w14:textId="122009D6"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إضافة عناصر مدعومة بالذكاء الاصطناعي (</w:t>
            </w:r>
            <w:r w:rsidRPr="00715B46">
              <w:rPr>
                <w:rFonts w:ascii="Adobe Arabic" w:eastAsia="GE Dinar One" w:hAnsi="Adobe Arabic" w:cs="Adobe Arabic"/>
                <w:kern w:val="24"/>
                <w:sz w:val="36"/>
                <w:szCs w:val="36"/>
                <w:lang w:bidi="ar-SY"/>
              </w:rPr>
              <w:t>Q&amp;A</w:t>
            </w:r>
            <w:r w:rsidRPr="00715B46">
              <w:rPr>
                <w:rFonts w:ascii="Adobe Arabic" w:eastAsia="GE Dinar One" w:hAnsi="Adobe Arabic" w:cs="Adobe Arabic"/>
                <w:kern w:val="24"/>
                <w:sz w:val="36"/>
                <w:szCs w:val="36"/>
                <w:rtl/>
                <w:lang w:bidi="ar-SY"/>
              </w:rPr>
              <w:t xml:space="preserve"> و </w:t>
            </w:r>
            <w:r w:rsidRPr="00715B46">
              <w:rPr>
                <w:rFonts w:ascii="Adobe Arabic" w:eastAsia="GE Dinar One" w:hAnsi="Adobe Arabic" w:cs="Adobe Arabic"/>
                <w:kern w:val="24"/>
                <w:sz w:val="36"/>
                <w:szCs w:val="36"/>
                <w:lang w:bidi="ar-SY"/>
              </w:rPr>
              <w:t>Smart Narrative</w:t>
            </w:r>
            <w:r w:rsidRPr="00715B46">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53AEAF42" w14:textId="30CFE062"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111</w:t>
            </w:r>
          </w:p>
        </w:tc>
      </w:tr>
      <w:tr w:rsidR="0090459D" w:rsidRPr="00BB40FB" w14:paraId="39552773"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0E2D9B3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A8E680" w14:textId="639720D5"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r w:rsidR="00EC17B4">
              <w:rPr>
                <w:rFonts w:ascii="Adobe Arabic" w:eastAsia="GE Dinar One" w:hAnsi="Adobe Arabic" w:cs="Adobe Arabic" w:hint="cs"/>
                <w:b/>
                <w:bCs/>
                <w:color w:val="C00000"/>
                <w:kern w:val="24"/>
                <w:sz w:val="36"/>
                <w:szCs w:val="36"/>
                <w:rtl/>
                <w:lang w:bidi="ar-SY"/>
              </w:rPr>
              <w:t>:</w:t>
            </w:r>
            <w:r w:rsidR="00EC17B4">
              <w:rPr>
                <w:rtl/>
              </w:rPr>
              <w:t xml:space="preserve"> </w:t>
            </w:r>
            <w:r w:rsidR="00EC17B4" w:rsidRPr="00EC17B4">
              <w:rPr>
                <w:rFonts w:ascii="Adobe Arabic" w:eastAsia="GE Dinar One" w:hAnsi="Adobe Arabic" w:cs="Adobe Arabic"/>
                <w:b/>
                <w:bCs/>
                <w:color w:val="C00000"/>
                <w:kern w:val="24"/>
                <w:sz w:val="36"/>
                <w:szCs w:val="36"/>
                <w:rtl/>
                <w:lang w:bidi="ar-SY"/>
              </w:rPr>
              <w:t>التكامل والتحليل المتقدم</w:t>
            </w:r>
          </w:p>
        </w:tc>
        <w:tc>
          <w:tcPr>
            <w:tcW w:w="850" w:type="dxa"/>
            <w:tcBorders>
              <w:top w:val="single" w:sz="8" w:space="0" w:color="1E3D6A"/>
              <w:left w:val="single" w:sz="8" w:space="0" w:color="1E3D6A"/>
              <w:bottom w:val="single" w:sz="8" w:space="0" w:color="1E3D6A"/>
              <w:right w:val="single" w:sz="8" w:space="0" w:color="1E3D6A"/>
            </w:tcBorders>
            <w:vAlign w:val="center"/>
          </w:tcPr>
          <w:p w14:paraId="189F7B9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2B08B9F3"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2D7273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3084AE9" w14:textId="30B065C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hyperlink r:id="rId13" w:history="1">
              <w:r w:rsidRPr="00A42719">
                <w:rPr>
                  <w:rStyle w:val="Hyperlink"/>
                  <w:rFonts w:ascii="Adobe Arabic" w:eastAsia="GE Dinar One" w:hAnsi="Adobe Arabic" w:cs="Adobe Arabic"/>
                  <w:b/>
                  <w:bCs/>
                  <w:kern w:val="24"/>
                  <w:sz w:val="36"/>
                  <w:szCs w:val="36"/>
                  <w:rtl/>
                  <w:lang w:bidi="ar-SY"/>
                </w:rPr>
                <w:t>الجلسة التدريبية الأولى:</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502EB5FE" w14:textId="2BB84766" w:rsidR="0090459D" w:rsidRPr="00C36316" w:rsidRDefault="00715B46"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114</w:t>
            </w:r>
          </w:p>
        </w:tc>
      </w:tr>
      <w:tr w:rsidR="0090459D" w:rsidRPr="00BB40FB" w14:paraId="09C73F70"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08D26F9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103600" w14:textId="346DA0F8"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4F44350" w14:textId="5B9820EA"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115</w:t>
            </w:r>
          </w:p>
        </w:tc>
      </w:tr>
      <w:tr w:rsidR="0090459D" w:rsidRPr="00BB40FB" w14:paraId="26CD95A2"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BD96A5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0ECAA" w14:textId="1AC417A4"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 xml:space="preserve">ما هو </w:t>
            </w:r>
            <w:r w:rsidRPr="00715B46">
              <w:rPr>
                <w:rFonts w:ascii="Adobe Arabic" w:eastAsia="GE Dinar One" w:hAnsi="Adobe Arabic" w:cs="Adobe Arabic"/>
                <w:kern w:val="24"/>
                <w:sz w:val="36"/>
                <w:szCs w:val="36"/>
                <w:lang w:bidi="ar-SY"/>
              </w:rPr>
              <w:t>Tableau</w:t>
            </w:r>
            <w:r w:rsidRPr="00715B46">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5013E88F" w14:textId="2D55956F"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118</w:t>
            </w:r>
          </w:p>
        </w:tc>
      </w:tr>
      <w:tr w:rsidR="0090459D" w:rsidRPr="00BB40FB" w14:paraId="56429764"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37F23FF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38CD7F2" w14:textId="27BD836D"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بناء تقارير ذكية تعتمد على الذكاء الاصطناعي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2D454A5D" w14:textId="597182B2"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130</w:t>
            </w:r>
          </w:p>
        </w:tc>
      </w:tr>
      <w:tr w:rsidR="0090459D" w:rsidRPr="00BB40FB" w14:paraId="262CA6B2"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53B6CDB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6FEBF06" w14:textId="1CEEFD56"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 xml:space="preserve">مقارنة قدرات </w:t>
            </w:r>
            <w:r w:rsidRPr="00715B46">
              <w:rPr>
                <w:rFonts w:ascii="Adobe Arabic" w:eastAsia="GE Dinar One" w:hAnsi="Adobe Arabic" w:cs="Adobe Arabic"/>
                <w:kern w:val="24"/>
                <w:sz w:val="36"/>
                <w:szCs w:val="36"/>
                <w:lang w:bidi="ar-SY"/>
              </w:rPr>
              <w:t>Tableau</w:t>
            </w:r>
            <w:r w:rsidRPr="00715B46">
              <w:rPr>
                <w:rFonts w:ascii="Adobe Arabic" w:eastAsia="GE Dinar One" w:hAnsi="Adobe Arabic" w:cs="Adobe Arabic"/>
                <w:kern w:val="24"/>
                <w:sz w:val="36"/>
                <w:szCs w:val="36"/>
                <w:rtl/>
                <w:lang w:bidi="ar-SY"/>
              </w:rPr>
              <w:t xml:space="preserve"> و</w:t>
            </w:r>
            <w:r w:rsidRPr="00715B46">
              <w:rPr>
                <w:rFonts w:ascii="Adobe Arabic" w:eastAsia="GE Dinar One" w:hAnsi="Adobe Arabic" w:cs="Adobe Arabic"/>
                <w:kern w:val="24"/>
                <w:sz w:val="36"/>
                <w:szCs w:val="36"/>
                <w:lang w:bidi="ar-SY"/>
              </w:rPr>
              <w:t>Power BI</w:t>
            </w:r>
            <w:r w:rsidRPr="00715B46">
              <w:rPr>
                <w:rFonts w:ascii="Adobe Arabic" w:eastAsia="GE Dinar One" w:hAnsi="Adobe Arabic" w:cs="Adobe Arabic"/>
                <w:kern w:val="24"/>
                <w:sz w:val="36"/>
                <w:szCs w:val="36"/>
                <w:rtl/>
                <w:lang w:bidi="ar-SY"/>
              </w:rPr>
              <w:t xml:space="preserve"> في التحليل الذكي</w:t>
            </w:r>
          </w:p>
        </w:tc>
        <w:tc>
          <w:tcPr>
            <w:tcW w:w="850" w:type="dxa"/>
            <w:tcBorders>
              <w:top w:val="single" w:sz="8" w:space="0" w:color="1E3D6A"/>
              <w:left w:val="single" w:sz="8" w:space="0" w:color="1E3D6A"/>
              <w:bottom w:val="single" w:sz="8" w:space="0" w:color="1E3D6A"/>
              <w:right w:val="single" w:sz="8" w:space="0" w:color="1E3D6A"/>
            </w:tcBorders>
            <w:vAlign w:val="center"/>
          </w:tcPr>
          <w:p w14:paraId="15F2FEFB" w14:textId="45EDF7F5"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476D56A3"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1A03C76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05212B" w14:textId="395DBA6C"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hyperlink r:id="rId14" w:history="1">
              <w:r w:rsidRPr="00A42719">
                <w:rPr>
                  <w:rStyle w:val="Hyperlink"/>
                  <w:rFonts w:ascii="Adobe Arabic" w:eastAsia="GE Dinar One" w:hAnsi="Adobe Arabic" w:cs="Adobe Arabic"/>
                  <w:b/>
                  <w:bCs/>
                  <w:kern w:val="24"/>
                  <w:sz w:val="36"/>
                  <w:szCs w:val="36"/>
                  <w:rtl/>
                  <w:lang w:bidi="ar-SY"/>
                </w:rPr>
                <w:t>الجلسة التدريبية الثانية:</w:t>
              </w:r>
            </w:hyperlink>
            <w:r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45D6404B" w14:textId="55C14FE3"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141</w:t>
            </w:r>
          </w:p>
        </w:tc>
      </w:tr>
      <w:tr w:rsidR="0090459D" w:rsidRPr="00BB40FB" w14:paraId="449D3598"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48A1797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5BCAFCD" w14:textId="414211BD"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2B13DD0" w14:textId="55BFD2D5"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142</w:t>
            </w:r>
          </w:p>
        </w:tc>
      </w:tr>
      <w:tr w:rsidR="0090459D" w:rsidRPr="00BB40FB" w14:paraId="07036537" w14:textId="77777777" w:rsidTr="00715B46">
        <w:trPr>
          <w:trHeight w:val="624"/>
        </w:trPr>
        <w:tc>
          <w:tcPr>
            <w:tcW w:w="284" w:type="dxa"/>
            <w:tcBorders>
              <w:top w:val="nil"/>
              <w:left w:val="single" w:sz="8" w:space="0" w:color="1E3D6A"/>
              <w:bottom w:val="nil"/>
              <w:right w:val="single" w:sz="8" w:space="0" w:color="1E3D6A"/>
            </w:tcBorders>
          </w:tcPr>
          <w:p w14:paraId="5E1DEAA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CC0BC40" w14:textId="668B675E"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المشروع التطبيقي: تحليل شامل لأداء شركة تجارة إلكترونية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902AF14" w14:textId="3D7048BA"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144</w:t>
            </w:r>
          </w:p>
        </w:tc>
      </w:tr>
      <w:tr w:rsidR="0090459D" w:rsidRPr="00BB40FB" w14:paraId="3A23EFAC"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F4FB55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EDF087" w14:textId="664432D3" w:rsidR="0090459D" w:rsidRPr="00877434" w:rsidRDefault="00715B46"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56313DFD" w14:textId="78FCC6F1"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167</w:t>
            </w:r>
          </w:p>
        </w:tc>
      </w:tr>
    </w:tbl>
    <w:p w14:paraId="31CD515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CB71342"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066AA6D8"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2F823A32" w14:textId="77777777" w:rsidR="00436A99" w:rsidRPr="00436A99" w:rsidRDefault="00436A99" w:rsidP="00436A99">
      <w:pPr>
        <w:jc w:val="center"/>
        <w:rPr>
          <w:rFonts w:ascii="Sakkal Majalla" w:hAnsi="Sakkal Majalla"/>
          <w:sz w:val="34"/>
        </w:rPr>
      </w:pPr>
      <w:r w:rsidRPr="00436A99">
        <w:rPr>
          <w:rFonts w:ascii="Sakkal Majalla" w:hAnsi="Sakkal Majalla"/>
          <w:sz w:val="34"/>
          <w:rtl/>
        </w:rPr>
        <w:t>السلام عليكم ورحمة الله وبركاته</w:t>
      </w:r>
      <w:r w:rsidRPr="00436A99">
        <w:rPr>
          <w:rFonts w:ascii="Sakkal Majalla" w:hAnsi="Sakkal Majalla" w:hint="cs"/>
          <w:sz w:val="34"/>
          <w:rtl/>
        </w:rPr>
        <w:t>.</w:t>
      </w:r>
    </w:p>
    <w:p w14:paraId="31FF6F79" w14:textId="63265706" w:rsidR="00436A99" w:rsidRPr="00436A99" w:rsidRDefault="00436A99" w:rsidP="00436A99">
      <w:pPr>
        <w:rPr>
          <w:rFonts w:ascii="Sakkal Majalla" w:hAnsi="Sakkal Majalla"/>
          <w:b/>
          <w:bCs/>
          <w:sz w:val="34"/>
        </w:rPr>
      </w:pPr>
      <w:hyperlink r:id="rId15" w:history="1">
        <w:r w:rsidRPr="00A42719">
          <w:rPr>
            <w:rStyle w:val="Hyperlink"/>
            <w:rFonts w:ascii="Sakkal Majalla" w:hAnsi="Sakkal Majalla"/>
            <w:b/>
            <w:bCs/>
            <w:sz w:val="34"/>
            <w:rtl/>
          </w:rPr>
          <w:t>مرحباً بكم في عالم البيانات والذكاء الاصطناعي</w:t>
        </w:r>
      </w:hyperlink>
    </w:p>
    <w:p w14:paraId="2F645098" w14:textId="725B49D3" w:rsidR="00436A99" w:rsidRPr="00436A99" w:rsidRDefault="00436A99" w:rsidP="00436A99">
      <w:pPr>
        <w:rPr>
          <w:rFonts w:ascii="Sakkal Majalla" w:hAnsi="Sakkal Majalla"/>
          <w:sz w:val="34"/>
        </w:rPr>
      </w:pPr>
      <w:r w:rsidRPr="00436A99">
        <w:rPr>
          <w:rFonts w:ascii="Sakkal Majalla" w:hAnsi="Sakkal Majalla"/>
          <w:noProof/>
          <w:sz w:val="34"/>
        </w:rPr>
        <w:drawing>
          <wp:anchor distT="0" distB="0" distL="114300" distR="114300" simplePos="0" relativeHeight="252810240" behindDoc="0" locked="0" layoutInCell="1" allowOverlap="1" wp14:anchorId="707DFAC6" wp14:editId="30217525">
            <wp:simplePos x="0" y="0"/>
            <wp:positionH relativeFrom="column">
              <wp:posOffset>-146050</wp:posOffset>
            </wp:positionH>
            <wp:positionV relativeFrom="paragraph">
              <wp:posOffset>145415</wp:posOffset>
            </wp:positionV>
            <wp:extent cx="927100" cy="927100"/>
            <wp:effectExtent l="0" t="0" r="0" b="6350"/>
            <wp:wrapSquare wrapText="bothSides"/>
            <wp:docPr id="928920023" name="صورة 172" descr="Data scienti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ta scientist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7100" cy="927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6A99">
        <w:rPr>
          <w:rFonts w:ascii="Sakkal Majalla" w:hAnsi="Sakkal Majalla"/>
          <w:sz w:val="34"/>
          <w:rtl/>
        </w:rPr>
        <w:t>في عالمنا المعاصر، نعيش في عصر أُطلق عليه "عصر البيانات"، حيث يتمّ إنتاج أكثر من 2.5  كوينتيليون بايت من البيانات يومياً. هذه الكمّيّة الهائلة من المعلومات أصبحت تُشكّل العمود الفقري لاتّخاذ القرارات في جميع المجالات: من الأعمال التجاريّة، إلى الرعاية الصحّيّة، والتعليم، والصناعة، وحتّى الحياة اليوميّة للأفراد</w:t>
      </w:r>
      <w:r w:rsidRPr="00436A99">
        <w:rPr>
          <w:rFonts w:ascii="Sakkal Majalla" w:hAnsi="Sakkal Majalla"/>
          <w:sz w:val="34"/>
        </w:rPr>
        <w:t>.</w:t>
      </w:r>
    </w:p>
    <w:p w14:paraId="3674B6AE" w14:textId="77777777" w:rsidR="00436A99" w:rsidRPr="00436A99" w:rsidRDefault="00436A99" w:rsidP="00436A99">
      <w:pPr>
        <w:rPr>
          <w:rFonts w:ascii="Sakkal Majalla" w:hAnsi="Sakkal Majalla"/>
          <w:sz w:val="34"/>
        </w:rPr>
      </w:pPr>
      <w:r w:rsidRPr="00436A99">
        <w:rPr>
          <w:rFonts w:ascii="Sakkal Majalla" w:hAnsi="Sakkal Majalla"/>
          <w:sz w:val="34"/>
          <w:rtl/>
        </w:rPr>
        <w:t>لكنّ السؤال المحوري الذي يطرح نفسه</w:t>
      </w:r>
      <w:r w:rsidRPr="00436A99">
        <w:rPr>
          <w:rFonts w:ascii="Sakkal Majalla" w:hAnsi="Sakkal Majalla"/>
          <w:sz w:val="34"/>
        </w:rPr>
        <w:t xml:space="preserve">: </w:t>
      </w:r>
      <w:r w:rsidRPr="00436A99">
        <w:rPr>
          <w:rFonts w:ascii="Sakkal Majalla" w:hAnsi="Sakkal Majalla"/>
          <w:b/>
          <w:bCs/>
          <w:sz w:val="34"/>
          <w:rtl/>
        </w:rPr>
        <w:t>كيف نُحوّل هذا الكمّ الهائل من البيانات الخام إلى رؤى قابلة للتطبيق تُساعدنا في اتّخاذ قرارات أفضل؟</w:t>
      </w:r>
    </w:p>
    <w:p w14:paraId="3690F46C" w14:textId="0DB4FE88" w:rsidR="00436A99" w:rsidRPr="00436A99" w:rsidRDefault="00864A30" w:rsidP="00436A99">
      <w:pPr>
        <w:rPr>
          <w:rFonts w:ascii="Sakkal Majalla" w:hAnsi="Sakkal Majalla"/>
          <w:sz w:val="34"/>
        </w:rPr>
      </w:pPr>
      <w:r>
        <w:rPr>
          <w:noProof/>
        </w:rPr>
        <w:drawing>
          <wp:anchor distT="0" distB="0" distL="114300" distR="114300" simplePos="0" relativeHeight="252811264" behindDoc="0" locked="0" layoutInCell="1" allowOverlap="1" wp14:anchorId="67E402BC" wp14:editId="7C275723">
            <wp:simplePos x="0" y="0"/>
            <wp:positionH relativeFrom="column">
              <wp:posOffset>95250</wp:posOffset>
            </wp:positionH>
            <wp:positionV relativeFrom="paragraph">
              <wp:posOffset>376555</wp:posOffset>
            </wp:positionV>
            <wp:extent cx="908050" cy="908050"/>
            <wp:effectExtent l="0" t="0" r="6350" b="6350"/>
            <wp:wrapSquare wrapText="bothSides"/>
            <wp:docPr id="532201158" name="صورة 173" descr="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ntelligence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6A99" w:rsidRPr="00436A99">
        <w:rPr>
          <w:rFonts w:ascii="Sakkal Majalla" w:hAnsi="Sakkal Majalla"/>
          <w:sz w:val="34"/>
          <w:rtl/>
        </w:rPr>
        <w:t xml:space="preserve">هنا يأتي دور </w:t>
      </w:r>
      <w:r w:rsidR="00436A99" w:rsidRPr="00436A99">
        <w:rPr>
          <w:rFonts w:ascii="Sakkal Majalla" w:hAnsi="Sakkal Majalla"/>
          <w:b/>
          <w:bCs/>
          <w:sz w:val="34"/>
          <w:rtl/>
        </w:rPr>
        <w:t>تحليل البيانات</w:t>
      </w:r>
      <w:r w:rsidR="00436A99" w:rsidRPr="00436A99">
        <w:rPr>
          <w:rFonts w:ascii="Sakkal Majalla" w:hAnsi="Sakkal Majalla"/>
          <w:sz w:val="34"/>
          <w:rtl/>
        </w:rPr>
        <w:t xml:space="preserve"> و</w:t>
      </w:r>
      <w:r w:rsidR="00436A99" w:rsidRPr="00436A99">
        <w:rPr>
          <w:rFonts w:ascii="Sakkal Majalla" w:hAnsi="Sakkal Majalla"/>
          <w:b/>
          <w:bCs/>
          <w:sz w:val="34"/>
          <w:rtl/>
        </w:rPr>
        <w:t>الذكاء الاصطناعي</w:t>
      </w:r>
      <w:r w:rsidR="00436A99" w:rsidRPr="00436A99">
        <w:rPr>
          <w:rFonts w:ascii="Sakkal Majalla" w:hAnsi="Sakkal Majalla"/>
          <w:sz w:val="34"/>
          <w:rtl/>
        </w:rPr>
        <w:t xml:space="preserve"> كثنائيّ قويّ يُحدث ثورة في طريقة فهمنا للعالم من حولنا</w:t>
      </w:r>
      <w:r w:rsidR="00436A99" w:rsidRPr="00436A99">
        <w:rPr>
          <w:rFonts w:ascii="Sakkal Majalla" w:hAnsi="Sakkal Majalla"/>
          <w:sz w:val="34"/>
        </w:rPr>
        <w:t>.</w:t>
      </w:r>
      <w:r w:rsidRPr="00864A30">
        <w:t xml:space="preserve"> </w:t>
      </w:r>
    </w:p>
    <w:p w14:paraId="71FDAA73" w14:textId="2D997287" w:rsidR="00436A99" w:rsidRPr="00436A99" w:rsidRDefault="00436A99" w:rsidP="00436A99">
      <w:pPr>
        <w:rPr>
          <w:rFonts w:ascii="Sakkal Majalla" w:hAnsi="Sakkal Majalla"/>
          <w:b/>
          <w:bCs/>
          <w:sz w:val="34"/>
        </w:rPr>
      </w:pPr>
      <w:hyperlink r:id="rId18" w:history="1">
        <w:r w:rsidRPr="00A42719">
          <w:rPr>
            <w:rStyle w:val="Hyperlink"/>
            <w:rFonts w:ascii="Sakkal Majalla" w:hAnsi="Sakkal Majalla"/>
            <w:b/>
            <w:bCs/>
            <w:sz w:val="34"/>
            <w:rtl/>
          </w:rPr>
          <w:t>لماذا هذا البرنامج التدريبي؟</w:t>
        </w:r>
      </w:hyperlink>
    </w:p>
    <w:p w14:paraId="2B80E81A" w14:textId="77777777" w:rsidR="00436A99" w:rsidRPr="00436A99" w:rsidRDefault="00436A99" w:rsidP="00436A99">
      <w:pPr>
        <w:rPr>
          <w:rFonts w:ascii="Sakkal Majalla" w:hAnsi="Sakkal Majalla"/>
          <w:sz w:val="34"/>
        </w:rPr>
      </w:pPr>
      <w:r w:rsidRPr="00436A99">
        <w:rPr>
          <w:rFonts w:ascii="Sakkal Majalla" w:hAnsi="Sakkal Majalla"/>
          <w:sz w:val="34"/>
          <w:rtl/>
        </w:rPr>
        <w:t>تمّ تصميم هذا البرنامج التدريبي خصّيصاً للمبتدئين الذين يرغبون في</w:t>
      </w:r>
      <w:r w:rsidRPr="00436A99">
        <w:rPr>
          <w:rFonts w:ascii="Sakkal Majalla" w:hAnsi="Sakkal Majalla"/>
          <w:sz w:val="34"/>
        </w:rPr>
        <w:t>:</w:t>
      </w:r>
    </w:p>
    <w:p w14:paraId="0B54FDB2"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فهم المفاهيم الأساسيّة</w:t>
      </w:r>
      <w:r w:rsidRPr="00436A99">
        <w:rPr>
          <w:rFonts w:ascii="Sakkal Majalla" w:hAnsi="Sakkal Majalla"/>
          <w:sz w:val="34"/>
          <w:rtl/>
        </w:rPr>
        <w:t xml:space="preserve"> لتحليل البيانات والذكاء الاصطناعي بطريقة واضحة ومُبسّطة</w:t>
      </w:r>
      <w:r w:rsidRPr="00436A99">
        <w:rPr>
          <w:rFonts w:ascii="Sakkal Majalla" w:hAnsi="Sakkal Majalla"/>
          <w:sz w:val="34"/>
        </w:rPr>
        <w:t>.</w:t>
      </w:r>
    </w:p>
    <w:p w14:paraId="56955DBE"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اكتساب مهارات عمليّة</w:t>
      </w:r>
      <w:r w:rsidRPr="00436A99">
        <w:rPr>
          <w:rFonts w:ascii="Sakkal Majalla" w:hAnsi="Sakkal Majalla"/>
          <w:sz w:val="34"/>
          <w:rtl/>
        </w:rPr>
        <w:t xml:space="preserve"> تُمكّنهم من تطبيق هذه التقنيّات في مجالاتهم المهنيّة</w:t>
      </w:r>
      <w:r w:rsidRPr="00436A99">
        <w:rPr>
          <w:rFonts w:ascii="Sakkal Majalla" w:hAnsi="Sakkal Majalla"/>
          <w:sz w:val="34"/>
        </w:rPr>
        <w:t>.</w:t>
      </w:r>
    </w:p>
    <w:p w14:paraId="3B3A3830"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بناء قاعدة معرفيّة قويّة</w:t>
      </w:r>
      <w:r w:rsidRPr="00436A99">
        <w:rPr>
          <w:rFonts w:ascii="Sakkal Majalla" w:hAnsi="Sakkal Majalla"/>
          <w:sz w:val="34"/>
          <w:rtl/>
        </w:rPr>
        <w:t xml:space="preserve"> تُؤهّلهم للتطوّر في هذا المجال الواعد</w:t>
      </w:r>
      <w:r w:rsidRPr="00436A99">
        <w:rPr>
          <w:rFonts w:ascii="Sakkal Majalla" w:hAnsi="Sakkal Majalla"/>
          <w:sz w:val="34"/>
        </w:rPr>
        <w:t>.</w:t>
      </w:r>
    </w:p>
    <w:p w14:paraId="438A4E12"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التعرّف على أدوات وتقنيّات</w:t>
      </w:r>
      <w:r w:rsidRPr="00436A99">
        <w:rPr>
          <w:rFonts w:ascii="Sakkal Majalla" w:hAnsi="Sakkal Majalla"/>
          <w:sz w:val="34"/>
          <w:rtl/>
        </w:rPr>
        <w:t xml:space="preserve"> حديثة تُستخدم في السوق العالمي</w:t>
      </w:r>
      <w:r w:rsidRPr="00436A99">
        <w:rPr>
          <w:rFonts w:ascii="Sakkal Majalla" w:hAnsi="Sakkal Majalla"/>
          <w:sz w:val="34"/>
        </w:rPr>
        <w:t>.</w:t>
      </w:r>
    </w:p>
    <w:p w14:paraId="2BE1F111" w14:textId="3385F988" w:rsidR="00436A99" w:rsidRPr="00436A99" w:rsidRDefault="00436A99" w:rsidP="00436A99">
      <w:pPr>
        <w:rPr>
          <w:rFonts w:ascii="Sakkal Majalla" w:hAnsi="Sakkal Majalla"/>
          <w:b/>
          <w:bCs/>
          <w:sz w:val="34"/>
        </w:rPr>
      </w:pPr>
      <w:hyperlink r:id="rId19" w:history="1">
        <w:r w:rsidRPr="00A42719">
          <w:rPr>
            <w:rStyle w:val="Hyperlink"/>
            <w:rFonts w:ascii="Sakkal Majalla" w:hAnsi="Sakkal Majalla"/>
            <w:b/>
            <w:bCs/>
            <w:sz w:val="34"/>
            <w:rtl/>
          </w:rPr>
          <w:t>ما الذي يُميّز هذا البرنامج؟</w:t>
        </w:r>
      </w:hyperlink>
    </w:p>
    <w:p w14:paraId="1FA20069" w14:textId="0B73DBAF" w:rsidR="00BE0014" w:rsidRPr="00864A30" w:rsidRDefault="00436A99" w:rsidP="00864A30">
      <w:pPr>
        <w:rPr>
          <w:rFonts w:ascii="Sakkal Majalla" w:hAnsi="Sakkal Majalla"/>
          <w:sz w:val="34"/>
          <w:rtl/>
        </w:rPr>
      </w:pP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منهجيّة تطبيقيّة</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نركّز على الممارسة العمليّة إلى جانب المعرفة النظريّة</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أمثلة واقعيّة</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جميع الأمثلة مستوحاة من حالات حقيقيّة في السوق</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تدرّج منطقي</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ننتقل من الأساسيّات إلى التطبيقات المتقدّمة بشكل تدريجي</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تفاعل مستمرّ</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أنشطة جماعيّة ونقاشات تفاعليّة لتعزيز التعلّم</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تقويم شامل</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اختبارات عمليّة تقيس مدى استيعابك للمحتوى</w:t>
      </w:r>
      <w:r w:rsidRPr="00436A99">
        <w:rPr>
          <w:rFonts w:ascii="Sakkal Majalla" w:hAnsi="Sakkal Majalla"/>
          <w:sz w:val="34"/>
        </w:rPr>
        <w:t>.</w:t>
      </w: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0A1E04FC" w14:textId="77777777" w:rsidR="00A42719" w:rsidRDefault="007D339B" w:rsidP="00D80E94">
      <w:pPr>
        <w:spacing w:after="160" w:line="259" w:lineRule="auto"/>
        <w:jc w:val="left"/>
        <w:rPr>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2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r w:rsidR="00D80E94" w:rsidRPr="00D80E94">
        <w:rPr>
          <w:rtl/>
        </w:rPr>
        <w:t xml:space="preserve"> </w:t>
      </w:r>
    </w:p>
    <w:p w14:paraId="0EE5CA20" w14:textId="77777777" w:rsidR="00A42719" w:rsidRDefault="00D80E94" w:rsidP="00D80E94">
      <w:pPr>
        <w:spacing w:after="160" w:line="259" w:lineRule="auto"/>
        <w:jc w:val="left"/>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تحليل البيانات باستخدام الذكاء الاصطناعي</w:t>
      </w:r>
    </w:p>
    <w:p w14:paraId="67D7D732" w14:textId="2087E0E1" w:rsidR="00E72206" w:rsidRDefault="00D80E94" w:rsidP="00A42719">
      <w:pPr>
        <w:spacing w:after="160" w:line="259" w:lineRule="auto"/>
        <w:jc w:val="center"/>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المستوى الأساسي</w:t>
      </w:r>
    </w:p>
    <w:p w14:paraId="2AC7AF26" w14:textId="783BD711" w:rsidR="007D339B" w:rsidRPr="00A42719" w:rsidRDefault="007D339B" w:rsidP="007D339B">
      <w:pPr>
        <w:spacing w:after="160" w:line="259" w:lineRule="auto"/>
        <w:jc w:val="left"/>
        <w:rPr>
          <w:rFonts w:ascii="Adobe Arabic" w:hAnsi="Adobe Arabic" w:cs="Adobe Arabic"/>
          <w:b/>
          <w:bCs/>
          <w:color w:val="168489"/>
          <w:sz w:val="2"/>
          <w:szCs w:val="2"/>
          <w:rtl/>
        </w:rPr>
      </w:pPr>
    </w:p>
    <w:p w14:paraId="4997004C" w14:textId="2AB6A296" w:rsidR="007D339B" w:rsidRDefault="00A42719"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7D61B938">
            <wp:simplePos x="0" y="0"/>
            <wp:positionH relativeFrom="margin">
              <wp:posOffset>5661660</wp:posOffset>
            </wp:positionH>
            <wp:positionV relativeFrom="paragraph">
              <wp:posOffset>8890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14:paraId="3285B77C" w14:textId="77777777" w:rsidR="00D80E94" w:rsidRDefault="00D80E94" w:rsidP="00D80E94">
      <w:pPr>
        <w:spacing w:before="100" w:beforeAutospacing="1" w:after="100" w:afterAutospacing="1" w:line="240" w:lineRule="auto"/>
        <w:ind w:left="135"/>
        <w:rPr>
          <w:rFonts w:ascii="Sakkal Majalla" w:eastAsia="Times New Roman" w:hAnsi="Sakkal Majalla"/>
          <w:sz w:val="34"/>
          <w:rtl/>
        </w:rPr>
      </w:pPr>
      <w:r w:rsidRPr="00D80E94">
        <w:rPr>
          <w:rFonts w:ascii="Sakkal Majalla" w:eastAsia="Times New Roman" w:hAnsi="Sakkal Majalla"/>
          <w:sz w:val="34"/>
          <w:rtl/>
        </w:rPr>
        <w:t>تزويد المشاركين بالمعارف والمهارات الأساسية لتحليل البيانات باستخدام تقنيات وأدوات الذكاء الاصطناعي الحديثة، وتمكينهم من تطبيقها عمليًا على مجموعات بيانات حقيقية لفهم الأنماط واستخلاص النتائج ودعم اتخاذ القرار.</w:t>
      </w:r>
    </w:p>
    <w:p w14:paraId="40F345FE" w14:textId="0490DCFA" w:rsidR="007D339B" w:rsidRPr="00A42719" w:rsidRDefault="00A42719" w:rsidP="00A42719">
      <w:pPr>
        <w:spacing w:line="240" w:lineRule="auto"/>
        <w:ind w:left="130"/>
        <w:rPr>
          <w:rFonts w:ascii="Sakkal Majalla" w:eastAsia="Times New Roman" w:hAnsi="Sakkal Majalla"/>
          <w:sz w:val="2"/>
          <w:szCs w:val="2"/>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5839BA0D" wp14:editId="657F4DBD">
            <wp:simplePos x="0" y="0"/>
            <wp:positionH relativeFrom="column">
              <wp:posOffset>5787390</wp:posOffset>
            </wp:positionH>
            <wp:positionV relativeFrom="paragraph">
              <wp:posOffset>22225</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333B49F4"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08FA6CC8"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التعرف على مفهوم الذكاء الاصطناعي ودوره في تحليل البيانات.</w:t>
      </w:r>
    </w:p>
    <w:p w14:paraId="0A2BF732"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فهم دورة حياة تحليل البيانات من جمعها إلى تفسيرها.</w:t>
      </w:r>
    </w:p>
    <w:p w14:paraId="53B6F807"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التعرف على أبرز أدوات الذكاء الاصطناعي المستخدمة في تحليل البيانات (</w:t>
      </w:r>
      <w:r w:rsidRPr="00D80E94">
        <w:rPr>
          <w:rFonts w:ascii="Sakkal Majalla" w:eastAsia="Times New Roman" w:hAnsi="Sakkal Majalla"/>
          <w:sz w:val="34"/>
        </w:rPr>
        <w:t>ChatGPT</w:t>
      </w:r>
      <w:r w:rsidRPr="00D80E94">
        <w:rPr>
          <w:rFonts w:ascii="Sakkal Majalla" w:eastAsia="Times New Roman" w:hAnsi="Sakkal Majalla"/>
          <w:sz w:val="34"/>
          <w:rtl/>
        </w:rPr>
        <w:t>، </w:t>
      </w:r>
      <w:r w:rsidRPr="00D80E94">
        <w:rPr>
          <w:rFonts w:ascii="Sakkal Majalla" w:eastAsia="Times New Roman" w:hAnsi="Sakkal Majalla"/>
          <w:sz w:val="34"/>
        </w:rPr>
        <w:t>Power BI</w:t>
      </w:r>
      <w:r w:rsidRPr="00D80E94">
        <w:rPr>
          <w:rFonts w:ascii="Sakkal Majalla" w:eastAsia="Times New Roman" w:hAnsi="Sakkal Majalla"/>
          <w:sz w:val="34"/>
          <w:rtl/>
        </w:rPr>
        <w:t>، </w:t>
      </w:r>
      <w:r w:rsidRPr="00D80E94">
        <w:rPr>
          <w:rFonts w:ascii="Sakkal Majalla" w:eastAsia="Times New Roman" w:hAnsi="Sakkal Majalla"/>
          <w:sz w:val="34"/>
        </w:rPr>
        <w:t>Google Colab</w:t>
      </w:r>
      <w:r w:rsidRPr="00D80E94">
        <w:rPr>
          <w:rFonts w:ascii="Sakkal Majalla" w:eastAsia="Times New Roman" w:hAnsi="Sakkal Majalla"/>
          <w:sz w:val="34"/>
          <w:rtl/>
        </w:rPr>
        <w:t>، </w:t>
      </w:r>
      <w:r w:rsidRPr="00D80E94">
        <w:rPr>
          <w:rFonts w:ascii="Sakkal Majalla" w:eastAsia="Times New Roman" w:hAnsi="Sakkal Majalla"/>
          <w:sz w:val="34"/>
        </w:rPr>
        <w:t>Tableau</w:t>
      </w:r>
      <w:r w:rsidRPr="00D80E94">
        <w:rPr>
          <w:rFonts w:ascii="Sakkal Majalla" w:eastAsia="Times New Roman" w:hAnsi="Sakkal Majalla"/>
          <w:sz w:val="34"/>
          <w:rtl/>
        </w:rPr>
        <w:t>).</w:t>
      </w:r>
    </w:p>
    <w:p w14:paraId="2D560D98"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تطبيق أساليب تحليل البيانات باستخدام أدوات الذكاء الاصطناعي في سيناريوهات عملية.</w:t>
      </w:r>
    </w:p>
    <w:p w14:paraId="1C55DAB4" w14:textId="1D1E817B" w:rsidR="007D339B" w:rsidRPr="00D80E94" w:rsidRDefault="00A42719">
      <w:pPr>
        <w:numPr>
          <w:ilvl w:val="0"/>
          <w:numId w:val="83"/>
        </w:numPr>
        <w:spacing w:before="100" w:beforeAutospacing="1" w:after="100" w:afterAutospacing="1" w:line="240" w:lineRule="auto"/>
        <w:jc w:val="left"/>
        <w:rPr>
          <w:rFonts w:ascii="Sakkal Majalla" w:eastAsia="Times New Roman" w:hAnsi="Sakkal Majalla"/>
          <w:sz w:val="34"/>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365A0980">
            <wp:simplePos x="0" y="0"/>
            <wp:positionH relativeFrom="rightMargin">
              <wp:align>left</wp:align>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r w:rsidR="00D80E94" w:rsidRPr="00D80E94">
        <w:rPr>
          <w:rFonts w:ascii="Sakkal Majalla" w:eastAsia="Times New Roman" w:hAnsi="Sakkal Majalla"/>
          <w:sz w:val="34"/>
          <w:rtl/>
        </w:rPr>
        <w:t>اكتساب مهارات إعداد تقارير ذكية وتصورات بيانية مدعومة بالذكاء الاصطناعي.</w:t>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5A36B7A0"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محللو البيانات المبتدئون.</w:t>
      </w:r>
    </w:p>
    <w:p w14:paraId="002F6586"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موظفو إدارات تقنية المعلومات والتحول الرقمي.</w:t>
      </w:r>
    </w:p>
    <w:p w14:paraId="35566FF1"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الباحثون والمحللون الإحصائيون.</w:t>
      </w:r>
    </w:p>
    <w:p w14:paraId="5011351C"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طلاب التخصصات العلمية والإدارية المهتمون بتحليل البيانات.</w:t>
      </w:r>
    </w:p>
    <w:p w14:paraId="55868B1B" w14:textId="1EF80F9B" w:rsidR="00224389"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Pr>
      </w:pPr>
      <w:r w:rsidRPr="00D80E94">
        <w:rPr>
          <w:rFonts w:ascii="Sakkal Majalla" w:eastAsia="Times New Roman" w:hAnsi="Sakkal Majalla"/>
          <w:sz w:val="34"/>
          <w:rtl/>
        </w:rPr>
        <w:t>كل من يرغب في تعلم استخدام الذكاء الاصطناعي لتحليل البيانات واتخاذ القرار.</w:t>
      </w:r>
    </w:p>
    <w:p w14:paraId="2593622D"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lastRenderedPageBreak/>
        <w:drawing>
          <wp:anchor distT="0" distB="0" distL="114300" distR="114300" simplePos="0" relativeHeight="252807168" behindDoc="0" locked="0" layoutInCell="1" allowOverlap="1" wp14:anchorId="6336F54C" wp14:editId="7D8AD9DD">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A2A3F" w14:textId="49DB7A59" w:rsidR="00224389" w:rsidRPr="00735B07" w:rsidRDefault="00D80E94" w:rsidP="00224389">
      <w:pPr>
        <w:spacing w:after="160" w:line="259" w:lineRule="auto"/>
        <w:jc w:val="left"/>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نواتج التعلّم</w:t>
      </w:r>
      <w:r w:rsidR="00224389">
        <w:rPr>
          <w:rFonts w:ascii="Adobe Arabic" w:hAnsi="Adobe Arabic" w:cs="Adobe Arabic" w:hint="cs"/>
          <w:b/>
          <w:bCs/>
          <w:color w:val="168489"/>
          <w:sz w:val="44"/>
          <w:szCs w:val="48"/>
          <w:rtl/>
        </w:rPr>
        <w:t>:</w:t>
      </w:r>
    </w:p>
    <w:p w14:paraId="0FC0DF6D" w14:textId="77777777" w:rsidR="00D80E94" w:rsidRPr="00D80E94" w:rsidRDefault="00D80E94" w:rsidP="00D80E94">
      <w:pPr>
        <w:spacing w:after="160" w:line="259" w:lineRule="auto"/>
        <w:rPr>
          <w:color w:val="C00000"/>
          <w:rtl/>
        </w:rPr>
      </w:pPr>
      <w:r w:rsidRPr="00D80E94">
        <w:rPr>
          <w:color w:val="C00000"/>
          <w:rtl/>
        </w:rPr>
        <w:t>1. المعارف</w:t>
      </w:r>
    </w:p>
    <w:p w14:paraId="754815E3" w14:textId="363C5300" w:rsidR="00D80E94" w:rsidRDefault="00D80E94" w:rsidP="00D80E94">
      <w:pPr>
        <w:spacing w:after="160" w:line="259" w:lineRule="auto"/>
        <w:rPr>
          <w:rtl/>
        </w:rPr>
      </w:pPr>
      <w:hyperlink r:id="rId25" w:history="1">
        <w:r w:rsidRPr="00A42719">
          <w:rPr>
            <w:rStyle w:val="Hyperlink"/>
            <w:rtl/>
          </w:rPr>
          <w:t>سيكون المتدرب قادراً على:</w:t>
        </w:r>
      </w:hyperlink>
    </w:p>
    <w:p w14:paraId="697C95A1" w14:textId="019DB13E"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فهم المفاهيم الأساسية للذكاء الاصطناعي والتعلم الآلي، وتمييز الأنواع المختلفة للتعلم الآلي (الموجه، غير الموجه، والمعزز) وتطبيقاتها المختلفة.</w:t>
      </w:r>
    </w:p>
    <w:p w14:paraId="6B853E8B" w14:textId="16073AA8"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إدراك مراحل عملية تحليل البيانات باستخدام الذكاء الاصطناعي بدءاً من جمع البيانات وتنظيفها، مروراً ببناء النماذج وتدريبها، وصولاً إلى التقييم والتطبيق.</w:t>
      </w:r>
    </w:p>
    <w:p w14:paraId="71BD3A67" w14:textId="5BE051C6"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استيعاب المبادئ الرياضية والإحصائية الأساسية التي تقوم عليها خوارزميات التعلم الآلي، وفهم آلية عمل نماذج التصنيف والانحدار والتجميع والشبكات العصبية.</w:t>
      </w:r>
    </w:p>
    <w:p w14:paraId="03766E71" w14:textId="77777777" w:rsidR="00D80E94" w:rsidRPr="00D80E94" w:rsidRDefault="00D80E94" w:rsidP="00D80E94">
      <w:pPr>
        <w:spacing w:after="160" w:line="259" w:lineRule="auto"/>
        <w:rPr>
          <w:color w:val="C00000"/>
          <w:rtl/>
        </w:rPr>
      </w:pPr>
      <w:r w:rsidRPr="00D80E94">
        <w:rPr>
          <w:color w:val="C00000"/>
          <w:rtl/>
        </w:rPr>
        <w:t>2. المهارات</w:t>
      </w:r>
    </w:p>
    <w:p w14:paraId="7177A39D" w14:textId="54DCC89F" w:rsidR="00D80E94" w:rsidRDefault="00D80E94" w:rsidP="00D80E94">
      <w:pPr>
        <w:spacing w:after="160" w:line="259" w:lineRule="auto"/>
        <w:rPr>
          <w:rtl/>
        </w:rPr>
      </w:pPr>
      <w:hyperlink r:id="rId26" w:history="1">
        <w:r w:rsidRPr="00A42719">
          <w:rPr>
            <w:rStyle w:val="Hyperlink"/>
            <w:rtl/>
          </w:rPr>
          <w:t>سيكون المتدرب قادراً على:</w:t>
        </w:r>
      </w:hyperlink>
    </w:p>
    <w:p w14:paraId="15CCB194" w14:textId="405B4490"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 xml:space="preserve">تطبيق لغة البرمجة </w:t>
      </w:r>
      <w:r w:rsidRPr="00EC17B4">
        <w:rPr>
          <w:rFonts w:ascii="Sakkal Majalla" w:hAnsi="Sakkal Majalla" w:cs="Sakkal Majalla"/>
          <w:sz w:val="34"/>
          <w:szCs w:val="34"/>
        </w:rPr>
        <w:t>Python</w:t>
      </w:r>
      <w:r w:rsidRPr="00EC17B4">
        <w:rPr>
          <w:rFonts w:ascii="Sakkal Majalla" w:hAnsi="Sakkal Majalla" w:cs="Sakkal Majalla"/>
          <w:sz w:val="34"/>
          <w:szCs w:val="34"/>
          <w:rtl/>
        </w:rPr>
        <w:t xml:space="preserve"> واستخدام المكتبات الأساسية (</w:t>
      </w:r>
      <w:r w:rsidRPr="00EC17B4">
        <w:rPr>
          <w:rFonts w:ascii="Sakkal Majalla" w:hAnsi="Sakkal Majalla" w:cs="Sakkal Majalla"/>
          <w:sz w:val="34"/>
          <w:szCs w:val="34"/>
        </w:rPr>
        <w:t>Pandas, NumPy, Scikit-learn, Matplotlib</w:t>
      </w:r>
      <w:r w:rsidRPr="00EC17B4">
        <w:rPr>
          <w:rFonts w:ascii="Sakkal Majalla" w:hAnsi="Sakkal Majalla" w:cs="Sakkal Majalla"/>
          <w:sz w:val="34"/>
          <w:szCs w:val="34"/>
          <w:rtl/>
        </w:rPr>
        <w:t>) في معالجة وتحليل البيانات وبناء نماذج التعلم الآلي.</w:t>
      </w:r>
    </w:p>
    <w:p w14:paraId="68C531D6" w14:textId="42A4F9D9"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 xml:space="preserve">بناء وتدريب وتقييم نماذج التعلم الآلي المختلفة (الانحدار الخطي، الانحدار اللوجستي، أشجار القرار، الغابات العشوائية، </w:t>
      </w:r>
      <w:r w:rsidRPr="00EC17B4">
        <w:rPr>
          <w:rFonts w:ascii="Sakkal Majalla" w:hAnsi="Sakkal Majalla" w:cs="Sakkal Majalla"/>
          <w:sz w:val="34"/>
          <w:szCs w:val="34"/>
        </w:rPr>
        <w:t>K-means</w:t>
      </w:r>
      <w:r w:rsidRPr="00EC17B4">
        <w:rPr>
          <w:rFonts w:ascii="Sakkal Majalla" w:hAnsi="Sakkal Majalla" w:cs="Sakkal Majalla"/>
          <w:sz w:val="34"/>
          <w:szCs w:val="34"/>
          <w:rtl/>
        </w:rPr>
        <w:t>) وتطبيقها على بيانات حقيقية.</w:t>
      </w:r>
    </w:p>
    <w:p w14:paraId="7015CBFC" w14:textId="36C54229"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إجراء عمليات تنظيف البيانات ومعالجة القيم المفقودة والشاذة، وتحويل البيانات وهندسة الميزات، وتصور البيانات باستخدام أدوات التصور المختلفة.</w:t>
      </w:r>
    </w:p>
    <w:p w14:paraId="0F3F7C4F" w14:textId="77777777" w:rsidR="00D80E94" w:rsidRPr="00D80E94" w:rsidRDefault="00D80E94" w:rsidP="00D80E94">
      <w:pPr>
        <w:spacing w:after="160" w:line="259" w:lineRule="auto"/>
        <w:rPr>
          <w:color w:val="C00000"/>
          <w:rtl/>
        </w:rPr>
      </w:pPr>
      <w:r w:rsidRPr="00D80E94">
        <w:rPr>
          <w:color w:val="C00000"/>
          <w:rtl/>
        </w:rPr>
        <w:t>3. الجدارات</w:t>
      </w:r>
    </w:p>
    <w:p w14:paraId="11909C9F" w14:textId="5DBB63D3" w:rsidR="00D80E94" w:rsidRDefault="00D80E94" w:rsidP="00D80E94">
      <w:pPr>
        <w:spacing w:after="160" w:line="259" w:lineRule="auto"/>
        <w:rPr>
          <w:rtl/>
        </w:rPr>
      </w:pPr>
      <w:hyperlink r:id="rId27" w:history="1">
        <w:r w:rsidRPr="00A42719">
          <w:rPr>
            <w:rStyle w:val="Hyperlink"/>
            <w:rtl/>
          </w:rPr>
          <w:t>سيكون المتدرب قادراً على:</w:t>
        </w:r>
      </w:hyperlink>
    </w:p>
    <w:p w14:paraId="73D542E5" w14:textId="17AE0533" w:rsidR="00D80E94"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t>حل المشكلات المعقدة باستخدام منهجية علمية منظمة تعتمد على تحليل البيانات والذكاء الاصطناعي، واتخاذ قرارات مبنية على البيانات والأدلة الإحصائية.</w:t>
      </w:r>
    </w:p>
    <w:p w14:paraId="577441CD" w14:textId="21019B59" w:rsidR="00D80E94"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lastRenderedPageBreak/>
        <w:t>العمل بكفاءة ضمن فرق متعددة التخصصات في مشاريع الذكاء الاصطناعي، والتواصل الفعال مع أصحاب المصلحة لتوضيح النتائج والتوصيات التقنية بلغة مفهومة.</w:t>
      </w:r>
    </w:p>
    <w:p w14:paraId="4D8FF75C" w14:textId="51FE18BC" w:rsidR="00224389"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t>التعلم الذاتي المستمر ومواكبة التطورات السريعة في مجال الذكاء الاصطناعي، والقدرة على تطبيق تقنيات جديدة وحل تحديات غير مألوفة بشكل مستقل ومبتكر.</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46F76D4F" w:rsidR="00224389" w:rsidRPr="00447068" w:rsidRDefault="001C7E40" w:rsidP="00224389">
      <w:pPr>
        <w:shd w:val="clear" w:color="auto" w:fill="F2F2F2" w:themeFill="background1" w:themeFillShade="F2"/>
        <w:spacing w:after="160" w:line="259" w:lineRule="auto"/>
        <w:jc w:val="center"/>
        <w:rPr>
          <w:rFonts w:ascii="Adobe Arabic" w:hAnsi="Adobe Arabic" w:cs="Adobe Arabic"/>
          <w:b/>
          <w:bCs/>
          <w:color w:val="168489"/>
          <w:sz w:val="44"/>
          <w:szCs w:val="48"/>
        </w:rPr>
      </w:pPr>
      <w:r>
        <w:rPr>
          <w:rFonts w:ascii="Adobe Arabic" w:hAnsi="Adobe Arabic" w:cs="Adobe Arabic" w:hint="cs"/>
          <w:b/>
          <w:bCs/>
          <w:color w:val="168489"/>
          <w:sz w:val="44"/>
          <w:szCs w:val="48"/>
          <w:rtl/>
        </w:rPr>
        <w:t>3 أيام</w:t>
      </w:r>
      <w:r w:rsidR="00224389" w:rsidRPr="00435FDB">
        <w:rPr>
          <w:rFonts w:ascii="Adobe Arabic" w:hAnsi="Adobe Arabic" w:cs="Adobe Arabic"/>
          <w:b/>
          <w:bCs/>
          <w:color w:val="168489"/>
          <w:sz w:val="44"/>
          <w:szCs w:val="48"/>
          <w:rtl/>
        </w:rPr>
        <w:t xml:space="preserve">، </w:t>
      </w:r>
      <w:r>
        <w:rPr>
          <w:rFonts w:ascii="Adobe Arabic" w:hAnsi="Adobe Arabic" w:cs="Adobe Arabic" w:hint="cs"/>
          <w:b/>
          <w:bCs/>
          <w:color w:val="168489"/>
          <w:sz w:val="44"/>
          <w:szCs w:val="48"/>
          <w:rtl/>
        </w:rPr>
        <w:t>15</w:t>
      </w:r>
      <w:r w:rsidR="00224389">
        <w:rPr>
          <w:rFonts w:ascii="Adobe Arabic" w:hAnsi="Adobe Arabic" w:cs="Adobe Arabic" w:hint="cs"/>
          <w:b/>
          <w:bCs/>
          <w:color w:val="168489"/>
          <w:sz w:val="44"/>
          <w:szCs w:val="48"/>
          <w:rtl/>
        </w:rPr>
        <w:t>ساع</w:t>
      </w:r>
      <w:r>
        <w:rPr>
          <w:rFonts w:ascii="Adobe Arabic" w:hAnsi="Adobe Arabic" w:cs="Adobe Arabic" w:hint="cs"/>
          <w:b/>
          <w:bCs/>
          <w:color w:val="168489"/>
          <w:sz w:val="44"/>
          <w:szCs w:val="48"/>
          <w:rtl/>
        </w:rPr>
        <w:t>ة</w:t>
      </w:r>
      <w:r w:rsidR="00224389" w:rsidRPr="00435FDB">
        <w:rPr>
          <w:rFonts w:ascii="Adobe Arabic" w:hAnsi="Adobe Arabic" w:cs="Adobe Arabic"/>
          <w:b/>
          <w:bCs/>
          <w:color w:val="168489"/>
          <w:sz w:val="44"/>
          <w:szCs w:val="48"/>
          <w:rtl/>
        </w:rPr>
        <w:t xml:space="preserve">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2636C6B4"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22FBC424" w14:textId="0DD58B26" w:rsidR="007D339B" w:rsidRPr="007D339B" w:rsidRDefault="007D339B" w:rsidP="00F718B4">
      <w:pPr>
        <w:pStyle w:val="ad"/>
        <w:spacing w:line="240" w:lineRule="auto"/>
      </w:pPr>
      <w:r w:rsidRPr="007D339B">
        <w:rPr>
          <w:rtl/>
        </w:rPr>
        <w:t>تقع على عاتقك مهمة جسيمة تتطلب جهوداً حثيثة لتحقيق أهداف ال</w:t>
      </w:r>
      <w:r w:rsidR="009B57DC">
        <w:rPr>
          <w:rtl/>
        </w:rPr>
        <w:t>دورة</w:t>
      </w:r>
      <w:r w:rsidRPr="007D339B">
        <w:rPr>
          <w:rtl/>
        </w:rPr>
        <w:t xml:space="preserve"> التدريبي وضمان انتقال أثره بشكل فعال إلى المتدربين. لذلك، </w:t>
      </w:r>
      <w:hyperlink r:id="rId29" w:history="1">
        <w:r w:rsidRPr="00A42719">
          <w:rPr>
            <w:rStyle w:val="Hyperlink"/>
            <w:rtl/>
          </w:rPr>
          <w:t>نود التأكيد على الإرشادات التالية التي ستساعدك في تحقيق النجاح المنشود</w:t>
        </w:r>
      </w:hyperlink>
      <w:r w:rsidRPr="007D339B">
        <w:rPr>
          <w:rtl/>
        </w:rPr>
        <w:t>:</w:t>
      </w:r>
    </w:p>
    <w:p w14:paraId="2FA0705F"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3903B771"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5EA1361A" w14:textId="1B8ECAA4"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بدقة، واحرص على استثمار الوقت بكفاءة وفقًا للخطة الموضوعة لكل جلسة، حيث يعد هذا عاملًا مساعدًا في تحقيق أهداف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w:t>
      </w:r>
    </w:p>
    <w:p w14:paraId="69A56B4B"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0A121303" w14:textId="7146C100"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وكن منسقًا وميسرًا للحوار والنقاش داخل القاعة، حيث سيجعل ذلك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أكثر تأثيرًا وإثارة للاهتمام.</w:t>
      </w:r>
    </w:p>
    <w:p w14:paraId="727009BE" w14:textId="4D7422F5"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4F32ABF1"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65FB285F"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6F48ACF6"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2203B26"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لا تتجاوز أي خطوة أو مرحلة في الحقيبة ما لم تتأكد من تحقيق الحد الأدنى من التمكن لدى جميع المتدربين.</w:t>
      </w:r>
    </w:p>
    <w:p w14:paraId="3989FC4B"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7DA09AC4" w14:textId="77777777"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155E4306" w14:textId="072BD8FC" w:rsidR="007D339B" w:rsidRPr="007D339B" w:rsidRDefault="007D339B" w:rsidP="00F718B4">
      <w:pPr>
        <w:pStyle w:val="a5"/>
        <w:numPr>
          <w:ilvl w:val="0"/>
          <w:numId w:val="1"/>
        </w:numPr>
        <w:spacing w:after="0" w:line="24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w:t>
      </w:r>
      <w:r w:rsidR="009B57DC">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وحقيبته التدريبية.</w:t>
      </w:r>
    </w:p>
    <w:p w14:paraId="5C3DED5B" w14:textId="77777777" w:rsidR="007D339B" w:rsidRPr="007D339B" w:rsidRDefault="007D339B" w:rsidP="00F718B4">
      <w:pPr>
        <w:pStyle w:val="ad"/>
        <w:spacing w:line="240" w:lineRule="auto"/>
        <w:rPr>
          <w:b w:val="0"/>
          <w:bCs/>
          <w:color w:val="C00000"/>
        </w:rPr>
      </w:pPr>
      <w:r w:rsidRPr="007D339B">
        <w:rPr>
          <w:b w:val="0"/>
          <w:bCs/>
          <w:color w:val="C00000"/>
          <w:rtl/>
        </w:rPr>
        <w:t>نتمنى لك النجاح في مهمتك التدريبية، ونؤكد على دعمنا المستمر لجهودك المتميزة.</w:t>
      </w:r>
    </w:p>
    <w:p w14:paraId="4EC7B465" w14:textId="77777777"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60145B9E"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2"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4"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6"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8"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40"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4"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6"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47"/>
          <w:headerReference w:type="default" r:id="rId48"/>
          <w:footerReference w:type="default" r:id="rId49"/>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274B66A0">
                <wp:simplePos x="0" y="0"/>
                <wp:positionH relativeFrom="column">
                  <wp:posOffset>-107950</wp:posOffset>
                </wp:positionH>
                <wp:positionV relativeFrom="paragraph">
                  <wp:posOffset>-463550</wp:posOffset>
                </wp:positionV>
                <wp:extent cx="6589397" cy="6965950"/>
                <wp:effectExtent l="0" t="0" r="0" b="6350"/>
                <wp:wrapNone/>
                <wp:docPr id="162" name="Group 162"/>
                <wp:cNvGraphicFramePr/>
                <a:graphic xmlns:a="http://schemas.openxmlformats.org/drawingml/2006/main">
                  <a:graphicData uri="http://schemas.microsoft.com/office/word/2010/wordprocessingGroup">
                    <wpg:wgp>
                      <wpg:cNvGrpSpPr/>
                      <wpg:grpSpPr>
                        <a:xfrm>
                          <a:off x="0" y="0"/>
                          <a:ext cx="6589397" cy="6965950"/>
                          <a:chOff x="-236293" y="0"/>
                          <a:chExt cx="6589397" cy="6965950"/>
                        </a:xfrm>
                      </wpg:grpSpPr>
                      <wpg:grpSp>
                        <wpg:cNvPr id="1279981941" name="Group 1279981941"/>
                        <wpg:cNvGrpSpPr/>
                        <wpg:grpSpPr>
                          <a:xfrm>
                            <a:off x="-236293" y="2571750"/>
                            <a:ext cx="5810924" cy="4394200"/>
                            <a:chOff x="-398225" y="0"/>
                            <a:chExt cx="5811001" cy="4394511"/>
                          </a:xfrm>
                        </wpg:grpSpPr>
                        <wpg:grpSp>
                          <wpg:cNvPr id="1279981942" name="Group 25"/>
                          <wpg:cNvGrpSpPr/>
                          <wpg:grpSpPr>
                            <a:xfrm>
                              <a:off x="3130257" y="0"/>
                              <a:ext cx="2262112" cy="515506"/>
                              <a:chOff x="3849883" y="0"/>
                              <a:chExt cx="2262112"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883" y="69934"/>
                                <a:ext cx="1755163" cy="441356"/>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7" y="9939"/>
                              <a:ext cx="2261242" cy="514985"/>
                              <a:chOff x="-7" y="0"/>
                              <a:chExt cx="2261550"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7" y="69936"/>
                                <a:ext cx="1756037" cy="441803"/>
                              </a:xfrm>
                              <a:prstGeom prst="rect">
                                <a:avLst/>
                              </a:prstGeom>
                              <a:noFill/>
                            </wps:spPr>
                            <wps:txbx>
                              <w:txbxContent>
                                <w:p w14:paraId="06FCA6BE" w14:textId="5CB1A4FE" w:rsidR="00BC6FB1" w:rsidRPr="00BC6FB1" w:rsidRDefault="00436A99" w:rsidP="00BC6FB1">
                                  <w:pPr>
                                    <w:bidi w:val="0"/>
                                    <w:jc w:val="center"/>
                                    <w:rPr>
                                      <w:rFonts w:ascii="Adobe Arabic" w:eastAsia="GE Dinar One" w:hAnsi="Adobe Arabic" w:cs="Adobe Arabic"/>
                                      <w:b/>
                                      <w:bCs/>
                                      <w:color w:val="000000"/>
                                      <w:kern w:val="24"/>
                                      <w:sz w:val="44"/>
                                      <w:szCs w:val="44"/>
                                      <w:lang w:bidi="ar-SY"/>
                                    </w:rPr>
                                  </w:pPr>
                                  <w:r w:rsidRPr="00436A99">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023473" y="778922"/>
                              <a:ext cx="3389303" cy="3399549"/>
                            </a:xfrm>
                            <a:prstGeom prst="rect">
                              <a:avLst/>
                            </a:prstGeom>
                            <a:noFill/>
                            <a:ln w="6350">
                              <a:noFill/>
                            </a:ln>
                          </wps:spPr>
                          <wps:txbx>
                            <w:txbxContent>
                              <w:p w14:paraId="6BD239A5" w14:textId="75396A83" w:rsidR="00436A99" w:rsidRPr="00A42719" w:rsidRDefault="00436A99" w:rsidP="00A42719">
                                <w:pPr>
                                  <w:rPr>
                                    <w:rFonts w:ascii="Adobe Arabic" w:eastAsia="GE Dinar One" w:hAnsi="Adobe Arabic" w:cs="Adobe Arabic"/>
                                    <w:color w:val="000000"/>
                                    <w:kern w:val="24"/>
                                    <w:sz w:val="36"/>
                                    <w:szCs w:val="36"/>
                                    <w:lang w:bidi="ar-SY"/>
                                  </w:rPr>
                                </w:pPr>
                                <w:hyperlink r:id="rId54" w:history="1">
                                  <w:r w:rsidRPr="00A42719">
                                    <w:rPr>
                                      <w:rStyle w:val="Hyperlink"/>
                                      <w:rFonts w:ascii="Sakkal Majalla" w:hAnsi="Sakkal Majalla"/>
                                      <w:b/>
                                      <w:sz w:val="34"/>
                                      <w:rtl/>
                                    </w:rPr>
                                    <w:t>بنهاية هذه الجلسة، سيكون المتدرّب قادراً على:</w:t>
                                  </w:r>
                                </w:hyperlink>
                              </w:p>
                              <w:p w14:paraId="45F48893"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يُعرّف تحليل البيانات ويُميّز بين أنواعه المختلفة.</w:t>
                                </w:r>
                              </w:p>
                              <w:p w14:paraId="69FC4CB4"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يشرح مفهوم الذكاء الاصطناعي وعلاقته بعلم البيانات.</w:t>
                                </w:r>
                              </w:p>
                              <w:p w14:paraId="2F3F0F16" w14:textId="358D2E94" w:rsidR="00BC6FB1"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يصف دورة حياة تحليل البيانات ومراحلها الأساسيّة.</w:t>
                                </w:r>
                              </w:p>
                              <w:p w14:paraId="41B6E07E" w14:textId="64803205"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يُحلّل دور الذكاء الاصطناعي في تحويل البيانات الخام إلى معرفة قابلة للتطبيق.</w:t>
                                </w:r>
                              </w:p>
                              <w:p w14:paraId="33470818" w14:textId="4BEE9811" w:rsidR="00436A99"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يُطبّق المفاهيم الأساسيّة لتحليل البيانات في سياقات عمليّة بسيطة.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8225" y="766221"/>
                              <a:ext cx="2665325" cy="3628290"/>
                            </a:xfrm>
                            <a:prstGeom prst="rect">
                              <a:avLst/>
                            </a:prstGeom>
                            <a:noFill/>
                            <a:ln w="6350">
                              <a:noFill/>
                            </a:ln>
                          </wps:spPr>
                          <wps:txbx>
                            <w:txbxContent>
                              <w:p w14:paraId="3D34188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الافتتاحيّة.</w:t>
                                </w:r>
                              </w:p>
                              <w:p w14:paraId="129E0C33"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تعارف المشاركين.</w:t>
                                </w:r>
                              </w:p>
                              <w:p w14:paraId="5446BE7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عصف ذهني.</w:t>
                                </w:r>
                              </w:p>
                              <w:p w14:paraId="3906C9E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تعريف تحليل البيانات وأنواعه.</w:t>
                                </w:r>
                              </w:p>
                              <w:p w14:paraId="547D875A"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مفهوم الذكاء الاصطناعي وعلاقته بعلم البيانات.</w:t>
                                </w:r>
                              </w:p>
                              <w:p w14:paraId="6EBE6401"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 xml:space="preserve">دورة حياة تحليل البيانات </w:t>
                                </w:r>
                                <w:r w:rsidRPr="00436A99">
                                  <w:rPr>
                                    <w:rFonts w:ascii="Adobe Arabic" w:eastAsia="GE Dinar One" w:hAnsi="Adobe Arabic" w:cs="Adobe Arabic"/>
                                    <w:color w:val="000000"/>
                                    <w:kern w:val="24"/>
                                    <w:sz w:val="36"/>
                                    <w:szCs w:val="36"/>
                                    <w:lang w:bidi="ar-SY"/>
                                  </w:rPr>
                                  <w:t>Data Analysis Life Cycle</w:t>
                                </w:r>
                                <w:r w:rsidRPr="00436A99">
                                  <w:rPr>
                                    <w:rFonts w:ascii="Adobe Arabic" w:eastAsia="GE Dinar One" w:hAnsi="Adobe Arabic" w:cs="Adobe Arabic"/>
                                    <w:color w:val="000000"/>
                                    <w:kern w:val="24"/>
                                    <w:sz w:val="36"/>
                                    <w:szCs w:val="36"/>
                                    <w:rtl/>
                                    <w:lang w:bidi="ar-SY"/>
                                  </w:rPr>
                                  <w:t>.</w:t>
                                </w:r>
                              </w:p>
                              <w:p w14:paraId="190F722D"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دور الذكاء الاصطناعي في تحويل البيانات إلى معرفة.</w:t>
                                </w:r>
                              </w:p>
                              <w:p w14:paraId="009BECE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تدريبي.</w:t>
                                </w:r>
                              </w:p>
                              <w:p w14:paraId="18200542" w14:textId="78DC61D6" w:rsidR="00BC6FB1"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04" cy="2054088"/>
                            <a:chOff x="0" y="0"/>
                            <a:chExt cx="6353104" cy="2054088"/>
                          </a:xfrm>
                        </wpg:grpSpPr>
                        <pic:pic xmlns:pic="http://schemas.openxmlformats.org/drawingml/2006/picture">
                          <pic:nvPicPr>
                            <pic:cNvPr id="1246116252" name="Picture 1246116252"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899" y="1072378"/>
                              <a:ext cx="1132205" cy="981710"/>
                            </a:xfrm>
                            <a:prstGeom prst="rect">
                              <a:avLst/>
                            </a:prstGeom>
                            <a:noFill/>
                          </wps:spPr>
                          <wps:txbx>
                            <w:txbxContent>
                              <w:p w14:paraId="1EFEDFE1" w14:textId="77777777" w:rsidR="00F01FA2" w:rsidRPr="00F01FA2" w:rsidRDefault="00F01FA2" w:rsidP="00A4271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14" y="19867"/>
                              <a:ext cx="2430145" cy="536575"/>
                            </a:xfrm>
                            <a:prstGeom prst="rect">
                              <a:avLst/>
                            </a:prstGeom>
                            <a:noFill/>
                          </wps:spPr>
                          <wps:txbx>
                            <w:txbxContent>
                              <w:p w14:paraId="451791AA" w14:textId="77777777" w:rsidR="00F01FA2" w:rsidRPr="00F01FA2" w:rsidRDefault="00F01FA2" w:rsidP="00A4271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14:paraId="7BD04C2F" w14:textId="2EBF4DD7" w:rsidR="00F01FA2" w:rsidRPr="00F01FA2" w:rsidRDefault="00436A99" w:rsidP="00A42719">
                                <w:pPr>
                                  <w:jc w:val="center"/>
                                  <w:rPr>
                                    <w:rFonts w:ascii="Adobe Arabic" w:eastAsia="GE Dinar One" w:hAnsi="Adobe Arabic" w:cs="Adobe Arabic"/>
                                    <w:b/>
                                    <w:bCs/>
                                    <w:kern w:val="24"/>
                                    <w:sz w:val="56"/>
                                    <w:szCs w:val="56"/>
                                    <w:lang w:bidi="ar-SY"/>
                                  </w:rPr>
                                </w:pPr>
                                <w:hyperlink r:id="rId57" w:history="1">
                                  <w:r w:rsidRPr="00A42719">
                                    <w:rPr>
                                      <w:rStyle w:val="Hyperlink"/>
                                      <w:rFonts w:ascii="Adobe Arabic" w:eastAsia="GE Dinar One" w:hAnsi="Adobe Arabic" w:cs="Adobe Arabic"/>
                                      <w:b/>
                                      <w:bCs/>
                                      <w:kern w:val="24"/>
                                      <w:sz w:val="56"/>
                                      <w:szCs w:val="56"/>
                                      <w:rtl/>
                                      <w:lang w:bidi="ar-SY"/>
                                    </w:rPr>
                                    <w:t>مفهوم تحليل البيانات والذكاء الاصطناعي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8.5pt;margin-top:-36.5pt;width:518.85pt;height:548.5pt;z-index:252771328;mso-position-horizontal-relative:text;mso-position-vertical-relative:text;mso-width-relative:margin;mso-height-relative:margin" coordorigin="-2362" coordsize="65893,6965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O40FHSAAAA/3RSTlM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">
                <v:group id="Group 1279981941" o:spid="_x0000_s1049" style="position:absolute;left:-2362;top:25717;width:58108;height:43942" coordorigin="-3982" coordsize="58110,43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2;width:22621;height:5155" coordorigin="38498" coordsize="22621,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8" o:title="Target " gain="19661f" blacklevel="22938f"/>
                      </v:shape>
                    </v:group>
                    <v:shape id="TextBox 34" o:spid="_x0000_s1054" type="#_x0000_t202" style="position:absolute;left:38498;top:699;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5CB1A4FE" w:rsidR="00BC6FB1" w:rsidRPr="00BC6FB1" w:rsidRDefault="00436A99" w:rsidP="00BC6FB1">
                            <w:pPr>
                              <w:bidi w:val="0"/>
                              <w:jc w:val="center"/>
                              <w:rPr>
                                <w:rFonts w:ascii="Adobe Arabic" w:eastAsia="GE Dinar One" w:hAnsi="Adobe Arabic" w:cs="Adobe Arabic"/>
                                <w:b/>
                                <w:bCs/>
                                <w:color w:val="000000"/>
                                <w:kern w:val="24"/>
                                <w:sz w:val="44"/>
                                <w:szCs w:val="44"/>
                                <w:lang w:bidi="ar-SY"/>
                              </w:rPr>
                            </w:pPr>
                            <w:r w:rsidRPr="00436A99">
                              <w:rPr>
                                <w:rFonts w:ascii="Adobe Arabic" w:eastAsia="GE Dinar One" w:hAnsi="Adobe Arabic" w:cs="Adobe Arabic"/>
                                <w:b/>
                                <w:bCs/>
                                <w:color w:val="000000"/>
                                <w:kern w:val="24"/>
                                <w:sz w:val="44"/>
                                <w:szCs w:val="44"/>
                                <w:rtl/>
                                <w:lang w:bidi="ar-SY"/>
                              </w:rPr>
                              <w:t>المحتوى</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9" o:title="Note " gain="19661f" blacklevel="22938f"/>
                    </v:shape>
                  </v:group>
                  <v:shape id="Text Box 1279981951" o:spid="_x0000_s1059" type="#_x0000_t202" style="position:absolute;left:20234;top:7789;width:33893;height:33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BD239A5" w14:textId="75396A83" w:rsidR="00436A99" w:rsidRPr="00A42719" w:rsidRDefault="00436A99" w:rsidP="00A42719">
                          <w:pPr>
                            <w:rPr>
                              <w:rFonts w:ascii="Adobe Arabic" w:eastAsia="GE Dinar One" w:hAnsi="Adobe Arabic" w:cs="Adobe Arabic"/>
                              <w:color w:val="000000"/>
                              <w:kern w:val="24"/>
                              <w:sz w:val="36"/>
                              <w:szCs w:val="36"/>
                              <w:lang w:bidi="ar-SY"/>
                            </w:rPr>
                          </w:pPr>
                          <w:hyperlink r:id="rId60" w:history="1">
                            <w:r w:rsidRPr="00A42719">
                              <w:rPr>
                                <w:rStyle w:val="Hyperlink"/>
                                <w:rFonts w:ascii="Sakkal Majalla" w:hAnsi="Sakkal Majalla"/>
                                <w:b/>
                                <w:sz w:val="34"/>
                                <w:rtl/>
                              </w:rPr>
                              <w:t>بنهاية هذه الجلسة، سيكون المتدرّب قادراً على:</w:t>
                            </w:r>
                          </w:hyperlink>
                        </w:p>
                        <w:p w14:paraId="45F48893"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يُعرّف تحليل البيانات ويُميّز بين أنواعه المختلفة.</w:t>
                          </w:r>
                        </w:p>
                        <w:p w14:paraId="69FC4CB4"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يشرح مفهوم الذكاء الاصطناعي وعلاقته بعلم البيانات.</w:t>
                          </w:r>
                        </w:p>
                        <w:p w14:paraId="2F3F0F16" w14:textId="358D2E94" w:rsidR="00BC6FB1"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يصف دورة حياة تحليل البيانات ومراحلها الأساسيّة.</w:t>
                          </w:r>
                        </w:p>
                        <w:p w14:paraId="41B6E07E" w14:textId="64803205"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يُحلّل دور الذكاء الاصطناعي في تحويل البيانات الخام إلى معرفة قابلة للتطبيق.</w:t>
                          </w:r>
                        </w:p>
                        <w:p w14:paraId="33470818" w14:textId="4BEE9811" w:rsidR="00436A99"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يُطبّق المفاهيم الأساسيّة لتحليل البيانات في سياقات عمليّة بسيطة.</w:t>
                          </w:r>
                        </w:p>
                      </w:txbxContent>
                    </v:textbox>
                  </v:shape>
                  <v:shape id="Text Box 1579856704" o:spid="_x0000_s1060" type="#_x0000_t202" style="position:absolute;left:-3982;top:7662;width:26653;height:36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3D34188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الافتتاحيّة.</w:t>
                          </w:r>
                        </w:p>
                        <w:p w14:paraId="129E0C33"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تعارف المشاركين.</w:t>
                          </w:r>
                        </w:p>
                        <w:p w14:paraId="5446BE7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عصف ذهني.</w:t>
                          </w:r>
                        </w:p>
                        <w:p w14:paraId="3906C9E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تعريف تحليل البيانات وأنواعه.</w:t>
                          </w:r>
                        </w:p>
                        <w:p w14:paraId="547D875A"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مفهوم الذكاء الاصطناعي وعلاقته بعلم البيانات.</w:t>
                          </w:r>
                        </w:p>
                        <w:p w14:paraId="6EBE6401"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 xml:space="preserve">دورة حياة تحليل البيانات </w:t>
                          </w:r>
                          <w:r w:rsidRPr="00436A99">
                            <w:rPr>
                              <w:rFonts w:ascii="Adobe Arabic" w:eastAsia="GE Dinar One" w:hAnsi="Adobe Arabic" w:cs="Adobe Arabic"/>
                              <w:color w:val="000000"/>
                              <w:kern w:val="24"/>
                              <w:sz w:val="36"/>
                              <w:szCs w:val="36"/>
                              <w:lang w:bidi="ar-SY"/>
                            </w:rPr>
                            <w:t>Data Analysis Life Cycle</w:t>
                          </w:r>
                          <w:r w:rsidRPr="00436A99">
                            <w:rPr>
                              <w:rFonts w:ascii="Adobe Arabic" w:eastAsia="GE Dinar One" w:hAnsi="Adobe Arabic" w:cs="Adobe Arabic"/>
                              <w:color w:val="000000"/>
                              <w:kern w:val="24"/>
                              <w:sz w:val="36"/>
                              <w:szCs w:val="36"/>
                              <w:rtl/>
                              <w:lang w:bidi="ar-SY"/>
                            </w:rPr>
                            <w:t>.</w:t>
                          </w:r>
                        </w:p>
                        <w:p w14:paraId="190F722D"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دور الذكاء الاصطناعي في تحويل البيانات إلى معرفة.</w:t>
                          </w:r>
                        </w:p>
                        <w:p w14:paraId="009BECE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تدريبي.</w:t>
                          </w:r>
                        </w:p>
                        <w:p w14:paraId="18200542" w14:textId="78DC61D6" w:rsidR="00BC6FB1"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التقويم.</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1" o:title="Calendar " gain="19661f" blacklevel="22938f"/>
                  </v:shape>
                  <v:shape id="TextBox 34" o:spid="_x0000_s1063" type="#_x0000_t202" style="position:absolute;left:52208;top:10723;width:11323;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A4271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A4271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2EBF4DD7" w:rsidR="00F01FA2" w:rsidRPr="00F01FA2" w:rsidRDefault="00436A99" w:rsidP="00A42719">
                          <w:pPr>
                            <w:jc w:val="center"/>
                            <w:rPr>
                              <w:rFonts w:ascii="Adobe Arabic" w:eastAsia="GE Dinar One" w:hAnsi="Adobe Arabic" w:cs="Adobe Arabic"/>
                              <w:b/>
                              <w:bCs/>
                              <w:kern w:val="24"/>
                              <w:sz w:val="56"/>
                              <w:szCs w:val="56"/>
                              <w:lang w:bidi="ar-SY"/>
                            </w:rPr>
                          </w:pPr>
                          <w:hyperlink r:id="rId62" w:history="1">
                            <w:r w:rsidRPr="00A42719">
                              <w:rPr>
                                <w:rStyle w:val="Hyperlink"/>
                                <w:rFonts w:ascii="Adobe Arabic" w:eastAsia="GE Dinar One" w:hAnsi="Adobe Arabic" w:cs="Adobe Arabic"/>
                                <w:b/>
                                <w:bCs/>
                                <w:kern w:val="24"/>
                                <w:sz w:val="56"/>
                                <w:szCs w:val="56"/>
                                <w:rtl/>
                                <w:lang w:bidi="ar-SY"/>
                              </w:rPr>
                              <w:t>مفهوم تحليل البيانات والذكاء الاصطناعي</w:t>
                            </w:r>
                          </w:hyperlink>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E220AB">
        <w:tc>
          <w:tcPr>
            <w:tcW w:w="2612" w:type="pct"/>
            <w:tcBorders>
              <w:left w:val="single" w:sz="4" w:space="0" w:color="168489"/>
              <w:right w:val="single" w:sz="4" w:space="0" w:color="168489"/>
            </w:tcBorders>
          </w:tcPr>
          <w:p w14:paraId="4E390AF8" w14:textId="77777777" w:rsidR="00F01FA2" w:rsidRDefault="00F01FA2" w:rsidP="00E220AB">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5493B62" w14:textId="77777777" w:rsidR="00F01FA2" w:rsidRDefault="00F01FA2" w:rsidP="00E220AB">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E220AB">
            <w:pPr>
              <w:pStyle w:val="bold"/>
              <w:jc w:val="center"/>
              <w:rPr>
                <w:color w:val="168489"/>
                <w:sz w:val="40"/>
                <w:szCs w:val="40"/>
                <w:rtl/>
                <w:lang w:bidi="ar-EG"/>
              </w:rPr>
            </w:pPr>
            <w:bookmarkStart w:id="1" w:name="_Hlk178353506"/>
            <w:r w:rsidRPr="00162D45">
              <w:rPr>
                <w:color w:val="168489"/>
                <w:sz w:val="40"/>
                <w:szCs w:val="40"/>
                <w:rtl/>
                <w:lang w:bidi="ar-EG"/>
              </w:rPr>
              <w:t>منهجيّات التدريب</w:t>
            </w:r>
            <w:bookmarkEnd w:id="1"/>
          </w:p>
        </w:tc>
        <w:tc>
          <w:tcPr>
            <w:tcW w:w="579" w:type="pct"/>
            <w:tcBorders>
              <w:left w:val="single" w:sz="4" w:space="0" w:color="168489"/>
              <w:right w:val="single" w:sz="4" w:space="0" w:color="168489"/>
            </w:tcBorders>
          </w:tcPr>
          <w:p w14:paraId="29A1F4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E220AB">
        <w:tc>
          <w:tcPr>
            <w:tcW w:w="2612" w:type="pct"/>
            <w:tcBorders>
              <w:left w:val="single" w:sz="4" w:space="0" w:color="168489"/>
              <w:right w:val="single" w:sz="4" w:space="0" w:color="168489"/>
            </w:tcBorders>
            <w:vAlign w:val="center"/>
          </w:tcPr>
          <w:p w14:paraId="4E9F9B7E" w14:textId="77777777" w:rsidR="00436A99"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تعريف تحليل البيانات وأنواعه.</w:t>
            </w:r>
          </w:p>
          <w:p w14:paraId="28AE97DB" w14:textId="77777777" w:rsidR="00436A99"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مفهوم الذكاء الاصطناعي وعلاقته بعلم البيانات.</w:t>
            </w:r>
          </w:p>
          <w:p w14:paraId="1F894AE9" w14:textId="77777777" w:rsidR="00436A99" w:rsidRPr="00436A99" w:rsidRDefault="00436A99">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6A99">
              <w:rPr>
                <w:rFonts w:ascii="Adobe Arabic" w:eastAsia="GE Dinar One" w:hAnsi="Adobe Arabic" w:cs="Adobe Arabic"/>
                <w:color w:val="000000"/>
                <w:kern w:val="24"/>
                <w:sz w:val="32"/>
                <w:szCs w:val="32"/>
                <w:rtl/>
                <w:lang w:bidi="ar-SY"/>
              </w:rPr>
              <w:t xml:space="preserve">دورة حياة تحليل البيانات </w:t>
            </w:r>
          </w:p>
          <w:p w14:paraId="66F8365F" w14:textId="0507E430" w:rsidR="00F01FA2"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دور الذكاء الاصطناعي في تحويل البيانات إلى معرفة.</w:t>
            </w:r>
          </w:p>
        </w:tc>
        <w:tc>
          <w:tcPr>
            <w:tcW w:w="1809" w:type="pct"/>
            <w:tcBorders>
              <w:left w:val="single" w:sz="4" w:space="0" w:color="168489"/>
              <w:right w:val="single" w:sz="4" w:space="0" w:color="168489"/>
            </w:tcBorders>
            <w:vAlign w:val="center"/>
          </w:tcPr>
          <w:p w14:paraId="5B4AC728"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5EC731E8"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AD26C19"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589B441"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ED4EBCA"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9669DD8" w14:textId="6E14870C" w:rsidR="00F01FA2" w:rsidRPr="00781A2F" w:rsidRDefault="00436A99">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1240F64C" w14:textId="77777777" w:rsidR="00986395" w:rsidRDefault="00A3722A" w:rsidP="00A25AD3">
      <w:pPr>
        <w:spacing w:after="160" w:line="259" w:lineRule="auto"/>
        <w:ind w:left="720"/>
        <w:rPr>
          <w:rFonts w:ascii="Adobe Arabic" w:hAnsi="Adobe Arabic" w:cs="Adobe Arabic"/>
          <w:sz w:val="48"/>
          <w:szCs w:val="52"/>
          <w:rtl/>
          <w:lang w:bidi="ar-SY"/>
        </w:rPr>
      </w:pPr>
      <w:bookmarkStart w:id="2"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6">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36B82BA9"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42719">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67"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36B82BA9"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42719">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Pr="00A42719" w:rsidRDefault="00134CDB" w:rsidP="00A42719">
      <w:pPr>
        <w:spacing w:line="240" w:lineRule="auto"/>
        <w:jc w:val="center"/>
        <w:rPr>
          <w:rFonts w:ascii="Adobe Arabic" w:hAnsi="Adobe Arabic" w:cs="Adobe Arabic"/>
          <w:sz w:val="14"/>
          <w:szCs w:val="16"/>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2"/>
    <w:p w14:paraId="24A1DF22" w14:textId="3A363AA2" w:rsidR="00986395" w:rsidRDefault="00986395" w:rsidP="00C05F04">
      <w:pPr>
        <w:spacing w:after="160" w:line="259" w:lineRule="auto"/>
        <w:jc w:val="center"/>
        <w:rPr>
          <w:rFonts w:cs="PT Bold Heading"/>
          <w:sz w:val="52"/>
          <w:szCs w:val="56"/>
          <w:rtl/>
          <w:lang w:bidi="ar-EG"/>
        </w:rPr>
      </w:pPr>
      <w:r>
        <w:rPr>
          <w:rFonts w:cs="PT Bold Heading"/>
          <w:sz w:val="52"/>
          <w:szCs w:val="56"/>
          <w:rtl/>
          <w:lang w:bidi="ar-EG"/>
        </w:rPr>
        <w:br w:type="page"/>
      </w:r>
    </w:p>
    <w:p w14:paraId="2C00E525" w14:textId="2AAEE446" w:rsidR="00864A30" w:rsidRPr="00436A99" w:rsidRDefault="00864A30" w:rsidP="00864A30">
      <w:pPr>
        <w:rPr>
          <w:rFonts w:ascii="Sakkal Majalla" w:hAnsi="Sakkal Majalla"/>
          <w:b/>
          <w:bCs/>
          <w:sz w:val="34"/>
        </w:rPr>
      </w:pPr>
      <w:r w:rsidRPr="00F01FA2">
        <w:rPr>
          <w:noProof/>
          <w:lang w:bidi="ar-SY"/>
        </w:rPr>
        <w:lastRenderedPageBreak/>
        <mc:AlternateContent>
          <mc:Choice Requires="wpg">
            <w:drawing>
              <wp:inline distT="0" distB="0" distL="0" distR="0" wp14:anchorId="61758B96" wp14:editId="0239C6C3">
                <wp:extent cx="5537290" cy="994423"/>
                <wp:effectExtent l="0" t="0" r="0" b="0"/>
                <wp:docPr id="352541842" name="Group 3"/>
                <wp:cNvGraphicFramePr/>
                <a:graphic xmlns:a="http://schemas.openxmlformats.org/drawingml/2006/main">
                  <a:graphicData uri="http://schemas.microsoft.com/office/word/2010/wordprocessingGroup">
                    <wpg:wgp>
                      <wpg:cNvGrpSpPr/>
                      <wpg:grpSpPr>
                        <a:xfrm>
                          <a:off x="0" y="0"/>
                          <a:ext cx="5537290" cy="994423"/>
                          <a:chOff x="1041989" y="0"/>
                          <a:chExt cx="5537290" cy="994423"/>
                        </a:xfrm>
                      </wpg:grpSpPr>
                      <wps:wsp>
                        <wps:cNvPr id="745445506" name="TextBox 4"/>
                        <wps:cNvSpPr txBox="1"/>
                        <wps:spPr>
                          <a:xfrm>
                            <a:off x="5730284" y="457848"/>
                            <a:ext cx="848995" cy="536575"/>
                          </a:xfrm>
                          <a:prstGeom prst="rect">
                            <a:avLst/>
                          </a:prstGeom>
                          <a:noFill/>
                        </wps:spPr>
                        <wps:txbx>
                          <w:txbxContent>
                            <w:p w14:paraId="6542D323" w14:textId="77777777" w:rsidR="00864A30" w:rsidRDefault="00864A30" w:rsidP="00864A30">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84"/>
                            <a:ext cx="4492625" cy="536575"/>
                          </a:xfrm>
                          <a:prstGeom prst="rect">
                            <a:avLst/>
                          </a:prstGeom>
                          <a:noFill/>
                        </wps:spPr>
                        <wps:txbx>
                          <w:txbxContent>
                            <w:p w14:paraId="4FAAE04C" w14:textId="77777777" w:rsidR="00864A30" w:rsidRPr="004A69A2" w:rsidRDefault="00864A30" w:rsidP="00864A30">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1758B96" id="Group 3" o:spid="_x0000_s1069" style="width:436pt;height:78.3pt;mso-position-horizontal-relative:char;mso-position-vertical-relative:line" coordorigin="10419" coordsize="55372,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">
                <v:shape id="TextBox 4" o:spid="_x0000_s1070" type="#_x0000_t202" style="position:absolute;left:57302;top:4578;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6542D323" w14:textId="77777777" w:rsidR="00864A30" w:rsidRDefault="00864A30" w:rsidP="00864A30">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8" o:title="Puzzle "/>
                </v:shape>
                <v:shape id="TextBox 7" o:spid="_x0000_s1073" type="#_x0000_t202" style="position:absolute;left:10419;top:2056;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4FAAE04C" w14:textId="77777777" w:rsidR="00864A30" w:rsidRPr="004A69A2" w:rsidRDefault="00864A30" w:rsidP="00864A30">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r w:rsidRPr="00436A99">
        <w:rPr>
          <w:rFonts w:ascii="Sakkal Majalla" w:hAnsi="Sakkal Majalla"/>
          <w:b/>
          <w:bCs/>
          <w:sz w:val="34"/>
          <w:rtl/>
        </w:rPr>
        <w:t xml:space="preserve"> </w:t>
      </w:r>
    </w:p>
    <w:p w14:paraId="396388A5" w14:textId="6826F0B4" w:rsidR="00864A30" w:rsidRPr="00864A30" w:rsidRDefault="00864A30" w:rsidP="00864A30">
      <w:pPr>
        <w:rPr>
          <w:rFonts w:ascii="Sakkal Majalla" w:hAnsi="Sakkal Majalla"/>
          <w:b/>
          <w:bCs/>
          <w:color w:val="008080"/>
          <w:sz w:val="34"/>
        </w:rPr>
      </w:pPr>
      <w:hyperlink r:id="rId69" w:history="1">
        <w:r w:rsidRPr="00A42719">
          <w:rPr>
            <w:rStyle w:val="Hyperlink"/>
            <w:rFonts w:ascii="Sakkal Majalla" w:hAnsi="Sakkal Majalla"/>
            <w:b/>
            <w:bCs/>
            <w:sz w:val="34"/>
            <w:rtl/>
          </w:rPr>
          <w:t>عنوان النشاط: بياناتك تحكي قصّتك</w:t>
        </w:r>
      </w:hyperlink>
    </w:p>
    <w:p w14:paraId="3A7DF15E" w14:textId="77777777" w:rsidR="00864A30" w:rsidRPr="00864A30" w:rsidRDefault="00864A30" w:rsidP="00864A30">
      <w:pPr>
        <w:rPr>
          <w:rFonts w:ascii="Sakkal Majalla" w:hAnsi="Sakkal Majalla"/>
          <w:b/>
          <w:bCs/>
          <w:color w:val="008080"/>
          <w:sz w:val="34"/>
        </w:rPr>
      </w:pPr>
      <w:r w:rsidRPr="00864A30">
        <w:rPr>
          <w:rFonts w:ascii="Sakkal Majalla" w:hAnsi="Sakkal Majalla"/>
          <w:b/>
          <w:bCs/>
          <w:color w:val="008080"/>
          <w:sz w:val="34"/>
          <w:rtl/>
        </w:rPr>
        <w:t>المدّة</w:t>
      </w:r>
      <w:r w:rsidRPr="00864A30">
        <w:rPr>
          <w:rFonts w:ascii="Sakkal Majalla" w:hAnsi="Sakkal Majalla"/>
          <w:b/>
          <w:bCs/>
          <w:color w:val="008080"/>
          <w:sz w:val="34"/>
        </w:rPr>
        <w:t xml:space="preserve">: 15 </w:t>
      </w:r>
      <w:r w:rsidRPr="00864A30">
        <w:rPr>
          <w:rFonts w:ascii="Sakkal Majalla" w:hAnsi="Sakkal Majalla"/>
          <w:b/>
          <w:bCs/>
          <w:color w:val="008080"/>
          <w:sz w:val="34"/>
          <w:rtl/>
        </w:rPr>
        <w:t>دقيقة</w:t>
      </w:r>
      <w:r w:rsidRPr="00864A30">
        <w:rPr>
          <w:rFonts w:ascii="Sakkal Majalla" w:hAnsi="Sakkal Majalla"/>
          <w:b/>
          <w:bCs/>
          <w:color w:val="008080"/>
          <w:sz w:val="34"/>
        </w:rPr>
        <w:t>.</w:t>
      </w:r>
    </w:p>
    <w:p w14:paraId="0CA16B4F" w14:textId="77777777" w:rsidR="00864A30" w:rsidRPr="00864A30" w:rsidRDefault="00864A30" w:rsidP="00864A30">
      <w:pPr>
        <w:rPr>
          <w:rFonts w:ascii="Sakkal Majalla" w:hAnsi="Sakkal Majalla"/>
          <w:b/>
          <w:bCs/>
          <w:color w:val="008080"/>
          <w:sz w:val="34"/>
        </w:rPr>
      </w:pPr>
      <w:r w:rsidRPr="00864A30">
        <w:rPr>
          <w:rFonts w:ascii="Sakkal Majalla" w:hAnsi="Sakkal Majalla"/>
          <w:b/>
          <w:bCs/>
          <w:color w:val="008080"/>
          <w:sz w:val="34"/>
          <w:rtl/>
        </w:rPr>
        <w:t>الهدف من النشاط</w:t>
      </w:r>
      <w:r w:rsidRPr="00864A30">
        <w:rPr>
          <w:rFonts w:ascii="Sakkal Majalla" w:hAnsi="Sakkal Majalla"/>
          <w:b/>
          <w:bCs/>
          <w:color w:val="008080"/>
          <w:sz w:val="34"/>
        </w:rPr>
        <w:t>:</w:t>
      </w:r>
    </w:p>
    <w:p w14:paraId="279E661B"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كسر الحواجز بين المتدرّبين وخلق جوّ من الألفة</w:t>
      </w:r>
      <w:r w:rsidRPr="00436A99">
        <w:rPr>
          <w:rFonts w:ascii="Sakkal Majalla" w:hAnsi="Sakkal Majalla"/>
          <w:sz w:val="34"/>
        </w:rPr>
        <w:t>.</w:t>
      </w:r>
    </w:p>
    <w:p w14:paraId="02BFDA53"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ربط التعارف بموضوع البرنامج التدريبي (البيانات والذكاء الاصطناعي)</w:t>
      </w:r>
      <w:r w:rsidRPr="00436A99">
        <w:rPr>
          <w:rFonts w:ascii="Sakkal Majalla" w:hAnsi="Sakkal Majalla"/>
          <w:sz w:val="34"/>
        </w:rPr>
        <w:t>.</w:t>
      </w:r>
    </w:p>
    <w:p w14:paraId="152764B1"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تشجيع المتدرّبين على التفكير في كيفيّة تطبيق مفاهيم البيانات في حياتهم اليوميّة</w:t>
      </w:r>
      <w:r w:rsidRPr="00436A99">
        <w:rPr>
          <w:rFonts w:ascii="Sakkal Majalla" w:hAnsi="Sakkal Majalla"/>
          <w:sz w:val="34"/>
        </w:rPr>
        <w:t>.</w:t>
      </w:r>
    </w:p>
    <w:p w14:paraId="234E992C"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تحفيز المشاركة والتفاعل منذ بداية البرنامج</w:t>
      </w:r>
      <w:r w:rsidRPr="00436A99">
        <w:rPr>
          <w:rFonts w:ascii="Sakkal Majalla" w:hAnsi="Sakkal Majalla"/>
          <w:sz w:val="34"/>
        </w:rPr>
        <w:t>.</w:t>
      </w:r>
    </w:p>
    <w:p w14:paraId="1956E050" w14:textId="77777777" w:rsidR="00864A30" w:rsidRPr="00864A30" w:rsidRDefault="00864A30" w:rsidP="00864A30">
      <w:pPr>
        <w:rPr>
          <w:rFonts w:ascii="Sakkal Majalla" w:hAnsi="Sakkal Majalla"/>
          <w:color w:val="008080"/>
          <w:sz w:val="34"/>
        </w:rPr>
      </w:pPr>
      <w:r w:rsidRPr="00864A30">
        <w:rPr>
          <w:rFonts w:ascii="Sakkal Majalla" w:hAnsi="Sakkal Majalla"/>
          <w:b/>
          <w:bCs/>
          <w:color w:val="008080"/>
          <w:sz w:val="34"/>
          <w:rtl/>
        </w:rPr>
        <w:t>المواد اللّازمة</w:t>
      </w:r>
      <w:r w:rsidRPr="00864A30">
        <w:rPr>
          <w:rFonts w:ascii="Sakkal Majalla" w:hAnsi="Sakkal Majalla"/>
          <w:b/>
          <w:bCs/>
          <w:color w:val="008080"/>
          <w:sz w:val="34"/>
        </w:rPr>
        <w:t>:</w:t>
      </w:r>
    </w:p>
    <w:p w14:paraId="34E820CC" w14:textId="77777777" w:rsidR="00864A30" w:rsidRPr="00436A99" w:rsidRDefault="00864A30">
      <w:pPr>
        <w:numPr>
          <w:ilvl w:val="0"/>
          <w:numId w:val="6"/>
        </w:numPr>
        <w:spacing w:after="160" w:line="259" w:lineRule="auto"/>
        <w:jc w:val="left"/>
        <w:rPr>
          <w:rFonts w:ascii="Sakkal Majalla" w:hAnsi="Sakkal Majalla"/>
          <w:sz w:val="34"/>
        </w:rPr>
      </w:pPr>
      <w:r w:rsidRPr="00436A99">
        <w:rPr>
          <w:rFonts w:ascii="Sakkal Majalla" w:hAnsi="Sakkal Majalla"/>
          <w:sz w:val="34"/>
          <w:rtl/>
        </w:rPr>
        <w:t>بطاقات ورقيّة ملوّنة (واحدة لكلّ متدرّب)</w:t>
      </w:r>
      <w:r w:rsidRPr="00436A99">
        <w:rPr>
          <w:rFonts w:ascii="Sakkal Majalla" w:hAnsi="Sakkal Majalla"/>
          <w:sz w:val="34"/>
        </w:rPr>
        <w:t>.</w:t>
      </w:r>
    </w:p>
    <w:p w14:paraId="483F13BE" w14:textId="77777777" w:rsidR="00864A30" w:rsidRPr="00436A99" w:rsidRDefault="00864A30">
      <w:pPr>
        <w:numPr>
          <w:ilvl w:val="0"/>
          <w:numId w:val="6"/>
        </w:numPr>
        <w:spacing w:after="160" w:line="259" w:lineRule="auto"/>
        <w:jc w:val="left"/>
        <w:rPr>
          <w:rFonts w:ascii="Sakkal Majalla" w:hAnsi="Sakkal Majalla"/>
          <w:sz w:val="34"/>
        </w:rPr>
      </w:pPr>
      <w:r w:rsidRPr="00436A99">
        <w:rPr>
          <w:rFonts w:ascii="Sakkal Majalla" w:hAnsi="Sakkal Majalla"/>
          <w:sz w:val="34"/>
          <w:rtl/>
        </w:rPr>
        <w:t>أقلام ملوّنة</w:t>
      </w:r>
      <w:r w:rsidRPr="00436A99">
        <w:rPr>
          <w:rFonts w:ascii="Sakkal Majalla" w:hAnsi="Sakkal Majalla"/>
          <w:sz w:val="34"/>
        </w:rPr>
        <w:t>.</w:t>
      </w:r>
    </w:p>
    <w:p w14:paraId="36E52D80" w14:textId="77777777" w:rsidR="00864A30" w:rsidRPr="00436A99" w:rsidRDefault="00864A30">
      <w:pPr>
        <w:numPr>
          <w:ilvl w:val="0"/>
          <w:numId w:val="6"/>
        </w:numPr>
        <w:spacing w:after="160" w:line="259" w:lineRule="auto"/>
        <w:jc w:val="left"/>
        <w:rPr>
          <w:rFonts w:ascii="Sakkal Majalla" w:hAnsi="Sakkal Majalla"/>
          <w:sz w:val="34"/>
        </w:rPr>
      </w:pPr>
      <w:r w:rsidRPr="00436A99">
        <w:rPr>
          <w:rFonts w:ascii="Sakkal Majalla" w:hAnsi="Sakkal Majalla"/>
          <w:sz w:val="34"/>
          <w:rtl/>
        </w:rPr>
        <w:t>لوحة بيضاء أو</w:t>
      </w:r>
      <w:r w:rsidRPr="00436A99">
        <w:rPr>
          <w:rFonts w:ascii="Sakkal Majalla" w:hAnsi="Sakkal Majalla"/>
          <w:sz w:val="34"/>
        </w:rPr>
        <w:t xml:space="preserve"> Flip Chart </w:t>
      </w:r>
      <w:r w:rsidRPr="00436A99">
        <w:rPr>
          <w:rFonts w:ascii="Sakkal Majalla" w:hAnsi="Sakkal Majalla"/>
          <w:sz w:val="34"/>
          <w:rtl/>
        </w:rPr>
        <w:t>لتسجيل الملاحظات</w:t>
      </w:r>
      <w:r w:rsidRPr="00436A99">
        <w:rPr>
          <w:rFonts w:ascii="Sakkal Majalla" w:hAnsi="Sakkal Majalla"/>
          <w:sz w:val="34"/>
        </w:rPr>
        <w:t>.</w:t>
      </w:r>
    </w:p>
    <w:p w14:paraId="110F5A4D" w14:textId="77777777" w:rsidR="00864A30" w:rsidRPr="00864A30" w:rsidRDefault="00864A30" w:rsidP="00864A30">
      <w:pPr>
        <w:rPr>
          <w:rFonts w:ascii="Sakkal Majalla" w:hAnsi="Sakkal Majalla"/>
          <w:color w:val="008080"/>
          <w:sz w:val="34"/>
        </w:rPr>
      </w:pPr>
      <w:r w:rsidRPr="00864A30">
        <w:rPr>
          <w:rFonts w:ascii="Sakkal Majalla" w:hAnsi="Sakkal Majalla"/>
          <w:b/>
          <w:bCs/>
          <w:color w:val="008080"/>
          <w:sz w:val="34"/>
          <w:rtl/>
        </w:rPr>
        <w:t>خطوات التنفيذ</w:t>
      </w:r>
      <w:r w:rsidRPr="00864A30">
        <w:rPr>
          <w:rFonts w:ascii="Sakkal Majalla" w:hAnsi="Sakkal Majalla"/>
          <w:b/>
          <w:bCs/>
          <w:color w:val="008080"/>
          <w:sz w:val="34"/>
        </w:rPr>
        <w:t>:</w:t>
      </w:r>
    </w:p>
    <w:p w14:paraId="1507E470" w14:textId="77777777" w:rsidR="00864A30" w:rsidRPr="00864A30" w:rsidRDefault="00864A30" w:rsidP="00864A30">
      <w:pPr>
        <w:rPr>
          <w:rFonts w:ascii="Sakkal Majalla" w:hAnsi="Sakkal Majalla"/>
          <w:color w:val="C00000"/>
          <w:sz w:val="34"/>
        </w:rPr>
      </w:pPr>
      <w:r w:rsidRPr="00864A30">
        <w:rPr>
          <w:rFonts w:ascii="Sakkal Majalla" w:hAnsi="Sakkal Majalla"/>
          <w:b/>
          <w:bCs/>
          <w:color w:val="C00000"/>
          <w:sz w:val="34"/>
          <w:rtl/>
        </w:rPr>
        <w:t>الخطوة 1: التمهيد (دقيقتان)</w:t>
      </w:r>
    </w:p>
    <w:p w14:paraId="6AD35375" w14:textId="77777777" w:rsidR="00864A30" w:rsidRPr="00436A99" w:rsidRDefault="00864A30" w:rsidP="00864A30">
      <w:pPr>
        <w:rPr>
          <w:rFonts w:ascii="Sakkal Majalla" w:hAnsi="Sakkal Majalla"/>
          <w:sz w:val="34"/>
        </w:rPr>
      </w:pPr>
      <w:r w:rsidRPr="00436A99">
        <w:rPr>
          <w:rFonts w:ascii="Sakkal Majalla" w:hAnsi="Sakkal Majalla"/>
          <w:sz w:val="34"/>
          <w:rtl/>
        </w:rPr>
        <w:t>افتتح النشاط بقولك</w:t>
      </w:r>
      <w:r w:rsidRPr="00436A99">
        <w:rPr>
          <w:rFonts w:ascii="Sakkal Majalla" w:hAnsi="Sakkal Majalla"/>
          <w:sz w:val="34"/>
        </w:rPr>
        <w:t>: "</w:t>
      </w:r>
      <w:r w:rsidRPr="00436A99">
        <w:rPr>
          <w:rFonts w:ascii="Sakkal Majalla" w:hAnsi="Sakkal Majalla"/>
          <w:sz w:val="34"/>
          <w:rtl/>
        </w:rPr>
        <w:t>مرحباً بكم جميعاً! قبل أن نبدأ رحلتنا في عالم تحليل البيانات، دعونا نتعرّف على بعضنا البعض بطريقة مميّزة. اليوم، كلّ واحد منكم سيُقدّم نفسه من خلال 'بياناته الشخصيّة' - وهي ليست بيانات معقّدة، بل معلومات بسيطة ومثيرة عنكم</w:t>
      </w:r>
      <w:r w:rsidRPr="00436A99">
        <w:rPr>
          <w:rFonts w:ascii="Sakkal Majalla" w:hAnsi="Sakkal Majalla"/>
          <w:sz w:val="34"/>
        </w:rPr>
        <w:t>!"</w:t>
      </w:r>
    </w:p>
    <w:p w14:paraId="4835A73D" w14:textId="77777777" w:rsidR="00864A30" w:rsidRPr="00864A30" w:rsidRDefault="00864A30" w:rsidP="00864A30">
      <w:pPr>
        <w:rPr>
          <w:rFonts w:ascii="Sakkal Majalla" w:hAnsi="Sakkal Majalla"/>
          <w:color w:val="C00000"/>
          <w:sz w:val="34"/>
        </w:rPr>
      </w:pPr>
      <w:r w:rsidRPr="00864A30">
        <w:rPr>
          <w:rFonts w:ascii="Sakkal Majalla" w:hAnsi="Sakkal Majalla"/>
          <w:b/>
          <w:bCs/>
          <w:color w:val="C00000"/>
          <w:sz w:val="34"/>
          <w:rtl/>
        </w:rPr>
        <w:t>الخطوة 2: توزيع البطاقات (دقيقة واحدة)</w:t>
      </w:r>
    </w:p>
    <w:p w14:paraId="4D5DB330" w14:textId="3CBB5846" w:rsidR="00864A30" w:rsidRPr="00436A99" w:rsidRDefault="00864A30" w:rsidP="00864A30">
      <w:pPr>
        <w:rPr>
          <w:rFonts w:ascii="Sakkal Majalla" w:hAnsi="Sakkal Majalla"/>
          <w:sz w:val="34"/>
        </w:rPr>
      </w:pPr>
      <w:r w:rsidRPr="00436A99">
        <w:rPr>
          <w:rFonts w:ascii="Sakkal Majalla" w:hAnsi="Sakkal Majalla"/>
          <w:sz w:val="34"/>
          <w:rtl/>
        </w:rPr>
        <w:t xml:space="preserve">وزّع البطاقات والأقلام على جميع المتدرّبين، </w:t>
      </w:r>
      <w:hyperlink r:id="rId70" w:history="1">
        <w:r w:rsidRPr="00A42719">
          <w:rPr>
            <w:rStyle w:val="Hyperlink"/>
            <w:rFonts w:ascii="Sakkal Majalla" w:hAnsi="Sakkal Majalla"/>
            <w:sz w:val="34"/>
            <w:rtl/>
          </w:rPr>
          <w:t>واطلب منهم كتابة المعلومات التالية</w:t>
        </w:r>
      </w:hyperlink>
      <w:r w:rsidRPr="00436A99">
        <w:rPr>
          <w:rFonts w:ascii="Sakkal Majalla" w:hAnsi="Sakkal Majalla"/>
          <w:sz w:val="34"/>
        </w:rPr>
        <w:t>:</w:t>
      </w:r>
    </w:p>
    <w:p w14:paraId="1EB02516" w14:textId="77777777" w:rsidR="00864A30" w:rsidRPr="00436A99" w:rsidRDefault="00864A30">
      <w:pPr>
        <w:numPr>
          <w:ilvl w:val="0"/>
          <w:numId w:val="7"/>
        </w:numPr>
        <w:spacing w:after="160" w:line="259" w:lineRule="auto"/>
        <w:jc w:val="left"/>
        <w:rPr>
          <w:rFonts w:ascii="Sakkal Majalla" w:hAnsi="Sakkal Majalla"/>
          <w:sz w:val="34"/>
        </w:rPr>
      </w:pPr>
      <w:r w:rsidRPr="00436A99">
        <w:rPr>
          <w:rFonts w:ascii="Sakkal Majalla" w:hAnsi="Sakkal Majalla"/>
          <w:b/>
          <w:bCs/>
          <w:sz w:val="34"/>
          <w:rtl/>
        </w:rPr>
        <w:t>الاسم</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نقطة بيانات أساسيّة</w:t>
      </w:r>
    </w:p>
    <w:p w14:paraId="668B7F01" w14:textId="77777777" w:rsidR="00864A30" w:rsidRPr="00436A99" w:rsidRDefault="00864A30">
      <w:pPr>
        <w:numPr>
          <w:ilvl w:val="0"/>
          <w:numId w:val="7"/>
        </w:numPr>
        <w:spacing w:after="160" w:line="259" w:lineRule="auto"/>
        <w:jc w:val="left"/>
        <w:rPr>
          <w:rFonts w:ascii="Sakkal Majalla" w:hAnsi="Sakkal Majalla"/>
          <w:sz w:val="34"/>
        </w:rPr>
      </w:pPr>
      <w:r w:rsidRPr="00436A99">
        <w:rPr>
          <w:rFonts w:ascii="Sakkal Majalla" w:hAnsi="Sakkal Majalla"/>
          <w:b/>
          <w:bCs/>
          <w:sz w:val="34"/>
          <w:rtl/>
        </w:rPr>
        <w:t>المجال أو التخصّص</w:t>
      </w:r>
      <w:r w:rsidRPr="00436A99">
        <w:rPr>
          <w:rFonts w:ascii="Sakkal Majalla" w:hAnsi="Sakkal Majalla"/>
          <w:b/>
          <w:bCs/>
          <w:sz w:val="34"/>
        </w:rPr>
        <w:t>:</w:t>
      </w:r>
      <w:r w:rsidRPr="00436A99">
        <w:rPr>
          <w:rFonts w:ascii="Sakkal Majalla" w:hAnsi="Sakkal Majalla" w:hint="cs"/>
          <w:b/>
          <w:bCs/>
          <w:sz w:val="34"/>
          <w:rtl/>
        </w:rPr>
        <w:t xml:space="preserve"> </w:t>
      </w:r>
      <w:r w:rsidRPr="00436A99">
        <w:rPr>
          <w:rFonts w:ascii="Sakkal Majalla" w:hAnsi="Sakkal Majalla"/>
          <w:sz w:val="34"/>
          <w:rtl/>
        </w:rPr>
        <w:t>لفهم خلفيّة المشاركين</w:t>
      </w:r>
    </w:p>
    <w:p w14:paraId="1094242E" w14:textId="77777777" w:rsidR="00864A30" w:rsidRPr="00436A99" w:rsidRDefault="00864A30">
      <w:pPr>
        <w:numPr>
          <w:ilvl w:val="0"/>
          <w:numId w:val="7"/>
        </w:numPr>
        <w:spacing w:after="160" w:line="259" w:lineRule="auto"/>
        <w:jc w:val="left"/>
        <w:rPr>
          <w:rFonts w:ascii="Sakkal Majalla" w:hAnsi="Sakkal Majalla"/>
          <w:sz w:val="34"/>
        </w:rPr>
      </w:pPr>
      <w:r w:rsidRPr="00436A99">
        <w:rPr>
          <w:rFonts w:ascii="Sakkal Majalla" w:hAnsi="Sakkal Majalla"/>
          <w:b/>
          <w:bCs/>
          <w:sz w:val="34"/>
          <w:rtl/>
        </w:rPr>
        <w:lastRenderedPageBreak/>
        <w:t>رقم واحد يُمثّلك</w:t>
      </w:r>
      <w:r w:rsidRPr="00436A99">
        <w:rPr>
          <w:rFonts w:ascii="Sakkal Majalla" w:hAnsi="Sakkal Majalla"/>
          <w:b/>
          <w:bCs/>
          <w:sz w:val="34"/>
        </w:rPr>
        <w:t>:</w:t>
      </w:r>
      <w:r w:rsidRPr="00436A99">
        <w:rPr>
          <w:rFonts w:ascii="Sakkal Majalla" w:hAnsi="Sakkal Majalla" w:hint="cs"/>
          <w:sz w:val="34"/>
          <w:rtl/>
        </w:rPr>
        <w:t xml:space="preserve"> </w:t>
      </w:r>
      <w:r w:rsidRPr="00436A99">
        <w:rPr>
          <w:rFonts w:ascii="Sakkal Majalla" w:hAnsi="Sakkal Majalla"/>
          <w:sz w:val="34"/>
          <w:rtl/>
        </w:rPr>
        <w:t>مثل: عدد سنوات الخبرة، عدد البلدان التي زرتها، عدد الكتب التي قرأتها هذا العام، وما إلى ذلك</w:t>
      </w:r>
      <w:r w:rsidRPr="00436A99">
        <w:rPr>
          <w:rFonts w:ascii="Sakkal Majalla" w:hAnsi="Sakkal Majalla"/>
          <w:sz w:val="34"/>
        </w:rPr>
        <w:t>.</w:t>
      </w:r>
    </w:p>
    <w:p w14:paraId="1E3CB1E2" w14:textId="77777777" w:rsidR="00864A30" w:rsidRPr="00436A99" w:rsidRDefault="00864A30">
      <w:pPr>
        <w:numPr>
          <w:ilvl w:val="0"/>
          <w:numId w:val="7"/>
        </w:numPr>
        <w:spacing w:after="160" w:line="259" w:lineRule="auto"/>
        <w:jc w:val="left"/>
        <w:rPr>
          <w:rFonts w:ascii="Sakkal Majalla" w:hAnsi="Sakkal Majalla"/>
          <w:sz w:val="34"/>
        </w:rPr>
      </w:pPr>
      <w:r w:rsidRPr="00436A99">
        <w:rPr>
          <w:rFonts w:ascii="Sakkal Majalla" w:hAnsi="Sakkal Majalla"/>
          <w:b/>
          <w:bCs/>
          <w:sz w:val="34"/>
          <w:rtl/>
        </w:rPr>
        <w:t>توقّع واحد</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ماذا تتوقّع أن تتعلّم في هذا البرنامج؟</w:t>
      </w:r>
    </w:p>
    <w:p w14:paraId="1980F549" w14:textId="77777777" w:rsidR="00864A30" w:rsidRPr="00436A99" w:rsidRDefault="00864A30">
      <w:pPr>
        <w:numPr>
          <w:ilvl w:val="0"/>
          <w:numId w:val="7"/>
        </w:numPr>
        <w:spacing w:after="160" w:line="259" w:lineRule="auto"/>
        <w:jc w:val="left"/>
        <w:rPr>
          <w:rFonts w:ascii="Sakkal Majalla" w:hAnsi="Sakkal Majalla"/>
          <w:sz w:val="34"/>
        </w:rPr>
      </w:pPr>
      <w:r w:rsidRPr="00436A99">
        <w:rPr>
          <w:rFonts w:ascii="Sakkal Majalla" w:hAnsi="Sakkal Majalla"/>
          <w:b/>
          <w:bCs/>
          <w:sz w:val="34"/>
          <w:rtl/>
        </w:rPr>
        <w:t>معلومة ممتعة</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شيء مثير أو غير متوقّع عنك</w:t>
      </w:r>
      <w:r w:rsidRPr="00436A99">
        <w:rPr>
          <w:rFonts w:ascii="Sakkal Majalla" w:hAnsi="Sakkal Majalla"/>
          <w:sz w:val="34"/>
        </w:rPr>
        <w:t>.</w:t>
      </w:r>
    </w:p>
    <w:p w14:paraId="034E9E41" w14:textId="77777777" w:rsidR="00864A30" w:rsidRPr="00864A30" w:rsidRDefault="00864A30" w:rsidP="00864A30">
      <w:pPr>
        <w:rPr>
          <w:rFonts w:ascii="Sakkal Majalla" w:hAnsi="Sakkal Majalla"/>
          <w:color w:val="C00000"/>
          <w:sz w:val="34"/>
        </w:rPr>
      </w:pPr>
      <w:r w:rsidRPr="00864A30">
        <w:rPr>
          <w:rFonts w:ascii="Sakkal Majalla" w:hAnsi="Sakkal Majalla"/>
          <w:b/>
          <w:bCs/>
          <w:color w:val="C00000"/>
          <w:sz w:val="34"/>
          <w:rtl/>
        </w:rPr>
        <w:t>الخطوة 3: المشاركة الجماعيّة (10 دقائق)</w:t>
      </w:r>
    </w:p>
    <w:p w14:paraId="7A19E7F2" w14:textId="77777777" w:rsidR="00864A30" w:rsidRPr="00436A99" w:rsidRDefault="00864A30" w:rsidP="00864A30">
      <w:pPr>
        <w:rPr>
          <w:rFonts w:ascii="Sakkal Majalla" w:hAnsi="Sakkal Majalla"/>
          <w:sz w:val="34"/>
        </w:rPr>
      </w:pPr>
      <w:r w:rsidRPr="00436A99">
        <w:rPr>
          <w:rFonts w:ascii="Sakkal Majalla" w:hAnsi="Sakkal Majalla"/>
          <w:sz w:val="34"/>
          <w:rtl/>
        </w:rPr>
        <w:t>اطلب من كلّ متدرّب أن يُقدّم نفسه باستخدام "بياناته" في 30-45 ثانية تقريباً. شجّعهم على أن يكونوا مبدعين ومختصرين</w:t>
      </w:r>
      <w:r w:rsidRPr="00436A99">
        <w:rPr>
          <w:rFonts w:ascii="Sakkal Majalla" w:hAnsi="Sakkal Majalla"/>
          <w:sz w:val="34"/>
        </w:rPr>
        <w:t>.</w:t>
      </w:r>
    </w:p>
    <w:p w14:paraId="4EE421EE" w14:textId="77777777" w:rsidR="00864A30" w:rsidRPr="00436A99" w:rsidRDefault="00864A30" w:rsidP="00864A30">
      <w:pPr>
        <w:rPr>
          <w:rFonts w:ascii="Sakkal Majalla" w:hAnsi="Sakkal Majalla"/>
          <w:sz w:val="34"/>
        </w:rPr>
      </w:pPr>
      <w:r w:rsidRPr="00436A99">
        <w:rPr>
          <w:rFonts w:ascii="Sakkal Majalla" w:hAnsi="Sakkal Majalla"/>
          <w:b/>
          <w:bCs/>
          <w:sz w:val="34"/>
          <w:rtl/>
        </w:rPr>
        <w:t>مثال على تقديم</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اسمي أحمد، أعمل في مجال التسويق. الرقم الذي يُمثّلني هو 5 - عدد الحملات الإعلانيّة التي أطلقتها هذا العام. أتوقّع أن أتعلّم كيف أستخدم الذكاء الاصطناعي لتحليل سلوك العملاء بشكل أفضل. والمعلومة الممتعة عنّي: أستطيع حلّ مكعّب روبيك في أقلّ من دقيقتين</w:t>
      </w:r>
      <w:r w:rsidRPr="00436A99">
        <w:rPr>
          <w:rFonts w:ascii="Sakkal Majalla" w:hAnsi="Sakkal Majalla"/>
          <w:sz w:val="34"/>
        </w:rPr>
        <w:t>!"</w:t>
      </w:r>
    </w:p>
    <w:p w14:paraId="20F69156" w14:textId="77777777" w:rsidR="00864A30" w:rsidRPr="00864A30" w:rsidRDefault="00864A30" w:rsidP="00864A30">
      <w:pPr>
        <w:rPr>
          <w:rFonts w:ascii="Sakkal Majalla" w:hAnsi="Sakkal Majalla"/>
          <w:color w:val="C00000"/>
          <w:sz w:val="34"/>
        </w:rPr>
      </w:pPr>
      <w:r w:rsidRPr="00864A30">
        <w:rPr>
          <w:rFonts w:ascii="Sakkal Majalla" w:hAnsi="Sakkal Majalla"/>
          <w:b/>
          <w:bCs/>
          <w:color w:val="C00000"/>
          <w:sz w:val="34"/>
          <w:rtl/>
        </w:rPr>
        <w:t>الخطوة 4: الربط بالموضوع (دقيقتان)</w:t>
      </w:r>
    </w:p>
    <w:p w14:paraId="2E325CF8" w14:textId="77777777" w:rsidR="00864A30" w:rsidRPr="00436A99" w:rsidRDefault="00864A30" w:rsidP="00864A30">
      <w:pPr>
        <w:rPr>
          <w:rFonts w:ascii="Sakkal Majalla" w:hAnsi="Sakkal Majalla"/>
          <w:sz w:val="34"/>
        </w:rPr>
      </w:pPr>
      <w:r w:rsidRPr="00436A99">
        <w:rPr>
          <w:rFonts w:ascii="Sakkal Majalla" w:hAnsi="Sakkal Majalla"/>
          <w:sz w:val="34"/>
          <w:rtl/>
        </w:rPr>
        <w:t>بعد انتهاء الجميع من التقديم، اربط النشاط بموضوع الجلسة</w:t>
      </w:r>
      <w:r w:rsidRPr="00436A99">
        <w:rPr>
          <w:rFonts w:ascii="Sakkal Majalla" w:hAnsi="Sakkal Majalla"/>
          <w:sz w:val="34"/>
        </w:rPr>
        <w:t>:</w:t>
      </w:r>
    </w:p>
    <w:p w14:paraId="5D256FEE" w14:textId="77777777" w:rsidR="00864A30" w:rsidRPr="00436A99" w:rsidRDefault="00864A30" w:rsidP="00864A30">
      <w:pPr>
        <w:rPr>
          <w:rFonts w:ascii="Sakkal Majalla" w:hAnsi="Sakkal Majalla"/>
          <w:sz w:val="34"/>
        </w:rPr>
      </w:pPr>
      <w:r w:rsidRPr="00436A99">
        <w:rPr>
          <w:rFonts w:ascii="Sakkal Majalla" w:hAnsi="Sakkal Majalla"/>
          <w:sz w:val="34"/>
        </w:rPr>
        <w:t>"</w:t>
      </w:r>
      <w:r w:rsidRPr="00436A99">
        <w:rPr>
          <w:rFonts w:ascii="Sakkal Majalla" w:hAnsi="Sakkal Majalla"/>
          <w:sz w:val="34"/>
          <w:rtl/>
        </w:rPr>
        <w:t>ممتاز! ما فعلناه للتوّ هو بالضبط ما يفعله محلّلو البيانات: جمعنا بيانات (معلومات عنكم)، ونظّمناها (في بطاقات)، وحلّلناها (لنفهم من أنتم وماذا تريدون). هذه هي الخطوات الأساسيّة في تحليل البيانات! وسنرى في الجلسات القادمة كيف يُمكن للذكاء الاصطناعي أن يُساعدنا في القيام بهذا على نطاق أوسع بكثير</w:t>
      </w:r>
      <w:r w:rsidRPr="00436A99">
        <w:rPr>
          <w:rFonts w:ascii="Sakkal Majalla" w:hAnsi="Sakkal Majalla"/>
          <w:sz w:val="34"/>
        </w:rPr>
        <w:t>."</w:t>
      </w:r>
    </w:p>
    <w:p w14:paraId="0043F580" w14:textId="77777777" w:rsidR="00864A30" w:rsidRPr="00436A99" w:rsidRDefault="00864A30" w:rsidP="00864A30">
      <w:pPr>
        <w:rPr>
          <w:rFonts w:ascii="Sakkal Majalla" w:hAnsi="Sakkal Majalla"/>
          <w:sz w:val="34"/>
        </w:rPr>
      </w:pPr>
      <w:r w:rsidRPr="00436A99">
        <w:rPr>
          <w:rFonts w:ascii="Sakkal Majalla" w:hAnsi="Sakkal Majalla"/>
          <w:b/>
          <w:bCs/>
          <w:sz w:val="34"/>
          <w:rtl/>
        </w:rPr>
        <w:t>ملاحظات للمدرّب</w:t>
      </w:r>
      <w:r w:rsidRPr="00436A99">
        <w:rPr>
          <w:rFonts w:ascii="Sakkal Majalla" w:hAnsi="Sakkal Majalla"/>
          <w:b/>
          <w:bCs/>
          <w:sz w:val="34"/>
        </w:rPr>
        <w:t>:</w:t>
      </w:r>
    </w:p>
    <w:p w14:paraId="4A2DE287" w14:textId="77777777" w:rsidR="00864A30" w:rsidRPr="00436A99" w:rsidRDefault="00864A30">
      <w:pPr>
        <w:numPr>
          <w:ilvl w:val="0"/>
          <w:numId w:val="8"/>
        </w:numPr>
        <w:spacing w:after="160" w:line="259" w:lineRule="auto"/>
        <w:jc w:val="left"/>
        <w:rPr>
          <w:rFonts w:ascii="Sakkal Majalla" w:hAnsi="Sakkal Majalla"/>
          <w:sz w:val="34"/>
        </w:rPr>
      </w:pPr>
      <w:r w:rsidRPr="00436A99">
        <w:rPr>
          <w:rFonts w:ascii="Sakkal Majalla" w:hAnsi="Sakkal Majalla"/>
          <w:sz w:val="34"/>
          <w:rtl/>
        </w:rPr>
        <w:t>شجّع المتدرّبين على الإبداع في اختيار الرقم الذي يُمثّلهم</w:t>
      </w:r>
      <w:r w:rsidRPr="00436A99">
        <w:rPr>
          <w:rFonts w:ascii="Sakkal Majalla" w:hAnsi="Sakkal Majalla"/>
          <w:sz w:val="34"/>
        </w:rPr>
        <w:t>.</w:t>
      </w:r>
    </w:p>
    <w:p w14:paraId="5D582345" w14:textId="77777777" w:rsidR="00864A30" w:rsidRPr="00436A99" w:rsidRDefault="00864A30">
      <w:pPr>
        <w:numPr>
          <w:ilvl w:val="0"/>
          <w:numId w:val="8"/>
        </w:numPr>
        <w:spacing w:after="160" w:line="259" w:lineRule="auto"/>
        <w:jc w:val="left"/>
        <w:rPr>
          <w:rFonts w:ascii="Sakkal Majalla" w:hAnsi="Sakkal Majalla"/>
          <w:sz w:val="34"/>
        </w:rPr>
      </w:pPr>
      <w:r w:rsidRPr="00436A99">
        <w:rPr>
          <w:rFonts w:ascii="Sakkal Majalla" w:hAnsi="Sakkal Majalla"/>
          <w:sz w:val="34"/>
          <w:rtl/>
        </w:rPr>
        <w:t>احتفظ بالبطاقات لاستخدامها في أنشطة لاحقة إذا لزم الأمر</w:t>
      </w:r>
      <w:r w:rsidRPr="00436A99">
        <w:rPr>
          <w:rFonts w:ascii="Sakkal Majalla" w:hAnsi="Sakkal Majalla"/>
          <w:sz w:val="34"/>
        </w:rPr>
        <w:t>.</w:t>
      </w:r>
    </w:p>
    <w:p w14:paraId="5CD2006F" w14:textId="0BBD9729" w:rsidR="00864A30" w:rsidRPr="00864A30" w:rsidRDefault="00864A30">
      <w:pPr>
        <w:numPr>
          <w:ilvl w:val="0"/>
          <w:numId w:val="8"/>
        </w:numPr>
        <w:spacing w:after="160" w:line="259" w:lineRule="auto"/>
        <w:jc w:val="left"/>
        <w:rPr>
          <w:rFonts w:ascii="Sakkal Majalla" w:hAnsi="Sakkal Majalla"/>
          <w:sz w:val="34"/>
        </w:rPr>
      </w:pPr>
      <w:r w:rsidRPr="00436A99">
        <w:rPr>
          <w:rFonts w:ascii="Sakkal Majalla" w:hAnsi="Sakkal Majalla"/>
          <w:sz w:val="34"/>
          <w:rtl/>
        </w:rPr>
        <w:t>اجعل الجوّ مريحاً ومشجّعاً، خاصّةً للمتدرّبين الخجولين</w:t>
      </w:r>
      <w:r w:rsidRPr="00436A99">
        <w:rPr>
          <w:rFonts w:ascii="Sakkal Majalla" w:hAnsi="Sakkal Majalla"/>
          <w:sz w:val="34"/>
        </w:rPr>
        <w:t>.</w:t>
      </w:r>
    </w:p>
    <w:p w14:paraId="7F679197" w14:textId="6754E6B3" w:rsidR="00864A30" w:rsidRDefault="00864A30" w:rsidP="00864A30">
      <w:pPr>
        <w:keepNext/>
        <w:pageBreakBefore/>
        <w:rPr>
          <w:rFonts w:ascii="Sakkal Majalla" w:hAnsi="Sakkal Majalla"/>
          <w:b/>
          <w:bCs/>
          <w:sz w:val="34"/>
          <w:rtl/>
        </w:rPr>
      </w:pPr>
      <w:hyperlink r:id="rId71" w:history="1">
        <w:r w:rsidRPr="00A42719">
          <w:rPr>
            <w:rStyle w:val="Hyperlink"/>
            <w:rFonts w:ascii="Sakkal Majalla" w:hAnsi="Sakkal Majalla"/>
            <w:b/>
            <w:bCs/>
            <w:sz w:val="34"/>
            <w:rtl/>
          </w:rPr>
          <w:t>إجابة نموذجيّة لنشاط التعارف</w:t>
        </w:r>
        <w:r w:rsidRPr="00A42719">
          <w:rPr>
            <w:rStyle w:val="Hyperlink"/>
            <w:rFonts w:ascii="Sakkal Majalla" w:hAnsi="Sakkal Majalla"/>
            <w:b/>
            <w:bCs/>
            <w:sz w:val="34"/>
          </w:rPr>
          <w:t>:</w:t>
        </w:r>
      </w:hyperlink>
    </w:p>
    <w:tbl>
      <w:tblPr>
        <w:tblStyle w:val="a6"/>
        <w:bidiVisual/>
        <w:tblW w:w="9252" w:type="dxa"/>
        <w:jc w:val="center"/>
        <w:tblLook w:val="04A0" w:firstRow="1" w:lastRow="0" w:firstColumn="1" w:lastColumn="0" w:noHBand="0" w:noVBand="1"/>
      </w:tblPr>
      <w:tblGrid>
        <w:gridCol w:w="1555"/>
        <w:gridCol w:w="4455"/>
        <w:gridCol w:w="3242"/>
      </w:tblGrid>
      <w:tr w:rsidR="00864A30" w:rsidRPr="00864A30" w14:paraId="641E4793" w14:textId="77777777" w:rsidTr="00864A30">
        <w:trPr>
          <w:jc w:val="center"/>
        </w:trPr>
        <w:tc>
          <w:tcPr>
            <w:tcW w:w="1555" w:type="dxa"/>
            <w:shd w:val="clear" w:color="auto" w:fill="BFBFBF" w:themeFill="background1" w:themeFillShade="BF"/>
          </w:tcPr>
          <w:p w14:paraId="5AEBC763" w14:textId="77777777" w:rsidR="00864A30" w:rsidRPr="00864A30" w:rsidRDefault="00864A30" w:rsidP="00864A30">
            <w:pPr>
              <w:jc w:val="center"/>
              <w:rPr>
                <w:rFonts w:ascii="Adobe Arabic" w:hAnsi="Adobe Arabic" w:cs="Adobe Arabic"/>
                <w:b/>
                <w:bCs/>
                <w:color w:val="008080"/>
                <w:sz w:val="36"/>
                <w:szCs w:val="36"/>
                <w:rtl/>
              </w:rPr>
            </w:pPr>
          </w:p>
        </w:tc>
        <w:tc>
          <w:tcPr>
            <w:tcW w:w="4455" w:type="dxa"/>
            <w:shd w:val="clear" w:color="auto" w:fill="BFBFBF" w:themeFill="background1" w:themeFillShade="BF"/>
          </w:tcPr>
          <w:p w14:paraId="224D0BF7" w14:textId="0361CDAD" w:rsidR="00864A30" w:rsidRPr="00864A30" w:rsidRDefault="00864A30" w:rsidP="00864A30">
            <w:pPr>
              <w:jc w:val="center"/>
              <w:rPr>
                <w:rFonts w:ascii="Adobe Arabic" w:hAnsi="Adobe Arabic" w:cs="Adobe Arabic"/>
                <w:color w:val="008080"/>
                <w:sz w:val="36"/>
                <w:szCs w:val="36"/>
                <w:rtl/>
              </w:rPr>
            </w:pPr>
            <w:r w:rsidRPr="00864A30">
              <w:rPr>
                <w:rFonts w:ascii="Adobe Arabic" w:hAnsi="Adobe Arabic" w:cs="Adobe Arabic"/>
                <w:b/>
                <w:bCs/>
                <w:color w:val="008080"/>
                <w:sz w:val="36"/>
                <w:szCs w:val="36"/>
                <w:rtl/>
              </w:rPr>
              <w:t>المتدرّب 1</w:t>
            </w:r>
          </w:p>
        </w:tc>
        <w:tc>
          <w:tcPr>
            <w:tcW w:w="3242" w:type="dxa"/>
            <w:shd w:val="clear" w:color="auto" w:fill="BFBFBF" w:themeFill="background1" w:themeFillShade="BF"/>
          </w:tcPr>
          <w:p w14:paraId="00D0C4E5" w14:textId="39D80C1F" w:rsidR="00864A30" w:rsidRPr="00864A30" w:rsidRDefault="00864A30" w:rsidP="00864A30">
            <w:pPr>
              <w:jc w:val="center"/>
              <w:rPr>
                <w:rFonts w:ascii="Adobe Arabic" w:hAnsi="Adobe Arabic" w:cs="Adobe Arabic"/>
                <w:color w:val="008080"/>
                <w:sz w:val="36"/>
                <w:szCs w:val="36"/>
                <w:rtl/>
              </w:rPr>
            </w:pPr>
            <w:r w:rsidRPr="00864A30">
              <w:rPr>
                <w:rFonts w:ascii="Adobe Arabic" w:hAnsi="Adobe Arabic" w:cs="Adobe Arabic"/>
                <w:b/>
                <w:bCs/>
                <w:color w:val="008080"/>
                <w:sz w:val="36"/>
                <w:szCs w:val="36"/>
                <w:rtl/>
              </w:rPr>
              <w:t>المتدرّب 2</w:t>
            </w:r>
          </w:p>
        </w:tc>
      </w:tr>
      <w:tr w:rsidR="00864A30" w14:paraId="07CCF2E1" w14:textId="77777777" w:rsidTr="00864A30">
        <w:trPr>
          <w:jc w:val="center"/>
        </w:trPr>
        <w:tc>
          <w:tcPr>
            <w:tcW w:w="1555" w:type="dxa"/>
          </w:tcPr>
          <w:p w14:paraId="78ACD00E" w14:textId="661CE4A3" w:rsidR="00864A30" w:rsidRPr="00864A30" w:rsidRDefault="00864A30" w:rsidP="00864A30">
            <w:pPr>
              <w:jc w:val="center"/>
              <w:rPr>
                <w:rFonts w:ascii="Adobe Arabic" w:hAnsi="Adobe Arabic" w:cs="Adobe Arabic"/>
                <w:b/>
                <w:bCs/>
                <w:sz w:val="36"/>
                <w:szCs w:val="36"/>
                <w:rtl/>
              </w:rPr>
            </w:pPr>
            <w:r w:rsidRPr="00864A30">
              <w:rPr>
                <w:rFonts w:ascii="Adobe Arabic" w:hAnsi="Adobe Arabic" w:cs="Adobe Arabic"/>
                <w:b/>
                <w:bCs/>
                <w:sz w:val="36"/>
                <w:szCs w:val="36"/>
                <w:rtl/>
              </w:rPr>
              <w:t>الاسم</w:t>
            </w:r>
          </w:p>
        </w:tc>
        <w:tc>
          <w:tcPr>
            <w:tcW w:w="4455" w:type="dxa"/>
          </w:tcPr>
          <w:p w14:paraId="18B6A5D8" w14:textId="2FA9F3C2" w:rsidR="00864A30" w:rsidRDefault="00864A30" w:rsidP="00864A30">
            <w:pPr>
              <w:rPr>
                <w:rFonts w:ascii="Sakkal Majalla" w:hAnsi="Sakkal Majalla"/>
                <w:b/>
                <w:bCs/>
                <w:sz w:val="34"/>
                <w:rtl/>
              </w:rPr>
            </w:pPr>
            <w:r w:rsidRPr="00436A99">
              <w:rPr>
                <w:rFonts w:ascii="Sakkal Majalla" w:hAnsi="Sakkal Majalla"/>
                <w:sz w:val="34"/>
                <w:rtl/>
              </w:rPr>
              <w:t>فاطمة العلي</w:t>
            </w:r>
          </w:p>
        </w:tc>
        <w:tc>
          <w:tcPr>
            <w:tcW w:w="3242" w:type="dxa"/>
          </w:tcPr>
          <w:p w14:paraId="32051394" w14:textId="1953FFC0" w:rsidR="00864A30" w:rsidRPr="00864A30" w:rsidRDefault="00864A30" w:rsidP="00864A30">
            <w:pPr>
              <w:spacing w:after="160" w:line="259" w:lineRule="auto"/>
              <w:jc w:val="left"/>
              <w:rPr>
                <w:rFonts w:ascii="Sakkal Majalla" w:hAnsi="Sakkal Majalla"/>
                <w:sz w:val="34"/>
                <w:rtl/>
              </w:rPr>
            </w:pPr>
            <w:r w:rsidRPr="00436A99">
              <w:rPr>
                <w:rFonts w:ascii="Sakkal Majalla" w:hAnsi="Sakkal Majalla"/>
                <w:sz w:val="34"/>
                <w:rtl/>
              </w:rPr>
              <w:t>خالد محمّد</w:t>
            </w:r>
          </w:p>
        </w:tc>
      </w:tr>
      <w:tr w:rsidR="00864A30" w14:paraId="15536C47" w14:textId="77777777" w:rsidTr="00864A30">
        <w:trPr>
          <w:jc w:val="center"/>
        </w:trPr>
        <w:tc>
          <w:tcPr>
            <w:tcW w:w="1555" w:type="dxa"/>
          </w:tcPr>
          <w:p w14:paraId="5C8E5A9C" w14:textId="4D36234E" w:rsidR="00864A30" w:rsidRPr="00864A30" w:rsidRDefault="00864A30" w:rsidP="00864A30">
            <w:pPr>
              <w:jc w:val="center"/>
              <w:rPr>
                <w:rFonts w:ascii="Adobe Arabic" w:hAnsi="Adobe Arabic" w:cs="Adobe Arabic"/>
                <w:b/>
                <w:bCs/>
                <w:sz w:val="36"/>
                <w:szCs w:val="36"/>
                <w:rtl/>
              </w:rPr>
            </w:pPr>
            <w:r w:rsidRPr="00864A30">
              <w:rPr>
                <w:rFonts w:ascii="Adobe Arabic" w:hAnsi="Adobe Arabic" w:cs="Adobe Arabic"/>
                <w:b/>
                <w:bCs/>
                <w:sz w:val="36"/>
                <w:szCs w:val="36"/>
                <w:rtl/>
              </w:rPr>
              <w:t>المجال</w:t>
            </w:r>
          </w:p>
        </w:tc>
        <w:tc>
          <w:tcPr>
            <w:tcW w:w="4455" w:type="dxa"/>
          </w:tcPr>
          <w:p w14:paraId="5C36E757" w14:textId="65F2E866" w:rsidR="00864A30" w:rsidRDefault="00864A30" w:rsidP="00864A30">
            <w:pPr>
              <w:rPr>
                <w:rFonts w:ascii="Sakkal Majalla" w:hAnsi="Sakkal Majalla"/>
                <w:b/>
                <w:bCs/>
                <w:sz w:val="34"/>
                <w:rtl/>
              </w:rPr>
            </w:pPr>
            <w:r w:rsidRPr="00436A99">
              <w:rPr>
                <w:rFonts w:ascii="Sakkal Majalla" w:hAnsi="Sakkal Majalla"/>
                <w:sz w:val="34"/>
                <w:rtl/>
              </w:rPr>
              <w:t>إدارة موارد بشريّة</w:t>
            </w:r>
          </w:p>
        </w:tc>
        <w:tc>
          <w:tcPr>
            <w:tcW w:w="3242" w:type="dxa"/>
          </w:tcPr>
          <w:p w14:paraId="4155D82F" w14:textId="4C3B01BD" w:rsidR="00864A30" w:rsidRDefault="00864A30" w:rsidP="00864A30">
            <w:pPr>
              <w:rPr>
                <w:rFonts w:ascii="Sakkal Majalla" w:hAnsi="Sakkal Majalla"/>
                <w:b/>
                <w:bCs/>
                <w:sz w:val="34"/>
                <w:rtl/>
              </w:rPr>
            </w:pPr>
            <w:r w:rsidRPr="00436A99">
              <w:rPr>
                <w:rFonts w:ascii="Sakkal Majalla" w:hAnsi="Sakkal Majalla"/>
                <w:sz w:val="34"/>
                <w:rtl/>
              </w:rPr>
              <w:t>إدارة مطعم</w:t>
            </w:r>
          </w:p>
        </w:tc>
      </w:tr>
      <w:tr w:rsidR="00864A30" w14:paraId="64D1C661" w14:textId="77777777" w:rsidTr="00864A30">
        <w:trPr>
          <w:jc w:val="center"/>
        </w:trPr>
        <w:tc>
          <w:tcPr>
            <w:tcW w:w="1555" w:type="dxa"/>
          </w:tcPr>
          <w:p w14:paraId="3C6D942B" w14:textId="7B021754" w:rsidR="00864A30" w:rsidRPr="00864A30" w:rsidRDefault="00864A30" w:rsidP="00864A30">
            <w:pPr>
              <w:jc w:val="center"/>
              <w:rPr>
                <w:rFonts w:ascii="Adobe Arabic" w:hAnsi="Adobe Arabic" w:cs="Adobe Arabic"/>
                <w:b/>
                <w:bCs/>
                <w:sz w:val="36"/>
                <w:szCs w:val="36"/>
                <w:rtl/>
              </w:rPr>
            </w:pPr>
            <w:r w:rsidRPr="00864A30">
              <w:rPr>
                <w:rFonts w:ascii="Adobe Arabic" w:hAnsi="Adobe Arabic" w:cs="Adobe Arabic"/>
                <w:b/>
                <w:bCs/>
                <w:sz w:val="36"/>
                <w:szCs w:val="36"/>
                <w:rtl/>
              </w:rPr>
              <w:t>رقم يُمثّلني</w:t>
            </w:r>
          </w:p>
        </w:tc>
        <w:tc>
          <w:tcPr>
            <w:tcW w:w="4455" w:type="dxa"/>
          </w:tcPr>
          <w:p w14:paraId="52DA0E2F" w14:textId="43B82E60" w:rsidR="00864A30" w:rsidRPr="00864A30" w:rsidRDefault="00864A30" w:rsidP="00864A30">
            <w:pPr>
              <w:spacing w:after="160" w:line="259" w:lineRule="auto"/>
              <w:jc w:val="left"/>
              <w:rPr>
                <w:rFonts w:ascii="Sakkal Majalla" w:hAnsi="Sakkal Majalla"/>
                <w:sz w:val="34"/>
                <w:rtl/>
              </w:rPr>
            </w:pPr>
            <w:r w:rsidRPr="00436A99">
              <w:rPr>
                <w:rFonts w:ascii="Sakkal Majalla" w:hAnsi="Sakkal Majalla"/>
                <w:sz w:val="34"/>
              </w:rPr>
              <w:t>150</w:t>
            </w:r>
            <w:r w:rsidRPr="00436A99">
              <w:rPr>
                <w:rFonts w:ascii="Sakkal Majalla" w:hAnsi="Sakkal Majalla"/>
                <w:sz w:val="34"/>
                <w:rtl/>
              </w:rPr>
              <w:t>عدد الموظّفين الذين أشرف على ملفّاتهم</w:t>
            </w:r>
            <w:r w:rsidRPr="00436A99">
              <w:rPr>
                <w:rFonts w:ascii="Sakkal Majalla" w:hAnsi="Sakkal Majalla"/>
                <w:sz w:val="34"/>
              </w:rPr>
              <w:t>.</w:t>
            </w:r>
          </w:p>
        </w:tc>
        <w:tc>
          <w:tcPr>
            <w:tcW w:w="3242" w:type="dxa"/>
          </w:tcPr>
          <w:p w14:paraId="125F15BE" w14:textId="0C1CB775" w:rsidR="00864A30" w:rsidRDefault="00864A30" w:rsidP="00864A30">
            <w:pPr>
              <w:rPr>
                <w:rFonts w:ascii="Sakkal Majalla" w:hAnsi="Sakkal Majalla"/>
                <w:b/>
                <w:bCs/>
                <w:sz w:val="34"/>
                <w:rtl/>
              </w:rPr>
            </w:pPr>
            <w:r w:rsidRPr="00436A99">
              <w:rPr>
                <w:rFonts w:ascii="Sakkal Majalla" w:hAnsi="Sakkal Majalla"/>
                <w:sz w:val="34"/>
              </w:rPr>
              <w:t xml:space="preserve">7 </w:t>
            </w:r>
            <w:r w:rsidRPr="00436A99">
              <w:rPr>
                <w:rFonts w:ascii="Sakkal Majalla" w:hAnsi="Sakkal Majalla"/>
                <w:sz w:val="34"/>
                <w:rtl/>
              </w:rPr>
              <w:t>عدد سنوات إدارتي للمطعم</w:t>
            </w:r>
          </w:p>
        </w:tc>
      </w:tr>
      <w:tr w:rsidR="00864A30" w14:paraId="539BA824" w14:textId="77777777" w:rsidTr="00864A30">
        <w:trPr>
          <w:jc w:val="center"/>
        </w:trPr>
        <w:tc>
          <w:tcPr>
            <w:tcW w:w="1555" w:type="dxa"/>
          </w:tcPr>
          <w:p w14:paraId="5EB46575" w14:textId="58C55CC0" w:rsidR="00864A30" w:rsidRPr="00864A30" w:rsidRDefault="00864A30" w:rsidP="00864A30">
            <w:pPr>
              <w:jc w:val="center"/>
              <w:rPr>
                <w:rFonts w:ascii="Adobe Arabic" w:hAnsi="Adobe Arabic" w:cs="Adobe Arabic"/>
                <w:b/>
                <w:bCs/>
                <w:sz w:val="36"/>
                <w:szCs w:val="36"/>
                <w:rtl/>
              </w:rPr>
            </w:pPr>
            <w:r w:rsidRPr="00864A30">
              <w:rPr>
                <w:rFonts w:ascii="Adobe Arabic" w:hAnsi="Adobe Arabic" w:cs="Adobe Arabic"/>
                <w:b/>
                <w:bCs/>
                <w:sz w:val="36"/>
                <w:szCs w:val="36"/>
                <w:rtl/>
              </w:rPr>
              <w:t>توقّعي</w:t>
            </w:r>
          </w:p>
        </w:tc>
        <w:tc>
          <w:tcPr>
            <w:tcW w:w="4455" w:type="dxa"/>
          </w:tcPr>
          <w:p w14:paraId="49A51AC3" w14:textId="6226F4D0" w:rsidR="00864A30" w:rsidRPr="00864A30" w:rsidRDefault="00864A30" w:rsidP="00864A30">
            <w:pPr>
              <w:spacing w:after="160" w:line="259" w:lineRule="auto"/>
              <w:jc w:val="left"/>
              <w:rPr>
                <w:rFonts w:ascii="Sakkal Majalla" w:hAnsi="Sakkal Majalla"/>
                <w:sz w:val="34"/>
                <w:rtl/>
              </w:rPr>
            </w:pPr>
            <w:r w:rsidRPr="00436A99">
              <w:rPr>
                <w:rFonts w:ascii="Sakkal Majalla" w:hAnsi="Sakkal Majalla"/>
                <w:sz w:val="34"/>
                <w:rtl/>
              </w:rPr>
              <w:t>أن أتعلّم كيف أستخدم البيانات للتنبّؤ باحتياجات التوظيف المستقبليّة</w:t>
            </w:r>
            <w:r w:rsidRPr="00436A99">
              <w:rPr>
                <w:rFonts w:ascii="Sakkal Majalla" w:hAnsi="Sakkal Majalla"/>
                <w:sz w:val="34"/>
              </w:rPr>
              <w:t>.</w:t>
            </w:r>
          </w:p>
        </w:tc>
        <w:tc>
          <w:tcPr>
            <w:tcW w:w="3242" w:type="dxa"/>
          </w:tcPr>
          <w:p w14:paraId="5E007BD6" w14:textId="7A083BE7" w:rsidR="00864A30" w:rsidRDefault="00864A30" w:rsidP="00864A30">
            <w:pPr>
              <w:rPr>
                <w:rFonts w:ascii="Sakkal Majalla" w:hAnsi="Sakkal Majalla"/>
                <w:b/>
                <w:bCs/>
                <w:sz w:val="34"/>
                <w:rtl/>
              </w:rPr>
            </w:pPr>
            <w:r w:rsidRPr="00436A99">
              <w:rPr>
                <w:rFonts w:ascii="Sakkal Majalla" w:hAnsi="Sakkal Majalla"/>
                <w:sz w:val="34"/>
                <w:rtl/>
              </w:rPr>
              <w:t>فهم كيف أُحلّل بيانات المبيعات لتحسين قائمة الطعام</w:t>
            </w:r>
            <w:r w:rsidRPr="00436A99">
              <w:rPr>
                <w:rFonts w:ascii="Sakkal Majalla" w:hAnsi="Sakkal Majalla"/>
                <w:sz w:val="34"/>
              </w:rPr>
              <w:t>.</w:t>
            </w:r>
          </w:p>
        </w:tc>
      </w:tr>
      <w:tr w:rsidR="00864A30" w14:paraId="4267BB21" w14:textId="77777777" w:rsidTr="00864A30">
        <w:trPr>
          <w:jc w:val="center"/>
        </w:trPr>
        <w:tc>
          <w:tcPr>
            <w:tcW w:w="1555" w:type="dxa"/>
          </w:tcPr>
          <w:p w14:paraId="158E6065" w14:textId="47ACE87C" w:rsidR="00864A30" w:rsidRPr="00864A30" w:rsidRDefault="00864A30" w:rsidP="00864A30">
            <w:pPr>
              <w:jc w:val="center"/>
              <w:rPr>
                <w:rFonts w:ascii="Adobe Arabic" w:hAnsi="Adobe Arabic" w:cs="Adobe Arabic"/>
                <w:b/>
                <w:bCs/>
                <w:sz w:val="36"/>
                <w:szCs w:val="36"/>
                <w:rtl/>
              </w:rPr>
            </w:pPr>
            <w:r w:rsidRPr="00864A30">
              <w:rPr>
                <w:rFonts w:ascii="Adobe Arabic" w:hAnsi="Adobe Arabic" w:cs="Adobe Arabic"/>
                <w:b/>
                <w:bCs/>
                <w:sz w:val="36"/>
                <w:szCs w:val="36"/>
                <w:rtl/>
              </w:rPr>
              <w:t>معلومة ممتعة</w:t>
            </w:r>
          </w:p>
        </w:tc>
        <w:tc>
          <w:tcPr>
            <w:tcW w:w="4455" w:type="dxa"/>
          </w:tcPr>
          <w:p w14:paraId="1214CB13" w14:textId="1FC3DBD8" w:rsidR="00864A30" w:rsidRPr="00864A30" w:rsidRDefault="00864A30" w:rsidP="00864A30">
            <w:pPr>
              <w:spacing w:after="160" w:line="259" w:lineRule="auto"/>
              <w:jc w:val="left"/>
              <w:rPr>
                <w:rFonts w:ascii="Sakkal Majalla" w:hAnsi="Sakkal Majalla"/>
                <w:sz w:val="34"/>
                <w:rtl/>
              </w:rPr>
            </w:pPr>
            <w:r w:rsidRPr="00436A99">
              <w:rPr>
                <w:rFonts w:ascii="Sakkal Majalla" w:hAnsi="Sakkal Majalla"/>
                <w:sz w:val="34"/>
                <w:rtl/>
              </w:rPr>
              <w:t>أُحبّ زراعة النباتات العطريّة في منزلي</w:t>
            </w:r>
            <w:r w:rsidRPr="00436A99">
              <w:rPr>
                <w:rFonts w:ascii="Sakkal Majalla" w:hAnsi="Sakkal Majalla"/>
                <w:sz w:val="34"/>
              </w:rPr>
              <w:t>.</w:t>
            </w:r>
          </w:p>
        </w:tc>
        <w:tc>
          <w:tcPr>
            <w:tcW w:w="3242" w:type="dxa"/>
          </w:tcPr>
          <w:p w14:paraId="42BF5D36" w14:textId="36378CD9" w:rsidR="00864A30" w:rsidRDefault="00864A30" w:rsidP="00864A30">
            <w:pPr>
              <w:rPr>
                <w:rFonts w:ascii="Sakkal Majalla" w:hAnsi="Sakkal Majalla"/>
                <w:b/>
                <w:bCs/>
                <w:sz w:val="34"/>
                <w:rtl/>
              </w:rPr>
            </w:pPr>
            <w:r w:rsidRPr="00436A99">
              <w:rPr>
                <w:rFonts w:ascii="Sakkal Majalla" w:hAnsi="Sakkal Majalla"/>
                <w:sz w:val="34"/>
                <w:rtl/>
              </w:rPr>
              <w:t>أستطيع تذكّر طلبات الزبائن الدائمين بدون كتابتها</w:t>
            </w:r>
            <w:r w:rsidRPr="00436A99">
              <w:rPr>
                <w:rFonts w:ascii="Sakkal Majalla" w:hAnsi="Sakkal Majalla"/>
                <w:sz w:val="34"/>
              </w:rPr>
              <w:t>.</w:t>
            </w:r>
          </w:p>
        </w:tc>
      </w:tr>
    </w:tbl>
    <w:p w14:paraId="047DEE6C" w14:textId="77777777" w:rsidR="00864A30" w:rsidRPr="00436A99" w:rsidRDefault="00864A30" w:rsidP="00864A30">
      <w:pPr>
        <w:rPr>
          <w:rFonts w:ascii="Sakkal Majalla" w:hAnsi="Sakkal Majalla"/>
          <w:b/>
          <w:bCs/>
          <w:sz w:val="34"/>
        </w:rPr>
      </w:pPr>
    </w:p>
    <w:p w14:paraId="10F9EF4F" w14:textId="77777777" w:rsidR="00864A30" w:rsidRDefault="00864A30" w:rsidP="00864A30">
      <w:pPr>
        <w:keepNext/>
        <w:pageBreakBefore/>
        <w:jc w:val="center"/>
        <w:rPr>
          <w:rFonts w:ascii="Sakkal Majalla" w:hAnsi="Sakkal Majalla"/>
          <w:b/>
          <w:bCs/>
          <w:color w:val="FF0000"/>
          <w:sz w:val="32"/>
          <w:szCs w:val="32"/>
          <w:rtl/>
        </w:rPr>
      </w:pPr>
      <w:r>
        <w:rPr>
          <w:noProof/>
        </w:rPr>
        <w:lastRenderedPageBreak/>
        <w:drawing>
          <wp:anchor distT="0" distB="0" distL="114300" distR="114300" simplePos="0" relativeHeight="252813312" behindDoc="0" locked="0" layoutInCell="1" allowOverlap="1" wp14:anchorId="770C1DE3" wp14:editId="3F849B90">
            <wp:simplePos x="0" y="0"/>
            <wp:positionH relativeFrom="margin">
              <wp:posOffset>4083050</wp:posOffset>
            </wp:positionH>
            <wp:positionV relativeFrom="paragraph">
              <wp:posOffset>76200</wp:posOffset>
            </wp:positionV>
            <wp:extent cx="1242204" cy="1242204"/>
            <wp:effectExtent l="0" t="0" r="0" b="0"/>
            <wp:wrapNone/>
            <wp:docPr id="123891900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19007" name="Picture 177"/>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1242204" cy="12422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lang w:bidi="ar-SY"/>
        </w:rPr>
        <mc:AlternateContent>
          <mc:Choice Requires="wpg">
            <w:drawing>
              <wp:inline distT="0" distB="0" distL="0" distR="0" wp14:anchorId="040C1BDF" wp14:editId="00A423E7">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973812" y="169632"/>
                            <a:ext cx="4178451" cy="609471"/>
                          </a:xfrm>
                          <a:prstGeom prst="rect">
                            <a:avLst/>
                          </a:prstGeom>
                          <a:grpFill/>
                        </wps:spPr>
                        <wps:txbx>
                          <w:txbxContent>
                            <w:p w14:paraId="04849D84" w14:textId="15A2CA3F" w:rsidR="00864A30" w:rsidRDefault="00864A30" w:rsidP="00864A30">
                              <w:pPr>
                                <w:jc w:val="center"/>
                                <w:rPr>
                                  <w:rFonts w:ascii="Adobe Arabic" w:eastAsia="Calibri" w:hAnsi="Adobe Arabic" w:cs="Adobe Arabic"/>
                                  <w:b/>
                                  <w:bCs/>
                                  <w:color w:val="168489"/>
                                  <w:kern w:val="24"/>
                                  <w:sz w:val="36"/>
                                  <w:szCs w:val="36"/>
                                  <w:lang w:bidi="ar-SY"/>
                                </w:rPr>
                              </w:pPr>
                              <w:r>
                                <w:rPr>
                                  <w:rFonts w:ascii="Adobe Arabic" w:eastAsia="Calibri" w:hAnsi="Adobe Arabic" w:cs="Adobe Arabic"/>
                                  <w:b/>
                                  <w:bCs/>
                                  <w:color w:val="168489"/>
                                  <w:kern w:val="24"/>
                                  <w:sz w:val="36"/>
                                  <w:szCs w:val="36"/>
                                  <w:rtl/>
                                  <w:lang w:bidi="ar-SY"/>
                                </w:rPr>
                                <w:t xml:space="preserve">مقطع الفيديو الآتي يقدم معلومات </w:t>
                              </w:r>
                              <w:r>
                                <w:rPr>
                                  <w:rFonts w:ascii="Adobe Arabic" w:eastAsia="Calibri" w:hAnsi="Adobe Arabic" w:cs="Adobe Arabic" w:hint="cs"/>
                                  <w:b/>
                                  <w:bCs/>
                                  <w:color w:val="168489"/>
                                  <w:kern w:val="24"/>
                                  <w:sz w:val="36"/>
                                  <w:szCs w:val="36"/>
                                  <w:rtl/>
                                  <w:lang w:bidi="ar-SY"/>
                                </w:rPr>
                                <w:t xml:space="preserve">عن </w:t>
                              </w:r>
                              <w:r w:rsidRPr="00864A30">
                                <w:rPr>
                                  <w:rFonts w:ascii="Adobe Arabic" w:eastAsia="Calibri" w:hAnsi="Adobe Arabic" w:cs="Adobe Arabic"/>
                                  <w:b/>
                                  <w:bCs/>
                                  <w:color w:val="168489"/>
                                  <w:kern w:val="24"/>
                                  <w:sz w:val="36"/>
                                  <w:szCs w:val="36"/>
                                  <w:rtl/>
                                  <w:lang w:bidi="ar-SY"/>
                                </w:rPr>
                                <w:t xml:space="preserve">أنواع تحليل البيانات - </w:t>
                              </w:r>
                              <w:r w:rsidRPr="00864A30">
                                <w:rPr>
                                  <w:rFonts w:ascii="Adobe Arabic" w:eastAsia="Calibri" w:hAnsi="Adobe Arabic" w:cs="Adobe Arabic"/>
                                  <w:b/>
                                  <w:bCs/>
                                  <w:color w:val="168489"/>
                                  <w:kern w:val="24"/>
                                  <w:sz w:val="36"/>
                                  <w:szCs w:val="36"/>
                                  <w:lang w:bidi="ar-SY"/>
                                </w:rPr>
                                <w:t>Types of data analysis</w:t>
                              </w:r>
                            </w:p>
                          </w:txbxContent>
                        </wps:txbx>
                        <wps:bodyPr wrap="square">
                          <a:noAutofit/>
                        </wps:bodyPr>
                      </wps:wsp>
                      <wps:wsp>
                        <wps:cNvPr id="174" name="TextBox 38"/>
                        <wps:cNvSpPr txBox="1"/>
                        <wps:spPr>
                          <a:xfrm>
                            <a:off x="973811" y="817161"/>
                            <a:ext cx="4833288" cy="417195"/>
                          </a:xfrm>
                          <a:prstGeom prst="rect">
                            <a:avLst/>
                          </a:prstGeom>
                          <a:grpFill/>
                        </wps:spPr>
                        <wps:txbx>
                          <w:txbxContent>
                            <w:p w14:paraId="6E9B8361" w14:textId="77777777" w:rsidR="00864A30" w:rsidRPr="00854AF2" w:rsidRDefault="00864A30" w:rsidP="00864A30">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5F0C0371" w14:textId="77777777" w:rsidR="00864A30" w:rsidRDefault="00864A30" w:rsidP="00864A30">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040C1BDF" id="Group 10" o:spid="_x0000_s107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">
                <v:rect id="Rectangle 164" o:spid="_x0000_s1075"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" filled="f" strokecolor="#168489" strokeweight="2.25pt"/>
                <v:shape id="TextBox 36" o:spid="_x0000_s1076" type="#_x0000_t202" style="position:absolute;left:9738;top:1696;width:41784;height:6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04849D84" w14:textId="15A2CA3F" w:rsidR="00864A30" w:rsidRDefault="00864A30" w:rsidP="00864A30">
                        <w:pPr>
                          <w:jc w:val="center"/>
                          <w:rPr>
                            <w:rFonts w:ascii="Adobe Arabic" w:eastAsia="Calibri" w:hAnsi="Adobe Arabic" w:cs="Adobe Arabic"/>
                            <w:b/>
                            <w:bCs/>
                            <w:color w:val="168489"/>
                            <w:kern w:val="24"/>
                            <w:sz w:val="36"/>
                            <w:szCs w:val="36"/>
                            <w:lang w:bidi="ar-SY"/>
                          </w:rPr>
                        </w:pPr>
                        <w:r>
                          <w:rPr>
                            <w:rFonts w:ascii="Adobe Arabic" w:eastAsia="Calibri" w:hAnsi="Adobe Arabic" w:cs="Adobe Arabic"/>
                            <w:b/>
                            <w:bCs/>
                            <w:color w:val="168489"/>
                            <w:kern w:val="24"/>
                            <w:sz w:val="36"/>
                            <w:szCs w:val="36"/>
                            <w:rtl/>
                            <w:lang w:bidi="ar-SY"/>
                          </w:rPr>
                          <w:t xml:space="preserve">مقطع الفيديو الآتي يقدم معلومات </w:t>
                        </w:r>
                        <w:r>
                          <w:rPr>
                            <w:rFonts w:ascii="Adobe Arabic" w:eastAsia="Calibri" w:hAnsi="Adobe Arabic" w:cs="Adobe Arabic" w:hint="cs"/>
                            <w:b/>
                            <w:bCs/>
                            <w:color w:val="168489"/>
                            <w:kern w:val="24"/>
                            <w:sz w:val="36"/>
                            <w:szCs w:val="36"/>
                            <w:rtl/>
                            <w:lang w:bidi="ar-SY"/>
                          </w:rPr>
                          <w:t xml:space="preserve">عن </w:t>
                        </w:r>
                        <w:r w:rsidRPr="00864A30">
                          <w:rPr>
                            <w:rFonts w:ascii="Adobe Arabic" w:eastAsia="Calibri" w:hAnsi="Adobe Arabic" w:cs="Adobe Arabic"/>
                            <w:b/>
                            <w:bCs/>
                            <w:color w:val="168489"/>
                            <w:kern w:val="24"/>
                            <w:sz w:val="36"/>
                            <w:szCs w:val="36"/>
                            <w:rtl/>
                            <w:lang w:bidi="ar-SY"/>
                          </w:rPr>
                          <w:t xml:space="preserve">أنواع تحليل البيانات - </w:t>
                        </w:r>
                        <w:r w:rsidRPr="00864A30">
                          <w:rPr>
                            <w:rFonts w:ascii="Adobe Arabic" w:eastAsia="Calibri" w:hAnsi="Adobe Arabic" w:cs="Adobe Arabic"/>
                            <w:b/>
                            <w:bCs/>
                            <w:color w:val="168489"/>
                            <w:kern w:val="24"/>
                            <w:sz w:val="36"/>
                            <w:szCs w:val="36"/>
                            <w:lang w:bidi="ar-SY"/>
                          </w:rPr>
                          <w:t>Types of data analysis</w:t>
                        </w:r>
                      </w:p>
                    </w:txbxContent>
                  </v:textbox>
                </v:shape>
                <v:shape id="TextBox 38" o:spid="_x0000_s107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6E9B8361" w14:textId="77777777" w:rsidR="00864A30" w:rsidRPr="00854AF2" w:rsidRDefault="00864A30" w:rsidP="00864A30">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5F0C0371" w14:textId="77777777" w:rsidR="00864A30" w:rsidRDefault="00864A30" w:rsidP="00864A30">
                        <w:pPr>
                          <w:jc w:val="center"/>
                          <w:rPr>
                            <w:rFonts w:ascii="Sakkal Majalla" w:eastAsia="Calibri" w:hAnsi="Sakkal Majalla"/>
                            <w:b/>
                            <w:bCs/>
                            <w:color w:val="000000"/>
                            <w:kern w:val="24"/>
                            <w:sz w:val="32"/>
                            <w:szCs w:val="32"/>
                          </w:rPr>
                        </w:pPr>
                      </w:p>
                    </w:txbxContent>
                  </v:textbox>
                </v:shape>
                <w10:anchorlock/>
              </v:group>
            </w:pict>
          </mc:Fallback>
        </mc:AlternateContent>
      </w:r>
    </w:p>
    <w:p w14:paraId="0CB35A6D" w14:textId="77777777" w:rsidR="000D7AAA" w:rsidRDefault="000D7AAA" w:rsidP="00864A30">
      <w:pPr>
        <w:bidi w:val="0"/>
        <w:rPr>
          <w:rFonts w:eastAsia="Times New Roman" w:hAnsi="Adobe Arabic" w:cs="Adobe Arabic"/>
          <w:b/>
          <w:bCs/>
          <w:color w:val="168489"/>
          <w:kern w:val="24"/>
          <w:sz w:val="40"/>
          <w:szCs w:val="40"/>
          <w:rtl/>
        </w:rPr>
      </w:pPr>
    </w:p>
    <w:p w14:paraId="35CF0179" w14:textId="77777777" w:rsidR="000D7AAA" w:rsidRDefault="000D7AAA" w:rsidP="000D7AAA">
      <w:pPr>
        <w:bidi w:val="0"/>
        <w:rPr>
          <w:rFonts w:eastAsia="Times New Roman" w:hAnsi="Adobe Arabic" w:cs="Adobe Arabic"/>
          <w:b/>
          <w:bCs/>
          <w:color w:val="168489"/>
          <w:kern w:val="24"/>
          <w:sz w:val="40"/>
          <w:szCs w:val="40"/>
          <w:rtl/>
        </w:rPr>
      </w:pPr>
    </w:p>
    <w:p w14:paraId="5F5E6245" w14:textId="4A3030DA" w:rsidR="00864A30" w:rsidRDefault="00864A30" w:rsidP="000D7AAA">
      <w:pPr>
        <w:bidi w:val="0"/>
        <w:rPr>
          <w:rFonts w:ascii="Sakkal Majalla" w:hAnsi="Sakkal Majalla"/>
          <w:color w:val="002060"/>
          <w:sz w:val="34"/>
          <w:lang w:bidi="ar-SY"/>
        </w:rPr>
      </w:pPr>
      <w:r w:rsidRPr="00DA7905">
        <w:rPr>
          <w:rFonts w:eastAsia="Times New Roman" w:cs="Times New Roman"/>
          <w:b/>
          <w:bCs/>
          <w:noProof/>
          <w:sz w:val="36"/>
          <w:szCs w:val="36"/>
        </w:rPr>
        <mc:AlternateContent>
          <mc:Choice Requires="wpg">
            <w:drawing>
              <wp:inline distT="0" distB="0" distL="0" distR="0" wp14:anchorId="1418595B" wp14:editId="0528AB50">
                <wp:extent cx="5711825" cy="748003"/>
                <wp:effectExtent l="0" t="0" r="22225" b="14605"/>
                <wp:docPr id="17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71" name="مجموعة 881967268"/>
                        <wpg:cNvGrpSpPr/>
                        <wpg:grpSpPr>
                          <a:xfrm>
                            <a:off x="0" y="159263"/>
                            <a:ext cx="5711825" cy="588737"/>
                            <a:chOff x="0" y="159160"/>
                            <a:chExt cx="6312597" cy="652531"/>
                          </a:xfrm>
                        </wpg:grpSpPr>
                        <wps:wsp>
                          <wps:cNvPr id="17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ربع نص 2043426344"/>
                          <wps:cNvSpPr txBox="1"/>
                          <wps:spPr>
                            <a:xfrm>
                              <a:off x="817519" y="159160"/>
                              <a:ext cx="2073788" cy="453954"/>
                            </a:xfrm>
                            <a:prstGeom prst="rect">
                              <a:avLst/>
                            </a:prstGeom>
                            <a:noFill/>
                          </wps:spPr>
                          <wps:txbx>
                            <w:txbxContent>
                              <w:p w14:paraId="1F2A5EEA" w14:textId="77777777" w:rsidR="00864A30" w:rsidRPr="00724F18" w:rsidRDefault="00864A30" w:rsidP="00864A30">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18595B" id="Group 13" o:spid="_x0000_s107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qHD7VQ4FAAAM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9" style="position:absolute;top:1592;width:57118;height:5888" coordorigin=",1591" coordsize="63125,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oundrect id="مستطيل مستدير الزوايا 769901" o:spid="_x0000_s108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" fillcolor="#168489" strokecolor="#168489" strokeweight="1pt">
                    <v:stroke joinstyle="miter"/>
                  </v:roundrect>
                  <v:shape id="مربع نص 2043426344" o:spid="_x0000_s1081" type="#_x0000_t202" style="position:absolute;left:8175;top:1591;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1F2A5EEA" w14:textId="77777777" w:rsidR="00864A30" w:rsidRPr="00724F18" w:rsidRDefault="00864A30" w:rsidP="00864A30">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08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" fillcolor="#168489" strokecolor="#168489" strokeweight="1pt">
                    <v:stroke joinstyle="miter"/>
                  </v:roundrect>
                </v:group>
                <v:shape id="Picture 179" o:spid="_x0000_s108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">
                  <v:imagedata r:id="rId73" o:title="Light bulb "/>
                </v:shape>
                <w10:anchorlock/>
              </v:group>
            </w:pict>
          </mc:Fallback>
        </mc:AlternateContent>
      </w:r>
    </w:p>
    <w:p w14:paraId="07DB355B" w14:textId="77777777" w:rsidR="00864A30" w:rsidRPr="00864A30" w:rsidRDefault="00864A30" w:rsidP="00864A30">
      <w:pPr>
        <w:rPr>
          <w:rFonts w:ascii="Sakkal Majalla" w:hAnsi="Sakkal Majalla"/>
          <w:sz w:val="34"/>
          <w:rtl/>
        </w:rPr>
      </w:pPr>
      <w:r w:rsidRPr="00864A30">
        <w:rPr>
          <w:rFonts w:ascii="Sakkal Majalla" w:hAnsi="Sakkal Majalla"/>
          <w:sz w:val="34"/>
          <w:rtl/>
        </w:rPr>
        <w:t>مرحباً بكم في الجلسة الأولى من برنامج "تحليل البيانات باستخدام الذكاء الاصطناعي - المستوى الأساسي".</w:t>
      </w:r>
    </w:p>
    <w:p w14:paraId="7F9A8E3D" w14:textId="56212BD6" w:rsidR="00864A30" w:rsidRPr="00864A30" w:rsidRDefault="00864A30" w:rsidP="00864A30">
      <w:pPr>
        <w:rPr>
          <w:rFonts w:ascii="Sakkal Majalla" w:hAnsi="Sakkal Majalla"/>
          <w:sz w:val="34"/>
          <w:rtl/>
        </w:rPr>
      </w:pPr>
      <w:r>
        <w:rPr>
          <w:noProof/>
        </w:rPr>
        <w:drawing>
          <wp:anchor distT="0" distB="0" distL="114300" distR="114300" simplePos="0" relativeHeight="252819456" behindDoc="0" locked="0" layoutInCell="1" allowOverlap="1" wp14:anchorId="1A2C89B4" wp14:editId="54388A8B">
            <wp:simplePos x="0" y="0"/>
            <wp:positionH relativeFrom="column">
              <wp:posOffset>-228600</wp:posOffset>
            </wp:positionH>
            <wp:positionV relativeFrom="paragraph">
              <wp:posOffset>873125</wp:posOffset>
            </wp:positionV>
            <wp:extent cx="1219200" cy="1219200"/>
            <wp:effectExtent l="0" t="0" r="0" b="0"/>
            <wp:wrapSquare wrapText="bothSides"/>
            <wp:docPr id="1414635851" name="صورة 174" descr="Re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port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Pr="00864A30">
        <w:rPr>
          <w:rFonts w:ascii="Sakkal Majalla" w:hAnsi="Sakkal Majalla"/>
          <w:sz w:val="34"/>
          <w:rtl/>
        </w:rPr>
        <w:t>في عصرنا الحالي، أصبحت البيانات تُوصف بأنّها "النفط الجديد"، حيث تُنتج المؤسّسات والأفراد كمّيّات هائلة من البيانات يوميّاً. لكنّ القيمة الحقيقيّة لا تكمن في جمع البيانات، بل في القدرة على تحليلها وتحويلها إلى معرفة قابلة للتطبيق. ومع التطوّر المتسارع في تقنيّات الذكاء الاصطناعي، أصبح بإمكاننا استخراج رؤى أعمق وأكثر دقّة من البيانات بطرق لم تكن ممكنة من قبل.</w:t>
      </w:r>
      <w:r w:rsidRPr="00864A30">
        <w:t xml:space="preserve"> </w:t>
      </w:r>
    </w:p>
    <w:p w14:paraId="342C8345" w14:textId="674FC47A" w:rsidR="00864A30" w:rsidRDefault="00864A30" w:rsidP="00864A30">
      <w:pPr>
        <w:rPr>
          <w:rFonts w:ascii="Sakkal Majalla" w:hAnsi="Sakkal Majalla"/>
          <w:sz w:val="34"/>
          <w:rtl/>
        </w:rPr>
      </w:pPr>
      <w:r w:rsidRPr="00864A30">
        <w:rPr>
          <w:rFonts w:ascii="Sakkal Majalla" w:hAnsi="Sakkal Majalla"/>
          <w:sz w:val="34"/>
          <w:rtl/>
        </w:rPr>
        <w:t>في هذه الجلسة، سنضع الأساس لفهم العلاقة بين تحليل البيانات والذكاء الاصطناعي، وسنستكشف كيف يمكن لهذه التقنيّات أن تُحدث فرقاً جوهريّاً في عمليّة صنع القرار.</w:t>
      </w:r>
    </w:p>
    <w:p w14:paraId="2166D807" w14:textId="77777777" w:rsidR="00864A30" w:rsidRDefault="00864A30" w:rsidP="00864A30">
      <w:pPr>
        <w:jc w:val="center"/>
        <w:rPr>
          <w:rFonts w:ascii="Sakkal Majalla" w:hAnsi="Sakkal Majalla"/>
          <w:sz w:val="34"/>
          <w:rtl/>
        </w:rPr>
      </w:pPr>
    </w:p>
    <w:p w14:paraId="48CC891A" w14:textId="77777777" w:rsidR="00864A30" w:rsidRDefault="00864A30" w:rsidP="00864A30">
      <w:pPr>
        <w:jc w:val="center"/>
        <w:rPr>
          <w:rFonts w:ascii="Sakkal Majalla" w:hAnsi="Sakkal Majalla"/>
          <w:sz w:val="34"/>
          <w:rtl/>
        </w:rPr>
      </w:pPr>
    </w:p>
    <w:p w14:paraId="57EF3E7D" w14:textId="0F07D2FF" w:rsidR="00864A30" w:rsidRDefault="00864A30" w:rsidP="00864A30">
      <w:pPr>
        <w:jc w:val="center"/>
        <w:rPr>
          <w:rFonts w:ascii="Sakkal Majalla" w:hAnsi="Sakkal Majalla"/>
          <w:sz w:val="34"/>
          <w:rtl/>
        </w:rPr>
      </w:pPr>
    </w:p>
    <w:p w14:paraId="2AB4B088" w14:textId="77777777" w:rsidR="00864A30" w:rsidRDefault="00864A30" w:rsidP="00864A30">
      <w:pPr>
        <w:jc w:val="center"/>
        <w:rPr>
          <w:rFonts w:ascii="Sakkal Majalla" w:hAnsi="Sakkal Majalla"/>
          <w:sz w:val="34"/>
          <w:rtl/>
        </w:rPr>
      </w:pPr>
    </w:p>
    <w:p w14:paraId="57563FD9" w14:textId="77777777" w:rsidR="00864A30" w:rsidRDefault="00864A30" w:rsidP="00864A30">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8E6961F" wp14:editId="1119D82A">
                <wp:extent cx="5537290" cy="992592"/>
                <wp:effectExtent l="0" t="0" r="0" b="0"/>
                <wp:docPr id="1608695461" name="Group 63"/>
                <wp:cNvGraphicFramePr/>
                <a:graphic xmlns:a="http://schemas.openxmlformats.org/drawingml/2006/main">
                  <a:graphicData uri="http://schemas.microsoft.com/office/word/2010/wordprocessingGroup">
                    <wpg:wgp>
                      <wpg:cNvGrpSpPr/>
                      <wpg:grpSpPr>
                        <a:xfrm>
                          <a:off x="0" y="0"/>
                          <a:ext cx="5537290" cy="992592"/>
                          <a:chOff x="1" y="0"/>
                          <a:chExt cx="5537290" cy="992592"/>
                        </a:xfrm>
                      </wpg:grpSpPr>
                      <wpg:grpSp>
                        <wpg:cNvPr id="1608695462" name="Group 1608695462"/>
                        <wpg:cNvGrpSpPr/>
                        <wpg:grpSpPr>
                          <a:xfrm>
                            <a:off x="1" y="0"/>
                            <a:ext cx="5537290" cy="992592"/>
                            <a:chOff x="0" y="0"/>
                            <a:chExt cx="5537481" cy="992635"/>
                          </a:xfrm>
                        </wpg:grpSpPr>
                        <wps:wsp>
                          <wps:cNvPr id="1608695463" name="TextBox 4"/>
                          <wps:cNvSpPr txBox="1"/>
                          <wps:spPr>
                            <a:xfrm>
                              <a:off x="4688457" y="456037"/>
                              <a:ext cx="849024" cy="536598"/>
                            </a:xfrm>
                            <a:prstGeom prst="rect">
                              <a:avLst/>
                            </a:prstGeom>
                            <a:noFill/>
                          </wps:spPr>
                          <wps:txbx>
                            <w:txbxContent>
                              <w:p w14:paraId="73C86DE4" w14:textId="77777777" w:rsidR="00864A30" w:rsidRDefault="00864A30" w:rsidP="00864A30">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887"/>
                              <a:ext cx="4492780" cy="536598"/>
                            </a:xfrm>
                            <a:prstGeom prst="rect">
                              <a:avLst/>
                            </a:prstGeom>
                            <a:noFill/>
                          </wps:spPr>
                          <wps:txbx>
                            <w:txbxContent>
                              <w:p w14:paraId="2B4D27FD" w14:textId="77777777" w:rsidR="00864A30" w:rsidRDefault="00864A30" w:rsidP="00864A30">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E6961F" id="Group 63" o:spid="_x0000_s1084" style="width:436pt;height:78.15pt;mso-position-horizontal-relative:char;mso-position-vertical-relative:line" coordorigin="" coordsize="55372,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">
                <v:group id="Group 1608695462" o:spid="_x0000_s1085" style="position:absolute;width:55372;height:9925" coordsize="55374,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6" type="#_x0000_t202" style="position:absolute;left:46884;top:4560;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73C86DE4" w14:textId="77777777" w:rsidR="00864A30" w:rsidRDefault="00864A30" w:rsidP="00864A30">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8" type="#_x0000_t202" style="position:absolute;top:2038;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2B4D27FD" w14:textId="77777777" w:rsidR="00864A30" w:rsidRDefault="00864A30" w:rsidP="00864A30">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8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76" o:title="Brainstorming "/>
                </v:shape>
                <w10:anchorlock/>
              </v:group>
            </w:pict>
          </mc:Fallback>
        </mc:AlternateContent>
      </w:r>
    </w:p>
    <w:p w14:paraId="614A58AA" w14:textId="3DA9641C" w:rsidR="00864A30" w:rsidRDefault="00864A30" w:rsidP="00864A30">
      <w:pPr>
        <w:rPr>
          <w:rFonts w:ascii="Sakkal Majalla" w:hAnsi="Sakkal Majalla"/>
          <w:sz w:val="34"/>
          <w:rtl/>
        </w:rPr>
      </w:pPr>
      <w:r w:rsidRPr="00E67690">
        <w:rPr>
          <w:noProof/>
          <w:sz w:val="34"/>
        </w:rPr>
        <w:drawing>
          <wp:anchor distT="0" distB="0" distL="114300" distR="114300" simplePos="0" relativeHeight="252815360" behindDoc="0" locked="0" layoutInCell="1" allowOverlap="1" wp14:anchorId="27867FE0" wp14:editId="6DE48C30">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78" w:history="1">
        <w:r w:rsidRPr="00A42719">
          <w:rPr>
            <w:rStyle w:val="Hyperlink"/>
            <w:rFonts w:hint="cs"/>
            <w:sz w:val="34"/>
            <w:rtl/>
          </w:rPr>
          <w:t>السؤال:</w:t>
        </w:r>
      </w:hyperlink>
      <w:r w:rsidRPr="00E67690">
        <w:rPr>
          <w:rFonts w:hint="cs"/>
          <w:sz w:val="34"/>
          <w:rtl/>
        </w:rPr>
        <w:t xml:space="preserve"> </w:t>
      </w:r>
      <w:r w:rsidRPr="00864A30">
        <w:rPr>
          <w:rFonts w:ascii="Sakkal Majalla" w:hAnsi="Sakkal Majalla"/>
          <w:sz w:val="34"/>
          <w:rtl/>
        </w:rPr>
        <w:t>ما هي الأمثلة اليوميّة التي تتعامل فيها مع البيانات دون أن تشعر؟ وكيف يمكن أن يُساعدنا الذكاء الاصطناعي في فهمها بشكل أفضل؟</w:t>
      </w:r>
    </w:p>
    <w:p w14:paraId="77712DE9" w14:textId="560E0FDF" w:rsidR="00864A30" w:rsidRPr="009E4551" w:rsidRDefault="00864A30" w:rsidP="00864A30">
      <w:pPr>
        <w:rPr>
          <w:rFonts w:ascii="Sakkal Majalla" w:hAnsi="Sakkal Majalla"/>
          <w:sz w:val="34"/>
          <w:rtl/>
        </w:rPr>
      </w:pPr>
      <w:r>
        <w:rPr>
          <w:noProof/>
        </w:rPr>
        <w:drawing>
          <wp:anchor distT="0" distB="0" distL="114300" distR="114300" simplePos="0" relativeHeight="252820480" behindDoc="0" locked="0" layoutInCell="1" allowOverlap="1" wp14:anchorId="1D616C0C" wp14:editId="70E5EA64">
            <wp:simplePos x="0" y="0"/>
            <wp:positionH relativeFrom="column">
              <wp:posOffset>69850</wp:posOffset>
            </wp:positionH>
            <wp:positionV relativeFrom="paragraph">
              <wp:posOffset>163195</wp:posOffset>
            </wp:positionV>
            <wp:extent cx="889000" cy="889000"/>
            <wp:effectExtent l="0" t="0" r="6350" b="6350"/>
            <wp:wrapSquare wrapText="bothSides"/>
            <wp:docPr id="1556448248"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814336" behindDoc="0" locked="0" layoutInCell="1" allowOverlap="1" wp14:anchorId="7D0A6524" wp14:editId="11557726">
            <wp:simplePos x="0" y="0"/>
            <wp:positionH relativeFrom="margin">
              <wp:align>right</wp:align>
            </wp:positionH>
            <wp:positionV relativeFrom="paragraph">
              <wp:posOffset>310515</wp:posOffset>
            </wp:positionV>
            <wp:extent cx="361315" cy="361315"/>
            <wp:effectExtent l="0" t="0" r="635" b="635"/>
            <wp:wrapSquare wrapText="bothSides"/>
            <wp:docPr id="1608695467"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FB42CC" w14:textId="1F9C9BB4" w:rsidR="00864A30" w:rsidRPr="006B1C71" w:rsidRDefault="00864A30" w:rsidP="00864A30">
      <w:pPr>
        <w:rPr>
          <w:rtl/>
        </w:rPr>
      </w:pPr>
      <w:r w:rsidRPr="004A69A2">
        <w:rPr>
          <w:rFonts w:hint="cs"/>
          <w:color w:val="168489"/>
          <w:rtl/>
        </w:rPr>
        <w:t>المدّة الزمنية:</w:t>
      </w:r>
      <w:r w:rsidRPr="006B1C71">
        <w:rPr>
          <w:rFonts w:hint="cs"/>
          <w:rtl/>
        </w:rPr>
        <w:t xml:space="preserve"> </w:t>
      </w:r>
      <w:r w:rsidRPr="00864A30">
        <w:rPr>
          <w:rtl/>
        </w:rPr>
        <w:t xml:space="preserve">10 </w:t>
      </w:r>
      <w:r w:rsidRPr="006B1C71">
        <w:rPr>
          <w:rFonts w:hint="cs"/>
          <w:rtl/>
        </w:rPr>
        <w:t xml:space="preserve"> دقائق</w:t>
      </w:r>
      <w:r>
        <w:rPr>
          <w:rFonts w:hint="cs"/>
          <w:rtl/>
        </w:rPr>
        <w:t>.</w:t>
      </w:r>
      <w:r w:rsidRPr="00864A30">
        <w:t xml:space="preserve"> </w:t>
      </w:r>
    </w:p>
    <w:p w14:paraId="013E6F65" w14:textId="77777777" w:rsidR="00864A30" w:rsidRDefault="00864A30" w:rsidP="00864A30">
      <w:pPr>
        <w:rPr>
          <w:color w:val="168489"/>
        </w:rPr>
      </w:pPr>
      <w:r>
        <w:rPr>
          <w:noProof/>
        </w:rPr>
        <w:drawing>
          <wp:anchor distT="0" distB="0" distL="114300" distR="114300" simplePos="0" relativeHeight="252816384" behindDoc="0" locked="0" layoutInCell="1" allowOverlap="1" wp14:anchorId="618FADB1" wp14:editId="60073EC2">
            <wp:simplePos x="0" y="0"/>
            <wp:positionH relativeFrom="margin">
              <wp:align>right</wp:align>
            </wp:positionH>
            <wp:positionV relativeFrom="paragraph">
              <wp:posOffset>106680</wp:posOffset>
            </wp:positionV>
            <wp:extent cx="439420" cy="439420"/>
            <wp:effectExtent l="0" t="0" r="0" b="0"/>
            <wp:wrapSquare wrapText="bothSides"/>
            <wp:docPr id="1608695469"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9E3CE" w14:textId="53441CA7" w:rsidR="00F01FA2" w:rsidRDefault="00864A30" w:rsidP="00864A30">
      <w:pPr>
        <w:rPr>
          <w:color w:val="168489"/>
          <w:rtl/>
        </w:rPr>
      </w:pPr>
      <w:r w:rsidRPr="009E4551">
        <w:rPr>
          <w:color w:val="168489"/>
          <w:rtl/>
        </w:rPr>
        <w:t>بعض الإجابات النموذجيّة</w:t>
      </w:r>
      <w:r w:rsidRPr="004A69A2">
        <w:rPr>
          <w:rFonts w:hint="cs"/>
          <w:color w:val="168489"/>
          <w:rtl/>
        </w:rPr>
        <w:t>:</w:t>
      </w:r>
      <w:r>
        <w:rPr>
          <w:color w:val="168489"/>
          <w:rtl/>
        </w:rPr>
        <w:tab/>
      </w:r>
    </w:p>
    <w:p w14:paraId="59FBD2FC" w14:textId="77777777" w:rsidR="00864A30" w:rsidRPr="00864A30" w:rsidRDefault="00864A30" w:rsidP="00A42719">
      <w:pPr>
        <w:ind w:left="386" w:hanging="386"/>
        <w:rPr>
          <w:rFonts w:ascii="Sakkal Majalla" w:hAnsi="Sakkal Majalla"/>
          <w:color w:val="auto"/>
          <w:sz w:val="34"/>
          <w:rtl/>
        </w:rPr>
      </w:pPr>
      <w:r w:rsidRPr="00864A30">
        <w:rPr>
          <w:rFonts w:ascii="Sakkal Majalla" w:hAnsi="Sakkal Majalla"/>
          <w:color w:val="002060"/>
          <w:sz w:val="34"/>
          <w:rtl/>
        </w:rPr>
        <w:t>1</w:t>
      </w:r>
      <w:r w:rsidRPr="00864A30">
        <w:rPr>
          <w:rFonts w:ascii="Sakkal Majalla" w:hAnsi="Sakkal Majalla"/>
          <w:color w:val="auto"/>
          <w:sz w:val="34"/>
          <w:rtl/>
        </w:rPr>
        <w:t>.</w:t>
      </w:r>
      <w:r w:rsidRPr="00864A30">
        <w:rPr>
          <w:rFonts w:ascii="Sakkal Majalla" w:hAnsi="Sakkal Majalla"/>
          <w:color w:val="auto"/>
          <w:sz w:val="34"/>
          <w:rtl/>
        </w:rPr>
        <w:tab/>
        <w:t>وسائل التواصل الاجتماعي: عندما نتصفّح فيسبوك أو إنستغرام، تُحلّل الخوارزميّات سلوكنا (الإعجابات، المشاركات، الوقت المستغرق) لتقديم محتوى مُخصّص. الذكاء الاصطناعي يتنبّأ بما قد يهمّنا.</w:t>
      </w:r>
    </w:p>
    <w:p w14:paraId="2CDA0582" w14:textId="77777777" w:rsidR="00864A30" w:rsidRPr="00864A30" w:rsidRDefault="00864A30" w:rsidP="00A42719">
      <w:pPr>
        <w:ind w:left="386" w:hanging="386"/>
        <w:rPr>
          <w:rFonts w:ascii="Sakkal Majalla" w:hAnsi="Sakkal Majalla"/>
          <w:color w:val="auto"/>
          <w:sz w:val="34"/>
          <w:rtl/>
        </w:rPr>
      </w:pPr>
      <w:r w:rsidRPr="00864A30">
        <w:rPr>
          <w:rFonts w:ascii="Sakkal Majalla" w:hAnsi="Sakkal Majalla"/>
          <w:color w:val="auto"/>
          <w:sz w:val="34"/>
          <w:rtl/>
        </w:rPr>
        <w:t>2.</w:t>
      </w:r>
      <w:r w:rsidRPr="00864A30">
        <w:rPr>
          <w:rFonts w:ascii="Sakkal Majalla" w:hAnsi="Sakkal Majalla"/>
          <w:color w:val="auto"/>
          <w:sz w:val="34"/>
          <w:rtl/>
        </w:rPr>
        <w:tab/>
        <w:t>تطبيقات التنقّل (</w:t>
      </w:r>
      <w:r w:rsidRPr="00864A30">
        <w:rPr>
          <w:rFonts w:ascii="Sakkal Majalla" w:hAnsi="Sakkal Majalla"/>
          <w:color w:val="auto"/>
          <w:sz w:val="34"/>
        </w:rPr>
        <w:t>Google Maps</w:t>
      </w:r>
      <w:r w:rsidRPr="00864A30">
        <w:rPr>
          <w:rFonts w:ascii="Sakkal Majalla" w:hAnsi="Sakkal Majalla"/>
          <w:color w:val="auto"/>
          <w:sz w:val="34"/>
          <w:rtl/>
        </w:rPr>
        <w:t>): يُحلّل التطبيق بيانات حركة المرور في الوقت الفعلي ليقترح أسرع طريق. الذكاء الاصطناعي يتعلّم من أنماط الحركة المروريّة.</w:t>
      </w:r>
    </w:p>
    <w:p w14:paraId="43121EA6" w14:textId="77777777" w:rsidR="00864A30" w:rsidRPr="00864A30" w:rsidRDefault="00864A30" w:rsidP="00A42719">
      <w:pPr>
        <w:ind w:left="386" w:hanging="386"/>
        <w:rPr>
          <w:rFonts w:ascii="Sakkal Majalla" w:hAnsi="Sakkal Majalla"/>
          <w:color w:val="auto"/>
          <w:sz w:val="34"/>
          <w:rtl/>
        </w:rPr>
      </w:pPr>
      <w:r w:rsidRPr="00864A30">
        <w:rPr>
          <w:rFonts w:ascii="Sakkal Majalla" w:hAnsi="Sakkal Majalla"/>
          <w:color w:val="auto"/>
          <w:sz w:val="34"/>
          <w:rtl/>
        </w:rPr>
        <w:t>3.</w:t>
      </w:r>
      <w:r w:rsidRPr="00864A30">
        <w:rPr>
          <w:rFonts w:ascii="Sakkal Majalla" w:hAnsi="Sakkal Majalla"/>
          <w:color w:val="auto"/>
          <w:sz w:val="34"/>
          <w:rtl/>
        </w:rPr>
        <w:tab/>
        <w:t>التسوّق الإلكتروني: عندما نتلقّى توصيات بمنتجات "قد تعجبك"، فإنّ الذكاء الاصطناعي يُحلّل سجلّ مشترياتنا وتصفّحنا ويُقارنها بأنماط المستخدمين الآخرين.</w:t>
      </w:r>
    </w:p>
    <w:p w14:paraId="292E98A7" w14:textId="77777777" w:rsidR="00864A30" w:rsidRPr="00864A30" w:rsidRDefault="00864A30" w:rsidP="00A42719">
      <w:pPr>
        <w:ind w:left="386" w:hanging="386"/>
        <w:rPr>
          <w:rFonts w:ascii="Sakkal Majalla" w:hAnsi="Sakkal Majalla"/>
          <w:color w:val="auto"/>
          <w:sz w:val="34"/>
          <w:rtl/>
        </w:rPr>
      </w:pPr>
      <w:r w:rsidRPr="00864A30">
        <w:rPr>
          <w:rFonts w:ascii="Sakkal Majalla" w:hAnsi="Sakkal Majalla"/>
          <w:color w:val="auto"/>
          <w:sz w:val="34"/>
          <w:rtl/>
        </w:rPr>
        <w:t>4.</w:t>
      </w:r>
      <w:r w:rsidRPr="00864A30">
        <w:rPr>
          <w:rFonts w:ascii="Sakkal Majalla" w:hAnsi="Sakkal Majalla"/>
          <w:color w:val="auto"/>
          <w:sz w:val="34"/>
          <w:rtl/>
        </w:rPr>
        <w:tab/>
        <w:t xml:space="preserve">تطبيقات الصحّة واللياقة: تطبيقات مثل </w:t>
      </w:r>
      <w:r w:rsidRPr="00864A30">
        <w:rPr>
          <w:rFonts w:ascii="Sakkal Majalla" w:hAnsi="Sakkal Majalla"/>
          <w:color w:val="auto"/>
          <w:sz w:val="34"/>
        </w:rPr>
        <w:t>Apple Health</w:t>
      </w:r>
      <w:r w:rsidRPr="00864A30">
        <w:rPr>
          <w:rFonts w:ascii="Sakkal Majalla" w:hAnsi="Sakkal Majalla"/>
          <w:color w:val="auto"/>
          <w:sz w:val="34"/>
          <w:rtl/>
        </w:rPr>
        <w:t xml:space="preserve"> تجمع بيانات الخطوات، ضربات القلب، والنوم، وتُقدّم رؤى صحّيّة شخصيّة باستخدام تقنيّات الذكاء الاصطناعي.</w:t>
      </w:r>
    </w:p>
    <w:p w14:paraId="7BA30A0B" w14:textId="77777777" w:rsidR="00864A30" w:rsidRPr="00864A30" w:rsidRDefault="00864A30" w:rsidP="00A42719">
      <w:pPr>
        <w:ind w:left="386" w:hanging="386"/>
        <w:rPr>
          <w:rFonts w:ascii="Sakkal Majalla" w:hAnsi="Sakkal Majalla"/>
          <w:color w:val="auto"/>
          <w:sz w:val="34"/>
          <w:rtl/>
        </w:rPr>
      </w:pPr>
      <w:r w:rsidRPr="00864A30">
        <w:rPr>
          <w:rFonts w:ascii="Sakkal Majalla" w:hAnsi="Sakkal Majalla"/>
          <w:color w:val="auto"/>
          <w:sz w:val="34"/>
          <w:rtl/>
        </w:rPr>
        <w:t>5.</w:t>
      </w:r>
      <w:r w:rsidRPr="00864A30">
        <w:rPr>
          <w:rFonts w:ascii="Sakkal Majalla" w:hAnsi="Sakkal Majalla"/>
          <w:color w:val="auto"/>
          <w:sz w:val="34"/>
          <w:rtl/>
        </w:rPr>
        <w:tab/>
        <w:t>خدمات البثّ (</w:t>
      </w:r>
      <w:r w:rsidRPr="00864A30">
        <w:rPr>
          <w:rFonts w:ascii="Sakkal Majalla" w:hAnsi="Sakkal Majalla"/>
          <w:color w:val="auto"/>
          <w:sz w:val="34"/>
        </w:rPr>
        <w:t>Netflix, Spotify</w:t>
      </w:r>
      <w:r w:rsidRPr="00864A30">
        <w:rPr>
          <w:rFonts w:ascii="Sakkal Majalla" w:hAnsi="Sakkal Majalla"/>
          <w:color w:val="auto"/>
          <w:sz w:val="34"/>
          <w:rtl/>
        </w:rPr>
        <w:t>): تُحلّل هذه المنصّات تفضيلاتنا وتوقيت مشاهدتنا أو استماعنا لتقترح محتوى ملائماً، مستخدمةً خوارزميّات التعلّم الآلي.</w:t>
      </w:r>
    </w:p>
    <w:p w14:paraId="08DA46DE" w14:textId="63440C48" w:rsidR="00BD5495" w:rsidRDefault="00864A30" w:rsidP="00A42719">
      <w:pPr>
        <w:ind w:left="386" w:hanging="386"/>
        <w:rPr>
          <w:rFonts w:ascii="Sakkal Majalla" w:hAnsi="Sakkal Majalla"/>
          <w:color w:val="auto"/>
          <w:sz w:val="34"/>
          <w:rtl/>
        </w:rPr>
      </w:pPr>
      <w:r w:rsidRPr="00864A30">
        <w:rPr>
          <w:rFonts w:ascii="Sakkal Majalla" w:hAnsi="Sakkal Majalla"/>
          <w:color w:val="auto"/>
          <w:sz w:val="34"/>
          <w:rtl/>
        </w:rPr>
        <w:t>6.</w:t>
      </w:r>
      <w:r w:rsidRPr="00864A30">
        <w:rPr>
          <w:rFonts w:ascii="Sakkal Majalla" w:hAnsi="Sakkal Majalla"/>
          <w:color w:val="auto"/>
          <w:sz w:val="34"/>
          <w:rtl/>
        </w:rPr>
        <w:tab/>
        <w:t>البريد الإلكتروني: تصفية الرسائل المزعجة (</w:t>
      </w:r>
      <w:r w:rsidRPr="00864A30">
        <w:rPr>
          <w:rFonts w:ascii="Sakkal Majalla" w:hAnsi="Sakkal Majalla"/>
          <w:color w:val="auto"/>
          <w:sz w:val="34"/>
        </w:rPr>
        <w:t>Spam</w:t>
      </w:r>
      <w:r w:rsidRPr="00864A30">
        <w:rPr>
          <w:rFonts w:ascii="Sakkal Majalla" w:hAnsi="Sakkal Majalla"/>
          <w:color w:val="auto"/>
          <w:sz w:val="34"/>
          <w:rtl/>
        </w:rPr>
        <w:t>) تعتمد على الذكاء الاصطناعي الذي يتعلّم تمييز الرسائل غير المرغوبة.</w:t>
      </w:r>
    </w:p>
    <w:p w14:paraId="45266525" w14:textId="74E07EFA" w:rsidR="00864A30" w:rsidRPr="00864A30" w:rsidRDefault="00864A30" w:rsidP="00864A30">
      <w:pPr>
        <w:keepNext/>
        <w:pageBreakBefore/>
        <w:rPr>
          <w:rFonts w:ascii="Sakkal Majalla" w:hAnsi="Sakkal Majalla"/>
          <w:b/>
          <w:bCs/>
          <w:sz w:val="34"/>
        </w:rPr>
      </w:pPr>
      <w:r w:rsidRPr="00864A30">
        <w:rPr>
          <w:rFonts w:ascii="Sakkal Majalla" w:hAnsi="Sakkal Majalla"/>
          <w:noProof/>
          <w:sz w:val="34"/>
        </w:rPr>
        <w:lastRenderedPageBreak/>
        <w:drawing>
          <wp:anchor distT="0" distB="0" distL="114300" distR="114300" simplePos="0" relativeHeight="252822528" behindDoc="0" locked="0" layoutInCell="1" allowOverlap="1" wp14:anchorId="26A062FB" wp14:editId="0467E05E">
            <wp:simplePos x="0" y="0"/>
            <wp:positionH relativeFrom="column">
              <wp:posOffset>57150</wp:posOffset>
            </wp:positionH>
            <wp:positionV relativeFrom="paragraph">
              <wp:posOffset>958850</wp:posOffset>
            </wp:positionV>
            <wp:extent cx="1003300" cy="1003300"/>
            <wp:effectExtent l="0" t="0" r="6350" b="6350"/>
            <wp:wrapSquare wrapText="bothSides"/>
            <wp:docPr id="1820124951" name="صورة 178" descr="Data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ata analysis "/>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03300" cy="1003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078C">
        <w:rPr>
          <w:rFonts w:ascii="Sakkal Majalla" w:hAnsi="Sakkal Majalla"/>
          <w:noProof/>
          <w:color w:val="002060"/>
          <w:sz w:val="34"/>
          <w:lang w:bidi="ar-SY"/>
        </w:rPr>
        <mc:AlternateContent>
          <mc:Choice Requires="wpg">
            <w:drawing>
              <wp:inline distT="0" distB="0" distL="0" distR="0" wp14:anchorId="1C413DBA" wp14:editId="17F08C0E">
                <wp:extent cx="5731510" cy="895350"/>
                <wp:effectExtent l="0" t="0" r="21590" b="19050"/>
                <wp:docPr id="3462966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9586170"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28554869" name="مجموعة 39"/>
                        <wpg:cNvGrpSpPr/>
                        <wpg:grpSpPr>
                          <a:xfrm>
                            <a:off x="0" y="0"/>
                            <a:ext cx="5731510" cy="895350"/>
                            <a:chOff x="0" y="0"/>
                            <a:chExt cx="5878196" cy="918845"/>
                          </a:xfrm>
                        </wpg:grpSpPr>
                        <wpg:grpSp>
                          <wpg:cNvPr id="1106788163" name="مجموعة 40"/>
                          <wpg:cNvGrpSpPr/>
                          <wpg:grpSpPr>
                            <a:xfrm>
                              <a:off x="0" y="0"/>
                              <a:ext cx="5878196" cy="918845"/>
                              <a:chOff x="0" y="0"/>
                              <a:chExt cx="6240348" cy="919070"/>
                            </a:xfrm>
                          </wpg:grpSpPr>
                          <wpg:grpSp>
                            <wpg:cNvPr id="1947442308" name="مجموعة 41"/>
                            <wpg:cNvGrpSpPr/>
                            <wpg:grpSpPr>
                              <a:xfrm>
                                <a:off x="0" y="169208"/>
                                <a:ext cx="5433072" cy="580613"/>
                                <a:chOff x="0" y="169208"/>
                                <a:chExt cx="5433072" cy="580613"/>
                              </a:xfrm>
                            </wpg:grpSpPr>
                            <wps:wsp>
                              <wps:cNvPr id="2249593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446181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253748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181875" name="مربع نص 41"/>
                          <wps:cNvSpPr txBox="1"/>
                          <wps:spPr>
                            <a:xfrm>
                              <a:off x="204484" y="257055"/>
                              <a:ext cx="4616071" cy="387740"/>
                            </a:xfrm>
                            <a:prstGeom prst="rect">
                              <a:avLst/>
                            </a:prstGeom>
                            <a:noFill/>
                          </wps:spPr>
                          <wps:txbx>
                            <w:txbxContent>
                              <w:p w14:paraId="259ABE0B" w14:textId="1C7C4548" w:rsidR="00864A30" w:rsidRDefault="00864A30" w:rsidP="00864A30">
                                <w:pPr>
                                  <w:rPr>
                                    <w:rFonts w:eastAsia="Calibri" w:hAnsi="Adobe Arabic" w:cs="Adobe Arabic"/>
                                    <w:b/>
                                    <w:bCs/>
                                    <w:color w:val="FFFFFF"/>
                                    <w:kern w:val="24"/>
                                    <w:sz w:val="36"/>
                                    <w:szCs w:val="36"/>
                                    <w:lang w:bidi="ar-EG"/>
                                  </w:rPr>
                                </w:pPr>
                                <w:r w:rsidRPr="00864A30">
                                  <w:rPr>
                                    <w:rFonts w:eastAsia="Calibri" w:hAnsi="Adobe Arabic" w:cs="Adobe Arabic"/>
                                    <w:b/>
                                    <w:bCs/>
                                    <w:color w:val="FFFFFF"/>
                                    <w:kern w:val="24"/>
                                    <w:sz w:val="36"/>
                                    <w:szCs w:val="36"/>
                                    <w:rtl/>
                                    <w:lang w:bidi="ar-EG"/>
                                  </w:rPr>
                                  <w:t>تعريف تحليل البيانات وأنواعه</w:t>
                                </w:r>
                              </w:p>
                            </w:txbxContent>
                          </wps:txbx>
                          <wps:bodyPr wrap="square" rtlCol="1">
                            <a:spAutoFit/>
                          </wps:bodyPr>
                        </wps:wsp>
                      </wpg:grpSp>
                    </wpg:wgp>
                  </a:graphicData>
                </a:graphic>
              </wp:inline>
            </w:drawing>
          </mc:Choice>
          <mc:Fallback>
            <w:pict>
              <v:group w14:anchorId="1C413DBA" id="مجموعة 11" o:spid="_x0000_s10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m/I9+tBwAAuB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0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">
                  <v:imagedata r:id="rId83" o:title=""/>
                </v:shape>
                <v:group id="مجموعة 39" o:spid="_x0000_s1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">
                  <v:group id="مجموعة 40" o:spid="_x0000_s1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">
                    <v:group id="مجموعة 41" o:spid="_x0000_s1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">
                      <v:shape id="شكل حر 42" o:spid="_x0000_s1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" fillcolor="#168489" stroked="f" strokeweight="1pt">
                        <v:stroke joinstyle="miter"/>
                      </v:roundrect>
                    </v:group>
                    <v:oval id="شكل بيضاوي 44" o:spid="_x0000_s1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" filled="f" strokecolor="#a5a5a5 [2092]" strokeweight="1pt">
                      <v:stroke joinstyle="miter"/>
                    </v:oval>
                  </v:group>
                  <v:shape id="مربع نص 41" o:spid="_x0000_s109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" filled="f" stroked="f">
                    <v:textbox style="mso-fit-shape-to-text:t">
                      <w:txbxContent>
                        <w:p w14:paraId="259ABE0B" w14:textId="1C7C4548" w:rsidR="00864A30" w:rsidRDefault="00864A30" w:rsidP="00864A30">
                          <w:pPr>
                            <w:rPr>
                              <w:rFonts w:eastAsia="Calibri" w:hAnsi="Adobe Arabic" w:cs="Adobe Arabic"/>
                              <w:b/>
                              <w:bCs/>
                              <w:color w:val="FFFFFF"/>
                              <w:kern w:val="24"/>
                              <w:sz w:val="36"/>
                              <w:szCs w:val="36"/>
                              <w:lang w:bidi="ar-EG"/>
                            </w:rPr>
                          </w:pPr>
                          <w:r w:rsidRPr="00864A30">
                            <w:rPr>
                              <w:rFonts w:eastAsia="Calibri" w:hAnsi="Adobe Arabic" w:cs="Adobe Arabic"/>
                              <w:b/>
                              <w:bCs/>
                              <w:color w:val="FFFFFF"/>
                              <w:kern w:val="24"/>
                              <w:sz w:val="36"/>
                              <w:szCs w:val="36"/>
                              <w:rtl/>
                              <w:lang w:bidi="ar-EG"/>
                            </w:rPr>
                            <w:t>تعريف تحليل البيانات وأنواعه</w:t>
                          </w:r>
                        </w:p>
                      </w:txbxContent>
                    </v:textbox>
                  </v:shape>
                </v:group>
                <w10:anchorlock/>
              </v:group>
            </w:pict>
          </mc:Fallback>
        </mc:AlternateContent>
      </w:r>
    </w:p>
    <w:p w14:paraId="6D0307F7" w14:textId="5F4CB4DD" w:rsidR="00864A30" w:rsidRPr="00864A30" w:rsidRDefault="00864A30" w:rsidP="00864A30">
      <w:pPr>
        <w:rPr>
          <w:rFonts w:ascii="Sakkal Majalla" w:hAnsi="Sakkal Majalla"/>
          <w:b/>
          <w:bCs/>
          <w:color w:val="008080"/>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821504" behindDoc="0" locked="0" layoutInCell="1" allowOverlap="1" wp14:anchorId="7A1E6279" wp14:editId="1EADDDD8">
                <wp:simplePos x="0" y="0"/>
                <wp:positionH relativeFrom="column">
                  <wp:posOffset>5143500</wp:posOffset>
                </wp:positionH>
                <wp:positionV relativeFrom="paragraph">
                  <wp:posOffset>-635</wp:posOffset>
                </wp:positionV>
                <wp:extent cx="582930" cy="474345"/>
                <wp:effectExtent l="0" t="0" r="7620" b="20955"/>
                <wp:wrapSquare wrapText="bothSides"/>
                <wp:docPr id="83108336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823377595"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51347774"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455713E" id="Group 29" o:spid="_x0000_s1026" style="position:absolute;margin-left:405pt;margin-top:-.05pt;width:45.9pt;height:37.35pt;z-index:25282150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">
                  <v:imagedata r:id="rId9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" fillcolor="#168489" strokecolor="#168489" strokeweight="1pt">
                  <v:stroke joinstyle="miter"/>
                </v:roundrect>
                <w10:wrap type="square"/>
              </v:group>
            </w:pict>
          </mc:Fallback>
        </mc:AlternateContent>
      </w:r>
      <w:r w:rsidRPr="00864A30">
        <w:rPr>
          <w:rFonts w:ascii="Sakkal Majalla" w:hAnsi="Sakkal Majalla"/>
          <w:b/>
          <w:bCs/>
          <w:color w:val="008080"/>
          <w:sz w:val="34"/>
          <w:rtl/>
        </w:rPr>
        <w:t>تعريف تحليل البيانات</w:t>
      </w:r>
    </w:p>
    <w:p w14:paraId="28559288" w14:textId="1CC36FC2" w:rsidR="00864A30" w:rsidRPr="00864A30" w:rsidRDefault="00440CDB" w:rsidP="00864A30">
      <w:pPr>
        <w:rPr>
          <w:rFonts w:ascii="Sakkal Majalla" w:hAnsi="Sakkal Majalla"/>
          <w:sz w:val="34"/>
        </w:rPr>
      </w:pPr>
      <w:r>
        <w:rPr>
          <w:noProof/>
        </w:rPr>
        <w:drawing>
          <wp:anchor distT="0" distB="0" distL="114300" distR="114300" simplePos="0" relativeHeight="252926976" behindDoc="0" locked="0" layoutInCell="1" allowOverlap="1" wp14:anchorId="1B1EFC15" wp14:editId="2B7D2C59">
            <wp:simplePos x="0" y="0"/>
            <wp:positionH relativeFrom="column">
              <wp:posOffset>173990</wp:posOffset>
            </wp:positionH>
            <wp:positionV relativeFrom="paragraph">
              <wp:posOffset>1219835</wp:posOffset>
            </wp:positionV>
            <wp:extent cx="828040" cy="1059180"/>
            <wp:effectExtent l="0" t="0" r="0" b="7620"/>
            <wp:wrapSquare wrapText="bothSides"/>
            <wp:docPr id="467033189" name="صورة 522" descr="W. EDWARDS DEMING—A MAN OF HIGH QUALITY | Simanaitis S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 EDWARDS DEMING—A MAN OF HIGH QUALITY | Simanaitis Says"/>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28040" cy="1059180"/>
                    </a:xfrm>
                    <a:prstGeom prst="rect">
                      <a:avLst/>
                    </a:prstGeom>
                    <a:noFill/>
                    <a:ln>
                      <a:noFill/>
                    </a:ln>
                  </pic:spPr>
                </pic:pic>
              </a:graphicData>
            </a:graphic>
          </wp:anchor>
        </w:drawing>
      </w:r>
      <w:r w:rsidR="00864A30" w:rsidRPr="00864A30">
        <w:rPr>
          <w:rFonts w:ascii="Sakkal Majalla" w:hAnsi="Sakkal Majalla"/>
          <w:sz w:val="34"/>
          <w:rtl/>
        </w:rPr>
        <w:t>تحليل البيانات</w:t>
      </w:r>
      <w:r w:rsidR="00864A30" w:rsidRPr="00864A30">
        <w:rPr>
          <w:rFonts w:ascii="Sakkal Majalla" w:hAnsi="Sakkal Majalla"/>
          <w:sz w:val="34"/>
        </w:rPr>
        <w:t xml:space="preserve"> (Data Analysis) </w:t>
      </w:r>
      <w:r w:rsidR="00864A30" w:rsidRPr="00864A30">
        <w:rPr>
          <w:rFonts w:ascii="Sakkal Majalla" w:hAnsi="Sakkal Majalla"/>
          <w:sz w:val="34"/>
          <w:rtl/>
        </w:rPr>
        <w:t xml:space="preserve">هو عمليّة فحص وتنظيف وتحويل ونمذجة </w:t>
      </w:r>
      <w:r w:rsidR="00864A30" w:rsidRPr="00864A30">
        <w:rPr>
          <w:rFonts w:ascii="Sakkal Majalla" w:hAnsi="Sakkal Majalla" w:hint="cs"/>
          <w:sz w:val="34"/>
          <w:rtl/>
        </w:rPr>
        <w:t>البيانات بهدف</w:t>
      </w:r>
      <w:r w:rsidR="00864A30" w:rsidRPr="00864A30">
        <w:rPr>
          <w:rFonts w:ascii="Sakkal Majalla" w:hAnsi="Sakkal Majalla"/>
          <w:sz w:val="34"/>
          <w:rtl/>
        </w:rPr>
        <w:t xml:space="preserve"> اكتشاف معلومات مفيدة، واستخلاص استنتاجات، ودعم اتّخاذ القرارات. يمكن تعريفه أيضاً بأنّه "فنّ وعلم استخراج المعنى من البيانات الخام</w:t>
      </w:r>
      <w:r w:rsidR="00864A30" w:rsidRPr="00864A30">
        <w:rPr>
          <w:rFonts w:ascii="Sakkal Majalla" w:hAnsi="Sakkal Majalla"/>
          <w:sz w:val="34"/>
        </w:rPr>
        <w:t>".</w:t>
      </w:r>
    </w:p>
    <w:p w14:paraId="75E3325C" w14:textId="2E95EF2F" w:rsidR="00864A30" w:rsidRPr="00864A30" w:rsidRDefault="00864A30" w:rsidP="00440CDB">
      <w:pPr>
        <w:rPr>
          <w:rFonts w:ascii="Sakkal Majalla" w:hAnsi="Sakkal Majalla"/>
          <w:sz w:val="34"/>
        </w:rPr>
      </w:pPr>
      <w:r w:rsidRPr="00864A30">
        <w:rPr>
          <w:rFonts w:ascii="Sakkal Majalla" w:hAnsi="Sakkal Majalla"/>
          <w:sz w:val="34"/>
          <w:rtl/>
        </w:rPr>
        <w:t xml:space="preserve">يقول </w:t>
      </w:r>
      <w:r w:rsidRPr="00864A30">
        <w:rPr>
          <w:rFonts w:ascii="Sakkal Majalla" w:hAnsi="Sakkal Majalla"/>
          <w:b/>
          <w:bCs/>
          <w:sz w:val="34"/>
        </w:rPr>
        <w:t>W. Edwards Deming</w:t>
      </w:r>
      <w:r w:rsidRPr="00864A30">
        <w:rPr>
          <w:rFonts w:ascii="Sakkal Majalla" w:hAnsi="Sakkal Majalla"/>
          <w:sz w:val="34"/>
          <w:rtl/>
        </w:rPr>
        <w:t>، أحد روّاد إدارة الجودة: "بدون البيانات، أنت مجرّد شخص آخر لديه رأي". هذه المقولة تُلخّص أهمّيّة الاعتماد على البيانات بدلاً من الحدس فقط</w:t>
      </w:r>
      <w:r w:rsidRPr="00864A30">
        <w:rPr>
          <w:rFonts w:ascii="Sakkal Majalla" w:hAnsi="Sakkal Majalla"/>
          <w:sz w:val="34"/>
        </w:rPr>
        <w:t>.</w:t>
      </w:r>
      <w:r w:rsidR="00440CDB" w:rsidRPr="00440CDB">
        <w:t xml:space="preserve"> </w:t>
      </w:r>
    </w:p>
    <w:p w14:paraId="280FF427" w14:textId="72CA1E3F" w:rsidR="00864A30" w:rsidRPr="00DE2625" w:rsidRDefault="00864A30" w:rsidP="00864A30">
      <w:pPr>
        <w:rPr>
          <w:rFonts w:ascii="Sakkal Majalla" w:hAnsi="Sakkal Majalla"/>
          <w:b/>
          <w:bCs/>
          <w:color w:val="008080"/>
          <w:sz w:val="34"/>
        </w:rPr>
      </w:pPr>
      <w:hyperlink r:id="rId92" w:history="1">
        <w:r w:rsidRPr="00A42719">
          <w:rPr>
            <w:rStyle w:val="Hyperlink"/>
            <w:rFonts w:ascii="Sakkal Majalla" w:hAnsi="Sakkal Majalla"/>
            <w:b/>
            <w:bCs/>
            <w:sz w:val="34"/>
            <w:rtl/>
          </w:rPr>
          <w:t>أنواع تحليل البيانات</w:t>
        </w:r>
      </w:hyperlink>
    </w:p>
    <w:p w14:paraId="0716320C" w14:textId="77777777" w:rsidR="00864A30" w:rsidRDefault="00864A30" w:rsidP="00864A30">
      <w:pPr>
        <w:rPr>
          <w:rFonts w:ascii="Sakkal Majalla" w:hAnsi="Sakkal Majalla"/>
          <w:sz w:val="34"/>
          <w:rtl/>
        </w:rPr>
      </w:pPr>
      <w:r w:rsidRPr="00864A30">
        <w:rPr>
          <w:rFonts w:ascii="Sakkal Majalla" w:hAnsi="Sakkal Majalla"/>
          <w:sz w:val="34"/>
          <w:rtl/>
        </w:rPr>
        <w:t>يُقسّم تحليل البيانات إلى أربعة أنواع رئيسيّة، تُشكّل سلّماً تصاعديّاً من حيث التعقيد والقيمة المضافة</w:t>
      </w:r>
      <w:r w:rsidRPr="00864A30">
        <w:rPr>
          <w:rFonts w:ascii="Sakkal Majalla" w:hAnsi="Sakkal Majalla"/>
          <w:sz w:val="34"/>
        </w:rPr>
        <w:t>:</w:t>
      </w:r>
    </w:p>
    <w:tbl>
      <w:tblPr>
        <w:tblStyle w:val="a6"/>
        <w:bidiVisual/>
        <w:tblW w:w="10419" w:type="dxa"/>
        <w:jc w:val="center"/>
        <w:tblLook w:val="04A0" w:firstRow="1" w:lastRow="0" w:firstColumn="1" w:lastColumn="0" w:noHBand="0" w:noVBand="1"/>
      </w:tblPr>
      <w:tblGrid>
        <w:gridCol w:w="2949"/>
        <w:gridCol w:w="2056"/>
        <w:gridCol w:w="2924"/>
        <w:gridCol w:w="2490"/>
      </w:tblGrid>
      <w:tr w:rsidR="00DE2625" w:rsidRPr="00DE2625" w14:paraId="59843BEF" w14:textId="77777777" w:rsidTr="00DE2625">
        <w:trPr>
          <w:jc w:val="center"/>
        </w:trPr>
        <w:tc>
          <w:tcPr>
            <w:tcW w:w="2949" w:type="dxa"/>
            <w:shd w:val="clear" w:color="auto" w:fill="BFBFBF" w:themeFill="background1" w:themeFillShade="BF"/>
          </w:tcPr>
          <w:p w14:paraId="136A162A" w14:textId="77777777" w:rsidR="00DE2625" w:rsidRPr="00DE2625" w:rsidRDefault="00DE2625" w:rsidP="00DE2625">
            <w:pPr>
              <w:jc w:val="center"/>
              <w:rPr>
                <w:rFonts w:ascii="Adobe Arabic" w:hAnsi="Adobe Arabic" w:cs="Adobe Arabic"/>
                <w:color w:val="008080"/>
                <w:sz w:val="36"/>
                <w:szCs w:val="36"/>
                <w:rtl/>
              </w:rPr>
            </w:pPr>
          </w:p>
        </w:tc>
        <w:tc>
          <w:tcPr>
            <w:tcW w:w="2056" w:type="dxa"/>
            <w:shd w:val="clear" w:color="auto" w:fill="BFBFBF" w:themeFill="background1" w:themeFillShade="BF"/>
          </w:tcPr>
          <w:p w14:paraId="67E10EB7" w14:textId="288AE058"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الهدف</w:t>
            </w:r>
          </w:p>
        </w:tc>
        <w:tc>
          <w:tcPr>
            <w:tcW w:w="2924" w:type="dxa"/>
            <w:shd w:val="clear" w:color="auto" w:fill="BFBFBF" w:themeFill="background1" w:themeFillShade="BF"/>
          </w:tcPr>
          <w:p w14:paraId="3FFE6AEE" w14:textId="7E600568"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الوصف</w:t>
            </w:r>
          </w:p>
        </w:tc>
        <w:tc>
          <w:tcPr>
            <w:tcW w:w="2490" w:type="dxa"/>
            <w:shd w:val="clear" w:color="auto" w:fill="BFBFBF" w:themeFill="background1" w:themeFillShade="BF"/>
          </w:tcPr>
          <w:p w14:paraId="1E590E3F" w14:textId="0FADBB7F"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مثال عملي</w:t>
            </w:r>
          </w:p>
        </w:tc>
      </w:tr>
      <w:tr w:rsidR="00DE2625" w14:paraId="103BC624" w14:textId="77777777" w:rsidTr="00DE2625">
        <w:trPr>
          <w:jc w:val="center"/>
        </w:trPr>
        <w:tc>
          <w:tcPr>
            <w:tcW w:w="2949" w:type="dxa"/>
          </w:tcPr>
          <w:p w14:paraId="4C5220CD" w14:textId="77777777" w:rsid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الوصفي</w:t>
            </w:r>
          </w:p>
          <w:p w14:paraId="40FC30BE" w14:textId="5ECF2883"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Pr>
              <w:t xml:space="preserve"> (Descriptive Analytics)</w:t>
            </w:r>
          </w:p>
        </w:tc>
        <w:tc>
          <w:tcPr>
            <w:tcW w:w="2056" w:type="dxa"/>
          </w:tcPr>
          <w:p w14:paraId="0D8D3203" w14:textId="77777777" w:rsidR="00DE2625" w:rsidRPr="00864A30" w:rsidRDefault="00DE2625" w:rsidP="00DE2625">
            <w:pPr>
              <w:rPr>
                <w:rFonts w:ascii="Sakkal Majalla" w:hAnsi="Sakkal Majalla"/>
                <w:sz w:val="34"/>
              </w:rPr>
            </w:pPr>
            <w:r w:rsidRPr="00864A30">
              <w:rPr>
                <w:rFonts w:ascii="Sakkal Majalla" w:hAnsi="Sakkal Majalla"/>
                <w:sz w:val="34"/>
                <w:rtl/>
              </w:rPr>
              <w:t>الإجابة على سؤال "ماذا حدث؟</w:t>
            </w:r>
            <w:r w:rsidRPr="00864A30">
              <w:rPr>
                <w:rFonts w:ascii="Sakkal Majalla" w:hAnsi="Sakkal Majalla"/>
                <w:sz w:val="34"/>
              </w:rPr>
              <w:t>"</w:t>
            </w:r>
          </w:p>
          <w:p w14:paraId="25E6B899" w14:textId="77777777" w:rsidR="00DE2625" w:rsidRPr="00DE2625" w:rsidRDefault="00DE2625" w:rsidP="00DE2625">
            <w:pPr>
              <w:rPr>
                <w:rFonts w:ascii="Sakkal Majalla" w:hAnsi="Sakkal Majalla"/>
                <w:sz w:val="34"/>
                <w:rtl/>
              </w:rPr>
            </w:pPr>
          </w:p>
        </w:tc>
        <w:tc>
          <w:tcPr>
            <w:tcW w:w="2924" w:type="dxa"/>
          </w:tcPr>
          <w:p w14:paraId="1F449BAD" w14:textId="2A50220A" w:rsidR="00DE2625" w:rsidRDefault="00DE2625" w:rsidP="00DE2625">
            <w:pPr>
              <w:rPr>
                <w:rFonts w:ascii="Sakkal Majalla" w:hAnsi="Sakkal Majalla"/>
                <w:sz w:val="34"/>
                <w:rtl/>
              </w:rPr>
            </w:pPr>
            <w:r w:rsidRPr="00864A30">
              <w:rPr>
                <w:rFonts w:ascii="Sakkal Majalla" w:hAnsi="Sakkal Majalla"/>
                <w:sz w:val="34"/>
                <w:rtl/>
              </w:rPr>
              <w:t>يركّز على وصف البيانات التاريخيّة وتلخيصها لفهم ما حدث في الماضي. يستخدم الإحصائيّات الوصفيّة مثل المتوسّطات، والنسب المئويّة، والتوزيعات</w:t>
            </w:r>
            <w:r w:rsidRPr="00864A30">
              <w:rPr>
                <w:rFonts w:ascii="Sakkal Majalla" w:hAnsi="Sakkal Majalla"/>
                <w:sz w:val="34"/>
              </w:rPr>
              <w:t>.</w:t>
            </w:r>
          </w:p>
        </w:tc>
        <w:tc>
          <w:tcPr>
            <w:tcW w:w="2490" w:type="dxa"/>
          </w:tcPr>
          <w:p w14:paraId="26150A60" w14:textId="162DCD9D" w:rsidR="00DE2625" w:rsidRPr="00DE2625" w:rsidRDefault="00DE2625" w:rsidP="00DE2625">
            <w:pPr>
              <w:rPr>
                <w:rFonts w:ascii="Sakkal Majalla" w:hAnsi="Sakkal Majalla"/>
                <w:sz w:val="34"/>
                <w:rtl/>
              </w:rPr>
            </w:pPr>
            <w:r w:rsidRPr="00864A30">
              <w:rPr>
                <w:rFonts w:ascii="Sakkal Majalla" w:hAnsi="Sakkal Majalla"/>
                <w:sz w:val="34"/>
                <w:rtl/>
              </w:rPr>
              <w:t>تقرير مبيعات شهري يُظهر أنّ المبيعات في شهر رمضان زادت بنسبة 40% مقارنةً بالشهر السابق، وأنّ المنتج "أ" كان الأكثر مبيعاً بنسبة 35% من إجمالي المبيعات</w:t>
            </w:r>
            <w:r w:rsidRPr="00864A30">
              <w:rPr>
                <w:rFonts w:ascii="Sakkal Majalla" w:hAnsi="Sakkal Majalla"/>
                <w:sz w:val="34"/>
              </w:rPr>
              <w:t>.</w:t>
            </w:r>
          </w:p>
        </w:tc>
      </w:tr>
      <w:tr w:rsidR="00DE2625" w14:paraId="70B3CF1B" w14:textId="77777777" w:rsidTr="00DE2625">
        <w:trPr>
          <w:jc w:val="center"/>
        </w:trPr>
        <w:tc>
          <w:tcPr>
            <w:tcW w:w="2949" w:type="dxa"/>
          </w:tcPr>
          <w:p w14:paraId="602D0E92" w14:textId="1EAE2C94"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التشخيصي</w:t>
            </w:r>
            <w:r w:rsidRPr="00DE2625">
              <w:rPr>
                <w:rFonts w:ascii="Adobe Arabic" w:hAnsi="Adobe Arabic" w:cs="Adobe Arabic"/>
                <w:b/>
                <w:bCs/>
                <w:sz w:val="36"/>
                <w:szCs w:val="36"/>
              </w:rPr>
              <w:t xml:space="preserve"> (Diagnostic Analytics)</w:t>
            </w:r>
          </w:p>
        </w:tc>
        <w:tc>
          <w:tcPr>
            <w:tcW w:w="2056" w:type="dxa"/>
          </w:tcPr>
          <w:p w14:paraId="3B94D96C" w14:textId="0E233D16" w:rsidR="00DE2625" w:rsidRPr="00DE2625" w:rsidRDefault="00DE2625" w:rsidP="00DE2625">
            <w:pPr>
              <w:rPr>
                <w:rFonts w:ascii="Sakkal Majalla" w:hAnsi="Sakkal Majalla"/>
                <w:sz w:val="34"/>
                <w:rtl/>
              </w:rPr>
            </w:pPr>
            <w:r w:rsidRPr="00DE2625">
              <w:rPr>
                <w:rFonts w:ascii="Sakkal Majalla" w:hAnsi="Sakkal Majalla"/>
                <w:sz w:val="34"/>
                <w:rtl/>
              </w:rPr>
              <w:t>الإجابة على سؤال "لماذا حدث ذلك؟"</w:t>
            </w:r>
          </w:p>
        </w:tc>
        <w:tc>
          <w:tcPr>
            <w:tcW w:w="2924" w:type="dxa"/>
          </w:tcPr>
          <w:p w14:paraId="5865CAAA" w14:textId="7A85055E" w:rsidR="00DE2625" w:rsidRPr="00DE2625" w:rsidRDefault="00DE2625" w:rsidP="00DE2625">
            <w:pPr>
              <w:rPr>
                <w:rFonts w:ascii="Sakkal Majalla" w:hAnsi="Sakkal Majalla"/>
                <w:sz w:val="34"/>
                <w:rtl/>
              </w:rPr>
            </w:pPr>
            <w:r w:rsidRPr="00864A30">
              <w:rPr>
                <w:rFonts w:ascii="Sakkal Majalla" w:hAnsi="Sakkal Majalla"/>
                <w:sz w:val="34"/>
                <w:rtl/>
              </w:rPr>
              <w:t xml:space="preserve">يحفر أعمق لفهم أسباب النتائج التي كشف عنها </w:t>
            </w:r>
            <w:r w:rsidRPr="00864A30">
              <w:rPr>
                <w:rFonts w:ascii="Sakkal Majalla" w:hAnsi="Sakkal Majalla"/>
                <w:sz w:val="34"/>
                <w:rtl/>
              </w:rPr>
              <w:lastRenderedPageBreak/>
              <w:t>التحليل الوصفي. يستخدم تقنيّات مثل تحليل الارتباط، والحفر في البيانات</w:t>
            </w:r>
            <w:r w:rsidRPr="00864A30">
              <w:rPr>
                <w:rFonts w:ascii="Sakkal Majalla" w:hAnsi="Sakkal Majalla"/>
                <w:sz w:val="34"/>
              </w:rPr>
              <w:t xml:space="preserve"> (Drill-down).</w:t>
            </w:r>
          </w:p>
        </w:tc>
        <w:tc>
          <w:tcPr>
            <w:tcW w:w="2490" w:type="dxa"/>
          </w:tcPr>
          <w:p w14:paraId="541CD212" w14:textId="2F4DFDDD" w:rsidR="00DE2625" w:rsidRPr="00DE2625" w:rsidRDefault="00DE2625" w:rsidP="00DE2625">
            <w:pPr>
              <w:rPr>
                <w:rFonts w:ascii="Sakkal Majalla" w:hAnsi="Sakkal Majalla"/>
                <w:sz w:val="34"/>
                <w:rtl/>
              </w:rPr>
            </w:pPr>
            <w:r w:rsidRPr="00864A30">
              <w:rPr>
                <w:rFonts w:ascii="Sakkal Majalla" w:hAnsi="Sakkal Majalla"/>
                <w:sz w:val="34"/>
                <w:rtl/>
              </w:rPr>
              <w:lastRenderedPageBreak/>
              <w:t xml:space="preserve">بعد ملاحظة انخفاض في المبيعات خلال الربع </w:t>
            </w:r>
            <w:r w:rsidRPr="00864A30">
              <w:rPr>
                <w:rFonts w:ascii="Sakkal Majalla" w:hAnsi="Sakkal Majalla"/>
                <w:sz w:val="34"/>
                <w:rtl/>
              </w:rPr>
              <w:lastRenderedPageBreak/>
              <w:t>الثاني، يكشف التحليل التشخيصي أنّ السبب هو زيادة أسعار المنافسين بنسبة 15% ممّا دفع العملاء للتحوّل إلى منتجاتنا، ثمّ عودتهم بعد تعديل الأسعار</w:t>
            </w:r>
            <w:r w:rsidRPr="00864A30">
              <w:rPr>
                <w:rFonts w:ascii="Sakkal Majalla" w:hAnsi="Sakkal Majalla"/>
                <w:sz w:val="34"/>
              </w:rPr>
              <w:t>.</w:t>
            </w:r>
          </w:p>
        </w:tc>
      </w:tr>
      <w:tr w:rsidR="00DE2625" w14:paraId="30C39F16" w14:textId="77777777" w:rsidTr="00DE2625">
        <w:trPr>
          <w:jc w:val="center"/>
        </w:trPr>
        <w:tc>
          <w:tcPr>
            <w:tcW w:w="2949" w:type="dxa"/>
          </w:tcPr>
          <w:p w14:paraId="5632CF1E" w14:textId="77777777" w:rsid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التنبّؤي</w:t>
            </w:r>
          </w:p>
          <w:p w14:paraId="3D1D4575" w14:textId="12C622D4"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Pr>
              <w:t xml:space="preserve"> (Predictive Analytics)</w:t>
            </w:r>
          </w:p>
        </w:tc>
        <w:tc>
          <w:tcPr>
            <w:tcW w:w="2056" w:type="dxa"/>
          </w:tcPr>
          <w:p w14:paraId="26FE5CB7" w14:textId="160D1738" w:rsidR="00DE2625" w:rsidRPr="00DE2625" w:rsidRDefault="00DE2625" w:rsidP="00DE2625">
            <w:pPr>
              <w:rPr>
                <w:rFonts w:ascii="Sakkal Majalla" w:hAnsi="Sakkal Majalla"/>
                <w:sz w:val="34"/>
                <w:rtl/>
              </w:rPr>
            </w:pPr>
            <w:r w:rsidRPr="00864A30">
              <w:rPr>
                <w:rFonts w:ascii="Sakkal Majalla" w:hAnsi="Sakkal Majalla"/>
                <w:sz w:val="34"/>
                <w:rtl/>
              </w:rPr>
              <w:t>الإجابة على سؤال "ماذا قد يحدث؟</w:t>
            </w:r>
            <w:r w:rsidRPr="00864A30">
              <w:rPr>
                <w:rFonts w:ascii="Sakkal Majalla" w:hAnsi="Sakkal Majalla"/>
                <w:sz w:val="34"/>
              </w:rPr>
              <w:t>"</w:t>
            </w:r>
          </w:p>
        </w:tc>
        <w:tc>
          <w:tcPr>
            <w:tcW w:w="2924" w:type="dxa"/>
          </w:tcPr>
          <w:p w14:paraId="0737AFB3" w14:textId="23C8C60B" w:rsidR="00DE2625" w:rsidRPr="00DE2625" w:rsidRDefault="00DE2625" w:rsidP="00DE2625">
            <w:pPr>
              <w:rPr>
                <w:rFonts w:ascii="Sakkal Majalla" w:hAnsi="Sakkal Majalla"/>
                <w:sz w:val="34"/>
                <w:rtl/>
              </w:rPr>
            </w:pPr>
            <w:r w:rsidRPr="00864A30">
              <w:rPr>
                <w:rFonts w:ascii="Sakkal Majalla" w:hAnsi="Sakkal Majalla"/>
                <w:sz w:val="34"/>
                <w:rtl/>
              </w:rPr>
              <w:t>يستخدم النماذج الإحصائيّة والتعلّم الآلي للتنبّؤ بالنتائج المستقبليّة بناءً على البيانات التاريخيّة. يُعتبر هذا النوع من أهمّ تطبيقات الذكاء الاصطناعي في تحليل البيانات</w:t>
            </w:r>
            <w:r w:rsidRPr="00864A30">
              <w:rPr>
                <w:rFonts w:ascii="Sakkal Majalla" w:hAnsi="Sakkal Majalla"/>
                <w:sz w:val="34"/>
              </w:rPr>
              <w:t>.</w:t>
            </w:r>
          </w:p>
        </w:tc>
        <w:tc>
          <w:tcPr>
            <w:tcW w:w="2490" w:type="dxa"/>
          </w:tcPr>
          <w:p w14:paraId="7E5C29FC" w14:textId="7A758C61" w:rsidR="00DE2625" w:rsidRPr="00DE2625" w:rsidRDefault="00DE2625" w:rsidP="00DE2625">
            <w:pPr>
              <w:rPr>
                <w:rFonts w:ascii="Sakkal Majalla" w:hAnsi="Sakkal Majalla"/>
                <w:sz w:val="34"/>
                <w:rtl/>
              </w:rPr>
            </w:pPr>
            <w:r w:rsidRPr="00864A30">
              <w:rPr>
                <w:rFonts w:ascii="Sakkal Majalla" w:hAnsi="Sakkal Majalla"/>
                <w:sz w:val="34"/>
                <w:rtl/>
              </w:rPr>
              <w:t>استخدام بيانات العملاء السابقة (الشراء، التصفّح، التفاعل) للتنبّؤ باحتماليّة شراء منتج جديد، أو التنبّؤ بإلغاء الاشتراك</w:t>
            </w:r>
            <w:r w:rsidRPr="00864A30">
              <w:rPr>
                <w:rFonts w:ascii="Sakkal Majalla" w:hAnsi="Sakkal Majalla"/>
                <w:sz w:val="34"/>
              </w:rPr>
              <w:t xml:space="preserve"> (Churn Prediction).</w:t>
            </w:r>
          </w:p>
        </w:tc>
      </w:tr>
      <w:tr w:rsidR="00DE2625" w14:paraId="36A62690" w14:textId="77777777" w:rsidTr="00DE2625">
        <w:trPr>
          <w:jc w:val="center"/>
        </w:trPr>
        <w:tc>
          <w:tcPr>
            <w:tcW w:w="2949" w:type="dxa"/>
          </w:tcPr>
          <w:p w14:paraId="5BBAD041" w14:textId="30351AF8"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الإرشادي</w:t>
            </w:r>
            <w:r w:rsidRPr="00DE2625">
              <w:rPr>
                <w:rFonts w:ascii="Adobe Arabic" w:hAnsi="Adobe Arabic" w:cs="Adobe Arabic"/>
                <w:b/>
                <w:bCs/>
                <w:sz w:val="36"/>
                <w:szCs w:val="36"/>
              </w:rPr>
              <w:t xml:space="preserve"> (Prescriptive Analytics)</w:t>
            </w:r>
          </w:p>
        </w:tc>
        <w:tc>
          <w:tcPr>
            <w:tcW w:w="2056" w:type="dxa"/>
          </w:tcPr>
          <w:p w14:paraId="28D42F79" w14:textId="3669F1F7" w:rsidR="00DE2625" w:rsidRPr="00DE2625" w:rsidRDefault="00DE2625" w:rsidP="00DE2625">
            <w:pPr>
              <w:rPr>
                <w:rFonts w:ascii="Sakkal Majalla" w:hAnsi="Sakkal Majalla"/>
                <w:sz w:val="34"/>
                <w:rtl/>
              </w:rPr>
            </w:pPr>
            <w:r w:rsidRPr="00864A30">
              <w:rPr>
                <w:rFonts w:ascii="Sakkal Majalla" w:hAnsi="Sakkal Majalla"/>
                <w:sz w:val="34"/>
                <w:rtl/>
              </w:rPr>
              <w:t>الإجابة على سؤال "ما الذي يجب فعله؟</w:t>
            </w:r>
            <w:r w:rsidRPr="00864A30">
              <w:rPr>
                <w:rFonts w:ascii="Sakkal Majalla" w:hAnsi="Sakkal Majalla"/>
                <w:sz w:val="34"/>
              </w:rPr>
              <w:t>"</w:t>
            </w:r>
          </w:p>
        </w:tc>
        <w:tc>
          <w:tcPr>
            <w:tcW w:w="2924" w:type="dxa"/>
          </w:tcPr>
          <w:p w14:paraId="6F2DF0F9" w14:textId="3A402007" w:rsidR="00DE2625" w:rsidRPr="00DE2625" w:rsidRDefault="00DE2625" w:rsidP="00DE2625">
            <w:pPr>
              <w:rPr>
                <w:rFonts w:ascii="Sakkal Majalla" w:hAnsi="Sakkal Majalla"/>
                <w:sz w:val="34"/>
                <w:rtl/>
              </w:rPr>
            </w:pPr>
            <w:r w:rsidRPr="00864A30">
              <w:rPr>
                <w:rFonts w:ascii="Sakkal Majalla" w:hAnsi="Sakkal Majalla"/>
                <w:sz w:val="34"/>
                <w:rtl/>
              </w:rPr>
              <w:t>يُقدّم توصيات محدّدة للإجراءات بناءً على نتائج التحليل التنبّؤي. يستخدم خوارزميّات تحسين معقّدة وذكاء اصطناعي متقدّم</w:t>
            </w:r>
            <w:r w:rsidRPr="00864A30">
              <w:rPr>
                <w:rFonts w:ascii="Sakkal Majalla" w:hAnsi="Sakkal Majalla"/>
                <w:sz w:val="34"/>
              </w:rPr>
              <w:t>.</w:t>
            </w:r>
          </w:p>
        </w:tc>
        <w:tc>
          <w:tcPr>
            <w:tcW w:w="2490" w:type="dxa"/>
          </w:tcPr>
          <w:p w14:paraId="50826D41" w14:textId="4CCEC2AF" w:rsidR="00DE2625" w:rsidRPr="00DE2625" w:rsidRDefault="00DE2625" w:rsidP="00DE2625">
            <w:pPr>
              <w:rPr>
                <w:rFonts w:ascii="Sakkal Majalla" w:hAnsi="Sakkal Majalla"/>
                <w:sz w:val="34"/>
                <w:rtl/>
              </w:rPr>
            </w:pPr>
            <w:r w:rsidRPr="00864A30">
              <w:rPr>
                <w:rFonts w:ascii="Sakkal Majalla" w:hAnsi="Sakkal Majalla"/>
                <w:sz w:val="34"/>
                <w:rtl/>
              </w:rPr>
              <w:t>نظام يُحلّل بيانات المخزون والطلب والأسعار، ويُوصي تلقائيّاً بالكمّيّة المثلى للطلب من كلّ منتج، والتوقيت الأنسب، والموزّع الأفضل من حيث التكلفة والجودة</w:t>
            </w:r>
            <w:r w:rsidRPr="00864A30">
              <w:rPr>
                <w:rFonts w:ascii="Sakkal Majalla" w:hAnsi="Sakkal Majalla"/>
                <w:sz w:val="34"/>
              </w:rPr>
              <w:t>.</w:t>
            </w:r>
          </w:p>
        </w:tc>
      </w:tr>
    </w:tbl>
    <w:p w14:paraId="6D5F818F" w14:textId="77777777" w:rsidR="00864A30" w:rsidRPr="00864A30" w:rsidRDefault="00864A30" w:rsidP="00864A30">
      <w:pPr>
        <w:rPr>
          <w:rFonts w:ascii="Sakkal Majalla" w:hAnsi="Sakkal Majalla"/>
          <w:sz w:val="34"/>
        </w:rPr>
      </w:pPr>
      <w:r w:rsidRPr="00864A30">
        <w:rPr>
          <w:rFonts w:ascii="Sakkal Majalla" w:hAnsi="Sakkal Majalla"/>
          <w:b/>
          <w:bCs/>
          <w:sz w:val="34"/>
          <w:rtl/>
        </w:rPr>
        <w:t>إحصائيّة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وفقاً لدراسة أجرتها شركة</w:t>
      </w:r>
      <w:r w:rsidRPr="00864A30">
        <w:rPr>
          <w:rFonts w:ascii="Sakkal Majalla" w:hAnsi="Sakkal Majalla"/>
          <w:sz w:val="34"/>
        </w:rPr>
        <w:t xml:space="preserve"> Gartner </w:t>
      </w:r>
      <w:r w:rsidRPr="00864A30">
        <w:rPr>
          <w:rFonts w:ascii="Sakkal Majalla" w:hAnsi="Sakkal Majalla"/>
          <w:sz w:val="34"/>
          <w:rtl/>
        </w:rPr>
        <w:t>عام 2023، فإنّ 65% من الشركات التي تستخدم التحليل التنبّؤي حقّقت تحسيناً ملموساً في معدّلات الاحتفاظ بالعملاء</w:t>
      </w:r>
      <w:r w:rsidRPr="00864A30">
        <w:rPr>
          <w:rFonts w:ascii="Sakkal Majalla" w:hAnsi="Sakkal Majalla"/>
          <w:sz w:val="34"/>
        </w:rPr>
        <w:t>.</w:t>
      </w:r>
    </w:p>
    <w:p w14:paraId="16BD4C48" w14:textId="77777777" w:rsidR="00864A30" w:rsidRPr="00864A30" w:rsidRDefault="00864A30" w:rsidP="00864A30">
      <w:pPr>
        <w:rPr>
          <w:rFonts w:ascii="Sakkal Majalla" w:hAnsi="Sakkal Majalla"/>
          <w:sz w:val="34"/>
        </w:rPr>
      </w:pPr>
    </w:p>
    <w:p w14:paraId="77241B6D" w14:textId="10B5C657" w:rsidR="00864A30" w:rsidRPr="00864A30" w:rsidRDefault="00DE2625" w:rsidP="00864A30">
      <w:pPr>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605948D2" wp14:editId="0E1A09A4">
                <wp:extent cx="5731510" cy="895350"/>
                <wp:effectExtent l="0" t="0" r="21590" b="19050"/>
                <wp:docPr id="16648447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17000246"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1245468" name="مجموعة 39"/>
                        <wpg:cNvGrpSpPr/>
                        <wpg:grpSpPr>
                          <a:xfrm>
                            <a:off x="0" y="0"/>
                            <a:ext cx="5731510" cy="895350"/>
                            <a:chOff x="0" y="0"/>
                            <a:chExt cx="5878196" cy="918845"/>
                          </a:xfrm>
                        </wpg:grpSpPr>
                        <wpg:grpSp>
                          <wpg:cNvPr id="1004256952" name="مجموعة 40"/>
                          <wpg:cNvGrpSpPr/>
                          <wpg:grpSpPr>
                            <a:xfrm>
                              <a:off x="0" y="0"/>
                              <a:ext cx="5878196" cy="918845"/>
                              <a:chOff x="0" y="0"/>
                              <a:chExt cx="6240348" cy="919070"/>
                            </a:xfrm>
                          </wpg:grpSpPr>
                          <wpg:grpSp>
                            <wpg:cNvPr id="2123813386" name="مجموعة 41"/>
                            <wpg:cNvGrpSpPr/>
                            <wpg:grpSpPr>
                              <a:xfrm>
                                <a:off x="0" y="169208"/>
                                <a:ext cx="5433072" cy="580613"/>
                                <a:chOff x="0" y="169208"/>
                                <a:chExt cx="5433072" cy="580613"/>
                              </a:xfrm>
                            </wpg:grpSpPr>
                            <wps:wsp>
                              <wps:cNvPr id="1372349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348232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23054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4394524" name="مربع نص 41"/>
                          <wps:cNvSpPr txBox="1"/>
                          <wps:spPr>
                            <a:xfrm>
                              <a:off x="204484" y="257055"/>
                              <a:ext cx="4616071" cy="387740"/>
                            </a:xfrm>
                            <a:prstGeom prst="rect">
                              <a:avLst/>
                            </a:prstGeom>
                            <a:noFill/>
                          </wps:spPr>
                          <wps:txbx>
                            <w:txbxContent>
                              <w:p w14:paraId="09073B97" w14:textId="75D1E7C7" w:rsidR="00DE2625" w:rsidRDefault="00DE2625" w:rsidP="00DE2625">
                                <w:pPr>
                                  <w:rPr>
                                    <w:rFonts w:eastAsia="Calibri" w:hAnsi="Adobe Arabic" w:cs="Adobe Arabic"/>
                                    <w:b/>
                                    <w:bCs/>
                                    <w:color w:val="FFFFFF"/>
                                    <w:kern w:val="24"/>
                                    <w:sz w:val="36"/>
                                    <w:szCs w:val="36"/>
                                    <w:lang w:bidi="ar-EG"/>
                                  </w:rPr>
                                </w:pPr>
                                <w:r w:rsidRPr="00DE2625">
                                  <w:rPr>
                                    <w:rFonts w:eastAsia="Calibri" w:hAnsi="Adobe Arabic" w:cs="Adobe Arabic"/>
                                    <w:b/>
                                    <w:bCs/>
                                    <w:color w:val="FFFFFF"/>
                                    <w:kern w:val="24"/>
                                    <w:sz w:val="36"/>
                                    <w:szCs w:val="36"/>
                                    <w:rtl/>
                                    <w:lang w:bidi="ar-EG"/>
                                  </w:rPr>
                                  <w:t>مفهوم الذكاء الاصطناعي وعلاقته بعلم البيانات</w:t>
                                </w:r>
                              </w:p>
                            </w:txbxContent>
                          </wps:txbx>
                          <wps:bodyPr wrap="square" rtlCol="1">
                            <a:spAutoFit/>
                          </wps:bodyPr>
                        </wps:wsp>
                      </wpg:grpSp>
                    </wpg:wgp>
                  </a:graphicData>
                </a:graphic>
              </wp:inline>
            </w:drawing>
          </mc:Choice>
          <mc:Fallback>
            <w:pict>
              <v:group w14:anchorId="605948D2" id="_x0000_s10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">
                <v:shape id="صورة 38" o:spid="_x0000_s11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">
                  <v:imagedata r:id="rId83" o:title=""/>
                </v:shape>
                <v:group id="مجموعة 39" o:spid="_x0000_s1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">
                  <v:group id="مجموعة 40" o:spid="_x0000_s1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">
                    <v:group id="مجموعة 41" o:spid="_x0000_s1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">
                      <v:shape id="شكل حر 42" o:spid="_x0000_s1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" fillcolor="#168489" stroked="f" strokeweight="1pt">
                        <v:stroke joinstyle="miter"/>
                      </v:roundrect>
                    </v:group>
                    <v:oval id="شكل بيضاوي 44" o:spid="_x0000_s1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" filled="f" strokecolor="#a5a5a5 [2092]" strokeweight="1pt">
                      <v:stroke joinstyle="miter"/>
                    </v:oval>
                  </v:group>
                  <v:shape id="مربع نص 41" o:spid="_x0000_s11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" filled="f" stroked="f">
                    <v:textbox style="mso-fit-shape-to-text:t">
                      <w:txbxContent>
                        <w:p w14:paraId="09073B97" w14:textId="75D1E7C7" w:rsidR="00DE2625" w:rsidRDefault="00DE2625" w:rsidP="00DE2625">
                          <w:pPr>
                            <w:rPr>
                              <w:rFonts w:eastAsia="Calibri" w:hAnsi="Adobe Arabic" w:cs="Adobe Arabic"/>
                              <w:b/>
                              <w:bCs/>
                              <w:color w:val="FFFFFF"/>
                              <w:kern w:val="24"/>
                              <w:sz w:val="36"/>
                              <w:szCs w:val="36"/>
                              <w:lang w:bidi="ar-EG"/>
                            </w:rPr>
                          </w:pPr>
                          <w:r w:rsidRPr="00DE2625">
                            <w:rPr>
                              <w:rFonts w:eastAsia="Calibri" w:hAnsi="Adobe Arabic" w:cs="Adobe Arabic"/>
                              <w:b/>
                              <w:bCs/>
                              <w:color w:val="FFFFFF"/>
                              <w:kern w:val="24"/>
                              <w:sz w:val="36"/>
                              <w:szCs w:val="36"/>
                              <w:rtl/>
                              <w:lang w:bidi="ar-EG"/>
                            </w:rPr>
                            <w:t>مفهوم الذكاء الاصطناعي وعلاقته بعلم البيانات</w:t>
                          </w:r>
                        </w:p>
                      </w:txbxContent>
                    </v:textbox>
                  </v:shape>
                </v:group>
                <w10:anchorlock/>
              </v:group>
            </w:pict>
          </mc:Fallback>
        </mc:AlternateContent>
      </w:r>
    </w:p>
    <w:p w14:paraId="3F3D2A6C" w14:textId="1EF38081" w:rsidR="00864A30" w:rsidRPr="00DE2625" w:rsidRDefault="00FE609F" w:rsidP="00864A30">
      <w:pPr>
        <w:rPr>
          <w:rFonts w:ascii="Sakkal Majalla" w:hAnsi="Sakkal Majalla"/>
          <w:b/>
          <w:bCs/>
          <w:color w:val="008080"/>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882944" behindDoc="0" locked="0" layoutInCell="1" allowOverlap="1" wp14:anchorId="7E959B4B" wp14:editId="4A9AE185">
                <wp:simplePos x="0" y="0"/>
                <wp:positionH relativeFrom="column">
                  <wp:posOffset>5143500</wp:posOffset>
                </wp:positionH>
                <wp:positionV relativeFrom="paragraph">
                  <wp:posOffset>-635</wp:posOffset>
                </wp:positionV>
                <wp:extent cx="582930" cy="474345"/>
                <wp:effectExtent l="0" t="0" r="7620" b="20955"/>
                <wp:wrapSquare wrapText="bothSides"/>
                <wp:docPr id="78018444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347324584"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97404530"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192131" id="Group 29" o:spid="_x0000_s1026" style="position:absolute;margin-left:405pt;margin-top:-.05pt;width:45.9pt;height:37.35pt;z-index:2528829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q3uiOdQMAAFwIAAAOAAAAAAAAAAAAAAAAADoCAABkcnMvZTJvRG9jLnhtbFBLAQIt&#10;AAoAAAAAAAAAIQC1x7CUZBYAAGQWAAAUAAAAAAAAAAAAAAAAANsFAABkcnMvbWVkaWEvaW1hZ2Ux&#10;LnBuZ1BLAQItABQABgAIAAAAIQCx8WDK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" fillcolor="#168489" strokecolor="#168489" strokeweight="1pt">
                  <v:stroke joinstyle="miter"/>
                </v:roundrect>
                <w10:wrap type="square"/>
              </v:group>
            </w:pict>
          </mc:Fallback>
        </mc:AlternateContent>
      </w:r>
      <w:r w:rsidR="00543A37" w:rsidRPr="00543A37">
        <w:rPr>
          <w:rFonts w:ascii="Sakkal Majalla" w:hAnsi="Sakkal Majalla"/>
          <w:noProof/>
          <w:sz w:val="34"/>
        </w:rPr>
        <w:drawing>
          <wp:anchor distT="0" distB="0" distL="114300" distR="114300" simplePos="0" relativeHeight="252823552" behindDoc="0" locked="0" layoutInCell="1" allowOverlap="1" wp14:anchorId="0337DA08" wp14:editId="02528531">
            <wp:simplePos x="0" y="0"/>
            <wp:positionH relativeFrom="column">
              <wp:posOffset>57785</wp:posOffset>
            </wp:positionH>
            <wp:positionV relativeFrom="paragraph">
              <wp:posOffset>120650</wp:posOffset>
            </wp:positionV>
            <wp:extent cx="886460" cy="886460"/>
            <wp:effectExtent l="0" t="0" r="8890" b="8890"/>
            <wp:wrapSquare wrapText="bothSides"/>
            <wp:docPr id="215991162" name="صورة 180"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rtificial intelligence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86460" cy="886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DE2625">
        <w:rPr>
          <w:rFonts w:ascii="Sakkal Majalla" w:hAnsi="Sakkal Majalla"/>
          <w:b/>
          <w:bCs/>
          <w:color w:val="008080"/>
          <w:sz w:val="34"/>
          <w:rtl/>
        </w:rPr>
        <w:t>تعريف الذكاء الاصطناعي</w:t>
      </w:r>
    </w:p>
    <w:p w14:paraId="28913499" w14:textId="260035AC" w:rsidR="00864A30" w:rsidRPr="00864A30" w:rsidRDefault="00424D60" w:rsidP="00543A37">
      <w:pPr>
        <w:rPr>
          <w:rFonts w:ascii="Sakkal Majalla" w:hAnsi="Sakkal Majalla"/>
          <w:sz w:val="34"/>
        </w:rPr>
      </w:pPr>
      <w:r>
        <w:rPr>
          <w:noProof/>
        </w:rPr>
        <w:drawing>
          <wp:anchor distT="0" distB="0" distL="114300" distR="114300" simplePos="0" relativeHeight="252928000" behindDoc="0" locked="0" layoutInCell="1" allowOverlap="1" wp14:anchorId="6B474C62" wp14:editId="128617ED">
            <wp:simplePos x="0" y="0"/>
            <wp:positionH relativeFrom="margin">
              <wp:align>left</wp:align>
            </wp:positionH>
            <wp:positionV relativeFrom="paragraph">
              <wp:posOffset>751205</wp:posOffset>
            </wp:positionV>
            <wp:extent cx="899795" cy="1242060"/>
            <wp:effectExtent l="0" t="0" r="0" b="0"/>
            <wp:wrapSquare wrapText="bothSides"/>
            <wp:docPr id="749574883" name="صورة 523" descr="Stanford's John McCarthy, seminal figure of artificial intelligence, dies  at 84 | Stanford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tanford's John McCarthy, seminal figure of artificial intelligence, dies  at 84 | Stanford Repor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99795" cy="1242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sz w:val="34"/>
          <w:rtl/>
        </w:rPr>
        <w:t>الذكاء الاصطناعي</w:t>
      </w:r>
      <w:r w:rsidR="00864A30" w:rsidRPr="00864A30">
        <w:rPr>
          <w:rFonts w:ascii="Sakkal Majalla" w:hAnsi="Sakkal Majalla"/>
          <w:sz w:val="34"/>
        </w:rPr>
        <w:t xml:space="preserve"> (Artificial Intelligence - AI) </w:t>
      </w:r>
      <w:r w:rsidR="00864A30" w:rsidRPr="00864A30">
        <w:rPr>
          <w:rFonts w:ascii="Sakkal Majalla" w:hAnsi="Sakkal Majalla"/>
          <w:sz w:val="34"/>
          <w:rtl/>
        </w:rPr>
        <w:t xml:space="preserve">هو مجال علمي يهدف إلى تطوير أنظمة </w:t>
      </w:r>
      <w:r w:rsidR="00EC6DCA" w:rsidRPr="00864A30">
        <w:rPr>
          <w:rFonts w:ascii="Sakkal Majalla" w:hAnsi="Sakkal Majalla" w:hint="cs"/>
          <w:sz w:val="34"/>
          <w:rtl/>
        </w:rPr>
        <w:t xml:space="preserve">حاسوبيّة </w:t>
      </w:r>
      <w:r w:rsidR="00EC6DCA" w:rsidRPr="00543A37">
        <w:rPr>
          <w:rFonts w:ascii="Sakkal Majalla" w:hAnsi="Sakkal Majalla" w:hint="cs"/>
          <w:sz w:val="34"/>
          <w:rtl/>
        </w:rPr>
        <w:t>قادرة</w:t>
      </w:r>
      <w:r w:rsidR="00864A30" w:rsidRPr="00864A30">
        <w:rPr>
          <w:rFonts w:ascii="Sakkal Majalla" w:hAnsi="Sakkal Majalla"/>
          <w:sz w:val="34"/>
          <w:rtl/>
        </w:rPr>
        <w:t xml:space="preserve"> على أداء مهامّ تتطلّب عادةً ذكاءً بشريّاً، مثل: التعلّم، التفكير، حلّ المشكلات، فهم اللغة، والإدراك البصري</w:t>
      </w:r>
      <w:r w:rsidR="00864A30" w:rsidRPr="00864A30">
        <w:rPr>
          <w:rFonts w:ascii="Sakkal Majalla" w:hAnsi="Sakkal Majalla"/>
          <w:sz w:val="34"/>
        </w:rPr>
        <w:t>.</w:t>
      </w:r>
    </w:p>
    <w:p w14:paraId="659B905F" w14:textId="4CE5C696" w:rsidR="00864A30" w:rsidRPr="00864A30" w:rsidRDefault="00864A30" w:rsidP="00864A30">
      <w:pPr>
        <w:rPr>
          <w:rFonts w:ascii="Sakkal Majalla" w:hAnsi="Sakkal Majalla"/>
          <w:sz w:val="34"/>
        </w:rPr>
      </w:pPr>
      <w:r w:rsidRPr="00864A30">
        <w:rPr>
          <w:rFonts w:ascii="Sakkal Majalla" w:hAnsi="Sakkal Majalla"/>
          <w:sz w:val="34"/>
          <w:rtl/>
        </w:rPr>
        <w:t xml:space="preserve">يُعرّف </w:t>
      </w:r>
      <w:r w:rsidRPr="00864A30">
        <w:rPr>
          <w:rFonts w:ascii="Sakkal Majalla" w:hAnsi="Sakkal Majalla"/>
          <w:b/>
          <w:bCs/>
          <w:sz w:val="34"/>
        </w:rPr>
        <w:t>John McCarthy</w:t>
      </w:r>
      <w:r w:rsidRPr="00864A30">
        <w:rPr>
          <w:rFonts w:ascii="Sakkal Majalla" w:hAnsi="Sakkal Majalla"/>
          <w:sz w:val="34"/>
          <w:rtl/>
        </w:rPr>
        <w:t>، مؤسّس مصطلح الذكاء الاصطناعي عام 1956، الذكاء الاصطناعي بأنّه: "علم وهندسة صنع آلات ذكيّة</w:t>
      </w:r>
      <w:r w:rsidRPr="00864A30">
        <w:rPr>
          <w:rFonts w:ascii="Sakkal Majalla" w:hAnsi="Sakkal Majalla"/>
          <w:sz w:val="34"/>
        </w:rPr>
        <w:t>".</w:t>
      </w:r>
    </w:p>
    <w:p w14:paraId="57AC3C38" w14:textId="77777777" w:rsidR="000D7AAA" w:rsidRDefault="000D7AAA" w:rsidP="00864A30">
      <w:pPr>
        <w:rPr>
          <w:rFonts w:ascii="Sakkal Majalla" w:hAnsi="Sakkal Majalla"/>
          <w:b/>
          <w:bCs/>
          <w:color w:val="008080"/>
          <w:sz w:val="34"/>
          <w:rtl/>
        </w:rPr>
      </w:pPr>
    </w:p>
    <w:p w14:paraId="1BFE6E98" w14:textId="3D50968C" w:rsidR="00864A30" w:rsidRDefault="00864A30" w:rsidP="00864A30">
      <w:pPr>
        <w:rPr>
          <w:rFonts w:ascii="Sakkal Majalla" w:hAnsi="Sakkal Majalla"/>
          <w:b/>
          <w:bCs/>
          <w:color w:val="008080"/>
          <w:sz w:val="34"/>
          <w:rtl/>
        </w:rPr>
      </w:pPr>
      <w:r w:rsidRPr="00DE2625">
        <w:rPr>
          <w:rFonts w:ascii="Sakkal Majalla" w:hAnsi="Sakkal Majalla"/>
          <w:b/>
          <w:bCs/>
          <w:color w:val="008080"/>
          <w:sz w:val="34"/>
          <w:rtl/>
        </w:rPr>
        <w:t>المكوّنات الرئيسيّة للذكاء الاصطناعي</w:t>
      </w:r>
    </w:p>
    <w:p w14:paraId="6E770675" w14:textId="1454BDF7" w:rsidR="00543A37" w:rsidRPr="00DE2625" w:rsidRDefault="00543A37" w:rsidP="00543A37">
      <w:pPr>
        <w:jc w:val="center"/>
        <w:rPr>
          <w:rFonts w:ascii="Sakkal Majalla" w:hAnsi="Sakkal Majalla"/>
          <w:b/>
          <w:bCs/>
          <w:color w:val="008080"/>
          <w:sz w:val="34"/>
        </w:rPr>
      </w:pPr>
      <w:r w:rsidRPr="00543A37">
        <w:rPr>
          <w:rFonts w:ascii="Sakkal Majalla" w:hAnsi="Sakkal Majalla"/>
          <w:b/>
          <w:bCs/>
          <w:noProof/>
          <w:color w:val="008080"/>
          <w:sz w:val="34"/>
        </w:rPr>
        <mc:AlternateContent>
          <mc:Choice Requires="wpg">
            <w:drawing>
              <wp:inline distT="0" distB="0" distL="0" distR="0" wp14:anchorId="120862AF" wp14:editId="61EAD8FC">
                <wp:extent cx="5146040" cy="1212258"/>
                <wp:effectExtent l="0" t="0" r="0" b="0"/>
                <wp:docPr id="1312392521" name="مجموعة 8"/>
                <wp:cNvGraphicFramePr/>
                <a:graphic xmlns:a="http://schemas.openxmlformats.org/drawingml/2006/main">
                  <a:graphicData uri="http://schemas.microsoft.com/office/word/2010/wordprocessingGroup">
                    <wpg:wgp>
                      <wpg:cNvGrpSpPr/>
                      <wpg:grpSpPr>
                        <a:xfrm>
                          <a:off x="0" y="0"/>
                          <a:ext cx="5146040" cy="1212258"/>
                          <a:chOff x="0" y="0"/>
                          <a:chExt cx="5146040" cy="1212258"/>
                        </a:xfrm>
                      </wpg:grpSpPr>
                      <pic:pic xmlns:pic="http://schemas.openxmlformats.org/drawingml/2006/picture">
                        <pic:nvPicPr>
                          <pic:cNvPr id="1920698888" name="Picture 2" descr="Machine learning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4282440" y="0"/>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4313434" name="Picture 4" descr="Deep learning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004820" y="0"/>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752378" name="Picture 6" descr="Natural language processing "/>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1727200" y="3294"/>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036478" name="Picture 8" descr="Computer vision "/>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375920" y="0"/>
                            <a:ext cx="731520" cy="731520"/>
                          </a:xfrm>
                          <a:prstGeom prst="rect">
                            <a:avLst/>
                          </a:prstGeom>
                          <a:noFill/>
                          <a:extLst>
                            <a:ext uri="{909E8E84-426E-40DD-AFC4-6F175D3DCCD1}">
                              <a14:hiddenFill xmlns:a14="http://schemas.microsoft.com/office/drawing/2010/main">
                                <a:solidFill>
                                  <a:srgbClr val="FFFFFF"/>
                                </a:solidFill>
                              </a14:hiddenFill>
                            </a:ext>
                          </a:extLst>
                        </pic:spPr>
                      </pic:pic>
                      <wps:wsp>
                        <wps:cNvPr id="860224271" name="مربع نص 4"/>
                        <wps:cNvSpPr txBox="1"/>
                        <wps:spPr>
                          <a:xfrm>
                            <a:off x="4150360" y="831135"/>
                            <a:ext cx="995680" cy="377825"/>
                          </a:xfrm>
                          <a:prstGeom prst="rect">
                            <a:avLst/>
                          </a:prstGeom>
                          <a:noFill/>
                        </wps:spPr>
                        <wps:txbx>
                          <w:txbxContent>
                            <w:p w14:paraId="4C43C70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الآلي </w:t>
                              </w:r>
                            </w:p>
                          </w:txbxContent>
                        </wps:txbx>
                        <wps:bodyPr wrap="square">
                          <a:spAutoFit/>
                        </wps:bodyPr>
                      </wps:wsp>
                      <wps:wsp>
                        <wps:cNvPr id="1283176561" name="مربع نص 5"/>
                        <wps:cNvSpPr txBox="1"/>
                        <wps:spPr>
                          <a:xfrm>
                            <a:off x="2837180" y="831152"/>
                            <a:ext cx="1066800" cy="377825"/>
                          </a:xfrm>
                          <a:prstGeom prst="rect">
                            <a:avLst/>
                          </a:prstGeom>
                          <a:noFill/>
                        </wps:spPr>
                        <wps:txbx>
                          <w:txbxContent>
                            <w:p w14:paraId="5A029AC7"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العميق </w:t>
                              </w:r>
                            </w:p>
                          </w:txbxContent>
                        </wps:txbx>
                        <wps:bodyPr wrap="square">
                          <a:spAutoFit/>
                        </wps:bodyPr>
                      </wps:wsp>
                      <wps:wsp>
                        <wps:cNvPr id="815783272" name="مربع نص 6"/>
                        <wps:cNvSpPr txBox="1"/>
                        <wps:spPr>
                          <a:xfrm>
                            <a:off x="1125220" y="834433"/>
                            <a:ext cx="1899920" cy="377825"/>
                          </a:xfrm>
                          <a:prstGeom prst="rect">
                            <a:avLst/>
                          </a:prstGeom>
                          <a:noFill/>
                        </wps:spPr>
                        <wps:txbx>
                          <w:txbxContent>
                            <w:p w14:paraId="4D80E86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معالجة اللغات الطبيعيّة</w:t>
                              </w:r>
                            </w:p>
                          </w:txbxContent>
                        </wps:txbx>
                        <wps:bodyPr wrap="square">
                          <a:spAutoFit/>
                        </wps:bodyPr>
                      </wps:wsp>
                      <wps:wsp>
                        <wps:cNvPr id="1168498472" name="مربع نص 7"/>
                        <wps:cNvSpPr txBox="1"/>
                        <wps:spPr>
                          <a:xfrm>
                            <a:off x="0" y="830757"/>
                            <a:ext cx="1239520" cy="377825"/>
                          </a:xfrm>
                          <a:prstGeom prst="rect">
                            <a:avLst/>
                          </a:prstGeom>
                          <a:noFill/>
                        </wps:spPr>
                        <wps:txbx>
                          <w:txbxContent>
                            <w:p w14:paraId="372F5E3A"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الرؤية الحاسوبيّة </w:t>
                              </w:r>
                            </w:p>
                          </w:txbxContent>
                        </wps:txbx>
                        <wps:bodyPr wrap="square">
                          <a:spAutoFit/>
                        </wps:bodyPr>
                      </wps:wsp>
                    </wpg:wgp>
                  </a:graphicData>
                </a:graphic>
              </wp:inline>
            </w:drawing>
          </mc:Choice>
          <mc:Fallback>
            <w:pict>
              <v:group w14:anchorId="120862AF" id="مجموعة 8" o:spid="_x0000_s1108" style="width:405.2pt;height:95.45pt;mso-position-horizontal-relative:char;mso-position-vertical-relative:line" coordsize="51460,12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">
                <v:shape id="Picture 2" o:spid="_x0000_s1109" type="#_x0000_t75" alt="Machine learning " style="position:absolute;left:42824;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">
                  <v:imagedata r:id="rId100" o:title="Machine learning "/>
                </v:shape>
                <v:shape id="Picture 4" o:spid="_x0000_s1110" type="#_x0000_t75" alt="Deep learning " style="position:absolute;left:30048;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">
                  <v:imagedata r:id="rId101" o:title="Deep learning "/>
                </v:shape>
                <v:shape id="Picture 6" o:spid="_x0000_s1111" type="#_x0000_t75" alt="Natural language processing " style="position:absolute;left:17272;top:32;width:7315;height:7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">
                  <v:imagedata r:id="rId102" o:title="Natural language processing "/>
                </v:shape>
                <v:shape id="Picture 8" o:spid="_x0000_s1112" type="#_x0000_t75" alt="Computer vision " style="position:absolute;left:3759;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">
                  <v:imagedata r:id="rId103" o:title="Computer vision "/>
                </v:shape>
                <v:shape id="مربع نص 4" o:spid="_x0000_s1113" type="#_x0000_t202" style="position:absolute;left:41503;top:8311;width:995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" filled="f" stroked="f">
                  <v:textbox style="mso-fit-shape-to-text:t">
                    <w:txbxContent>
                      <w:p w14:paraId="4C43C70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الآلي </w:t>
                        </w:r>
                      </w:p>
                    </w:txbxContent>
                  </v:textbox>
                </v:shape>
                <v:shape id="مربع نص 5" o:spid="_x0000_s1114" type="#_x0000_t202" style="position:absolute;left:28371;top:8311;width:1066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" filled="f" stroked="f">
                  <v:textbox style="mso-fit-shape-to-text:t">
                    <w:txbxContent>
                      <w:p w14:paraId="5A029AC7"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العميق </w:t>
                        </w:r>
                      </w:p>
                    </w:txbxContent>
                  </v:textbox>
                </v:shape>
                <v:shape id="مربع نص 6" o:spid="_x0000_s1115" type="#_x0000_t202" style="position:absolute;left:11252;top:8344;width:1899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" filled="f" stroked="f">
                  <v:textbox style="mso-fit-shape-to-text:t">
                    <w:txbxContent>
                      <w:p w14:paraId="4D80E86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معالجة اللغات الطبيعيّة</w:t>
                        </w:r>
                      </w:p>
                    </w:txbxContent>
                  </v:textbox>
                </v:shape>
                <v:shape id="مربع نص 7" o:spid="_x0000_s1116" type="#_x0000_t202" style="position:absolute;top:8307;width:1239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" filled="f" stroked="f">
                  <v:textbox style="mso-fit-shape-to-text:t">
                    <w:txbxContent>
                      <w:p w14:paraId="372F5E3A"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الرؤية الحاسوبيّة </w:t>
                        </w:r>
                      </w:p>
                    </w:txbxContent>
                  </v:textbox>
                </v:shape>
                <w10:anchorlock/>
              </v:group>
            </w:pict>
          </mc:Fallback>
        </mc:AlternateContent>
      </w:r>
    </w:p>
    <w:p w14:paraId="0AE58E25" w14:textId="436A8184"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التعلّم الآلي</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(Machine Learning)</w:t>
      </w:r>
      <w:r w:rsidRPr="00543A37">
        <w:rPr>
          <w:rFonts w:ascii="Sakkal Majalla" w:hAnsi="Sakkal Majalla"/>
          <w:color w:val="C00000"/>
          <w:sz w:val="34"/>
        </w:rPr>
        <w:t xml:space="preserve"> </w:t>
      </w:r>
      <w:r w:rsidRPr="00864A30">
        <w:rPr>
          <w:rFonts w:ascii="Sakkal Majalla" w:hAnsi="Sakkal Majalla"/>
          <w:sz w:val="34"/>
          <w:rtl/>
        </w:rPr>
        <w:t>قدرة الأنظمة على التعلّم والتحسين من التجربة دون برمجة صريحة</w:t>
      </w:r>
      <w:r w:rsidRPr="00864A30">
        <w:rPr>
          <w:rFonts w:ascii="Sakkal Majalla" w:hAnsi="Sakkal Majalla"/>
          <w:sz w:val="34"/>
        </w:rPr>
        <w:t>.</w:t>
      </w:r>
    </w:p>
    <w:p w14:paraId="238ADB83" w14:textId="67F76BE8"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التعلّم العميق</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(Deep Learning)</w:t>
      </w:r>
      <w:r w:rsidRPr="00543A37">
        <w:rPr>
          <w:rFonts w:ascii="Sakkal Majalla" w:hAnsi="Sakkal Majalla"/>
          <w:color w:val="C00000"/>
          <w:sz w:val="34"/>
        </w:rPr>
        <w:t xml:space="preserve"> </w:t>
      </w:r>
      <w:r w:rsidRPr="00864A30">
        <w:rPr>
          <w:rFonts w:ascii="Sakkal Majalla" w:hAnsi="Sakkal Majalla"/>
          <w:sz w:val="34"/>
          <w:rtl/>
        </w:rPr>
        <w:t>فرع من التعلّم الآلي يستخدم شبكات عصبيّة اصطناعيّة معقّدة تحاكي عمل الدماغ البشري</w:t>
      </w:r>
      <w:r w:rsidRPr="00864A30">
        <w:rPr>
          <w:rFonts w:ascii="Sakkal Majalla" w:hAnsi="Sakkal Majalla"/>
          <w:sz w:val="34"/>
        </w:rPr>
        <w:t>.</w:t>
      </w:r>
    </w:p>
    <w:p w14:paraId="211401AA" w14:textId="41832F40"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معالجة اللغات الطبيعيّة</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(NLP)</w:t>
      </w:r>
      <w:r w:rsidRPr="00543A37">
        <w:rPr>
          <w:rFonts w:ascii="Sakkal Majalla" w:hAnsi="Sakkal Majalla"/>
          <w:color w:val="C00000"/>
          <w:sz w:val="34"/>
        </w:rPr>
        <w:t xml:space="preserve"> </w:t>
      </w:r>
      <w:r w:rsidRPr="00864A30">
        <w:rPr>
          <w:rFonts w:ascii="Sakkal Majalla" w:hAnsi="Sakkal Majalla"/>
          <w:sz w:val="34"/>
          <w:rtl/>
        </w:rPr>
        <w:t>قدرة الآلات على فهم اللغة البشريّة وتوليدها</w:t>
      </w:r>
      <w:r w:rsidRPr="00864A30">
        <w:rPr>
          <w:rFonts w:ascii="Sakkal Majalla" w:hAnsi="Sakkal Majalla"/>
          <w:sz w:val="34"/>
        </w:rPr>
        <w:t>.</w:t>
      </w:r>
    </w:p>
    <w:p w14:paraId="17909EC4" w14:textId="4079EBC8" w:rsid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الرؤية الحاسوبيّة</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(Computer Vision)</w:t>
      </w:r>
      <w:r w:rsidRPr="00543A37">
        <w:rPr>
          <w:rFonts w:ascii="Sakkal Majalla" w:hAnsi="Sakkal Majalla"/>
          <w:color w:val="C00000"/>
          <w:sz w:val="34"/>
        </w:rPr>
        <w:t xml:space="preserve"> </w:t>
      </w:r>
      <w:r w:rsidRPr="00864A30">
        <w:rPr>
          <w:rFonts w:ascii="Sakkal Majalla" w:hAnsi="Sakkal Majalla"/>
          <w:sz w:val="34"/>
          <w:rtl/>
        </w:rPr>
        <w:t>قدرة الآلات على "رؤية" وتفسير الصور والفيديوهات</w:t>
      </w:r>
      <w:r w:rsidRPr="00864A30">
        <w:rPr>
          <w:rFonts w:ascii="Sakkal Majalla" w:hAnsi="Sakkal Majalla"/>
          <w:sz w:val="34"/>
        </w:rPr>
        <w:t>.</w:t>
      </w:r>
    </w:p>
    <w:p w14:paraId="6E32BF0E" w14:textId="34AA944B" w:rsidR="00EC6DCA" w:rsidRPr="00864A30" w:rsidRDefault="00EC6DCA" w:rsidP="00EC6DCA">
      <w:pPr>
        <w:spacing w:after="160" w:line="259" w:lineRule="auto"/>
        <w:ind w:left="720"/>
        <w:jc w:val="center"/>
        <w:rPr>
          <w:rFonts w:ascii="Sakkal Majalla" w:hAnsi="Sakkal Majalla"/>
          <w:sz w:val="34"/>
        </w:rPr>
      </w:pPr>
    </w:p>
    <w:p w14:paraId="22278E09" w14:textId="0EAF90D7" w:rsidR="00864A30" w:rsidRPr="00DE2625" w:rsidRDefault="00864A30" w:rsidP="00EC6DCA">
      <w:pPr>
        <w:keepNext/>
        <w:pageBreakBefore/>
        <w:rPr>
          <w:rFonts w:ascii="Sakkal Majalla" w:hAnsi="Sakkal Majalla"/>
          <w:b/>
          <w:bCs/>
          <w:color w:val="008080"/>
          <w:sz w:val="34"/>
        </w:rPr>
      </w:pPr>
      <w:hyperlink r:id="rId104" w:history="1">
        <w:r w:rsidRPr="00A42719">
          <w:rPr>
            <w:rStyle w:val="Hyperlink"/>
            <w:rFonts w:ascii="Sakkal Majalla" w:hAnsi="Sakkal Majalla"/>
            <w:b/>
            <w:bCs/>
            <w:sz w:val="34"/>
            <w:rtl/>
          </w:rPr>
          <w:t>العلاقة بين الذكاء الاصطناعي وعلم البيانات</w:t>
        </w:r>
      </w:hyperlink>
    </w:p>
    <w:p w14:paraId="6280B806" w14:textId="420EC86A" w:rsidR="00864A30" w:rsidRPr="00864A30" w:rsidRDefault="00EC6DCA" w:rsidP="00864A30">
      <w:pPr>
        <w:rPr>
          <w:rFonts w:ascii="Sakkal Majalla" w:hAnsi="Sakkal Majalla"/>
          <w:sz w:val="34"/>
        </w:rPr>
      </w:pPr>
      <w:r>
        <w:rPr>
          <w:noProof/>
        </w:rPr>
        <w:drawing>
          <wp:anchor distT="0" distB="0" distL="114300" distR="114300" simplePos="0" relativeHeight="252824576" behindDoc="0" locked="0" layoutInCell="1" allowOverlap="1" wp14:anchorId="52D1E47E" wp14:editId="6B96F82B">
            <wp:simplePos x="0" y="0"/>
            <wp:positionH relativeFrom="column">
              <wp:posOffset>-273050</wp:posOffset>
            </wp:positionH>
            <wp:positionV relativeFrom="paragraph">
              <wp:posOffset>294640</wp:posOffset>
            </wp:positionV>
            <wp:extent cx="787400" cy="787400"/>
            <wp:effectExtent l="0" t="0" r="0" b="0"/>
            <wp:wrapSquare wrapText="bothSides"/>
            <wp:docPr id="725471053" name="صورة 182" descr="Data sci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ata science "/>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87400" cy="787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sz w:val="34"/>
          <w:rtl/>
        </w:rPr>
        <w:t>علم البيانات</w:t>
      </w:r>
      <w:r w:rsidR="00864A30" w:rsidRPr="00864A30">
        <w:rPr>
          <w:rFonts w:ascii="Sakkal Majalla" w:hAnsi="Sakkal Majalla"/>
          <w:sz w:val="34"/>
        </w:rPr>
        <w:t xml:space="preserve"> (Data Science) </w:t>
      </w:r>
      <w:r w:rsidR="00864A30" w:rsidRPr="00864A30">
        <w:rPr>
          <w:rFonts w:ascii="Sakkal Majalla" w:hAnsi="Sakkal Majalla"/>
          <w:sz w:val="34"/>
          <w:rtl/>
        </w:rPr>
        <w:t>والذكاء الاصطناعي مترابطان بشكل وثيق، لكنّهما ليسا متطابقين</w:t>
      </w:r>
      <w:r w:rsidR="00864A30" w:rsidRPr="00864A30">
        <w:rPr>
          <w:rFonts w:ascii="Sakkal Majalla" w:hAnsi="Sakkal Majalla"/>
          <w:sz w:val="34"/>
        </w:rPr>
        <w:t>:</w:t>
      </w:r>
    </w:p>
    <w:p w14:paraId="7F20A654" w14:textId="50C57463" w:rsidR="00864A30" w:rsidRPr="00864A30" w:rsidRDefault="00864A30" w:rsidP="00864A30">
      <w:pPr>
        <w:rPr>
          <w:rFonts w:ascii="Sakkal Majalla" w:hAnsi="Sakkal Majalla"/>
          <w:sz w:val="34"/>
        </w:rPr>
      </w:pPr>
      <w:r w:rsidRPr="00EC6DCA">
        <w:rPr>
          <w:rFonts w:ascii="Sakkal Majalla" w:hAnsi="Sakkal Majalla"/>
          <w:b/>
          <w:bCs/>
          <w:color w:val="008080"/>
          <w:sz w:val="34"/>
          <w:rtl/>
        </w:rPr>
        <w:t>علم البيانات</w:t>
      </w:r>
      <w:r w:rsidRPr="00EC6DCA">
        <w:rPr>
          <w:rFonts w:ascii="Sakkal Majalla" w:hAnsi="Sakkal Majalla"/>
          <w:color w:val="008080"/>
          <w:sz w:val="34"/>
          <w:rtl/>
        </w:rPr>
        <w:t xml:space="preserve"> </w:t>
      </w:r>
      <w:r w:rsidRPr="00864A30">
        <w:rPr>
          <w:rFonts w:ascii="Sakkal Majalla" w:hAnsi="Sakkal Majalla"/>
          <w:sz w:val="34"/>
          <w:rtl/>
        </w:rPr>
        <w:t>هو مجال متعدّد التخصّصات يجمع بين الإحصاء، والرياضيّات، وعلوم الحاسوب، والمعرفة بالمجال التطبيقي، بهدف استخراج المعرفة والرؤى من البيانات</w:t>
      </w:r>
      <w:r w:rsidRPr="00864A30">
        <w:rPr>
          <w:rFonts w:ascii="Sakkal Majalla" w:hAnsi="Sakkal Majalla"/>
          <w:sz w:val="34"/>
        </w:rPr>
        <w:t>.</w:t>
      </w:r>
      <w:r w:rsidR="00EC6DCA" w:rsidRPr="00EC6DCA">
        <w:t xml:space="preserve"> </w:t>
      </w:r>
    </w:p>
    <w:p w14:paraId="2299D0CA" w14:textId="04D63F33" w:rsidR="00864A30" w:rsidRPr="00864A30" w:rsidRDefault="00EC6DCA" w:rsidP="00EC6DCA">
      <w:pPr>
        <w:rPr>
          <w:rFonts w:ascii="Sakkal Majalla" w:hAnsi="Sakkal Majalla"/>
          <w:sz w:val="34"/>
        </w:rPr>
      </w:pPr>
      <w:r w:rsidRPr="00EC6DCA">
        <w:rPr>
          <w:rFonts w:ascii="Sakkal Majalla" w:hAnsi="Sakkal Majalla"/>
          <w:noProof/>
          <w:sz w:val="34"/>
        </w:rPr>
        <w:drawing>
          <wp:anchor distT="0" distB="0" distL="114300" distR="114300" simplePos="0" relativeHeight="252825600" behindDoc="0" locked="0" layoutInCell="1" allowOverlap="1" wp14:anchorId="3D4E1A61" wp14:editId="08D088CB">
            <wp:simplePos x="0" y="0"/>
            <wp:positionH relativeFrom="column">
              <wp:posOffset>-185420</wp:posOffset>
            </wp:positionH>
            <wp:positionV relativeFrom="paragraph">
              <wp:posOffset>38100</wp:posOffset>
            </wp:positionV>
            <wp:extent cx="571500" cy="571500"/>
            <wp:effectExtent l="0" t="0" r="0" b="0"/>
            <wp:wrapSquare wrapText="bothSides"/>
            <wp:docPr id="604310402" name="صورة 184"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rtificial intelligence "/>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EC6DCA">
        <w:rPr>
          <w:rFonts w:ascii="Sakkal Majalla" w:hAnsi="Sakkal Majalla"/>
          <w:b/>
          <w:bCs/>
          <w:color w:val="008080"/>
          <w:sz w:val="34"/>
          <w:rtl/>
        </w:rPr>
        <w:t>الذكاء الاصطناعي</w:t>
      </w:r>
      <w:r w:rsidR="00864A30" w:rsidRPr="00EC6DCA">
        <w:rPr>
          <w:rFonts w:ascii="Sakkal Majalla" w:hAnsi="Sakkal Majalla"/>
          <w:color w:val="008080"/>
          <w:sz w:val="34"/>
          <w:rtl/>
        </w:rPr>
        <w:t xml:space="preserve"> </w:t>
      </w:r>
      <w:r w:rsidR="00864A30" w:rsidRPr="00864A30">
        <w:rPr>
          <w:rFonts w:ascii="Sakkal Majalla" w:hAnsi="Sakkal Majalla"/>
          <w:sz w:val="34"/>
          <w:rtl/>
        </w:rPr>
        <w:t xml:space="preserve">هو أحد الأدوات الرئيسيّة التي يستخدمها علماء البيانات، خاصّةً عندما </w:t>
      </w:r>
      <w:r w:rsidRPr="00864A30">
        <w:rPr>
          <w:rFonts w:ascii="Sakkal Majalla" w:hAnsi="Sakkal Majalla" w:hint="cs"/>
          <w:sz w:val="34"/>
          <w:rtl/>
        </w:rPr>
        <w:t xml:space="preserve">يتعلّق </w:t>
      </w:r>
      <w:r w:rsidRPr="00EC6DCA">
        <w:rPr>
          <w:rFonts w:ascii="Sakkal Majalla" w:hAnsi="Sakkal Majalla" w:hint="cs"/>
          <w:sz w:val="34"/>
          <w:rtl/>
        </w:rPr>
        <w:t>الأمر</w:t>
      </w:r>
      <w:r w:rsidR="00864A30" w:rsidRPr="00864A30">
        <w:rPr>
          <w:rFonts w:ascii="Sakkal Majalla" w:hAnsi="Sakkal Majalla"/>
          <w:sz w:val="34"/>
          <w:rtl/>
        </w:rPr>
        <w:t xml:space="preserve"> بالتنبّؤ والأتمتة</w:t>
      </w:r>
      <w:r w:rsidR="00864A30" w:rsidRPr="00864A30">
        <w:rPr>
          <w:rFonts w:ascii="Sakkal Majalla" w:hAnsi="Sakkal Majalla"/>
          <w:sz w:val="34"/>
        </w:rPr>
        <w:t>.</w:t>
      </w:r>
    </w:p>
    <w:p w14:paraId="01EB9AFF" w14:textId="13021AEA" w:rsidR="00864A30" w:rsidRPr="00864A30" w:rsidRDefault="00864A30" w:rsidP="00864A30">
      <w:pPr>
        <w:rPr>
          <w:rFonts w:ascii="Sakkal Majalla" w:hAnsi="Sakkal Majalla"/>
          <w:sz w:val="34"/>
        </w:rPr>
      </w:pPr>
      <w:hyperlink r:id="rId107" w:history="1">
        <w:r w:rsidRPr="00A42719">
          <w:rPr>
            <w:rStyle w:val="Hyperlink"/>
            <w:rFonts w:ascii="Sakkal Majalla" w:hAnsi="Sakkal Majalla"/>
            <w:b/>
            <w:bCs/>
            <w:sz w:val="34"/>
            <w:rtl/>
          </w:rPr>
          <w:t>العلاقة يمكن تصوّرها كالتالي</w:t>
        </w:r>
        <w:r w:rsidRPr="00A42719">
          <w:rPr>
            <w:rStyle w:val="Hyperlink"/>
            <w:rFonts w:ascii="Sakkal Majalla" w:hAnsi="Sakkal Majalla"/>
            <w:b/>
            <w:bCs/>
            <w:sz w:val="34"/>
          </w:rPr>
          <w:t>:</w:t>
        </w:r>
      </w:hyperlink>
    </w:p>
    <w:p w14:paraId="46A5D24C"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علم البيانات = الإطار الشامل</w:t>
      </w:r>
    </w:p>
    <w:p w14:paraId="62818726"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تحليل البيانات = الممارسة والتطبيق</w:t>
      </w:r>
    </w:p>
    <w:p w14:paraId="1E2AAFF9"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الذكاء الاصطناعي والتعلّم الآلي = الأدوات والتقنيّات المتقدّمة</w:t>
      </w:r>
    </w:p>
    <w:p w14:paraId="66AD9DE6" w14:textId="14C6F640" w:rsidR="00864A30" w:rsidRPr="00864A30" w:rsidRDefault="00EC6DCA"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6624" behindDoc="0" locked="0" layoutInCell="1" allowOverlap="1" wp14:anchorId="2FE1B577" wp14:editId="45AFF08B">
                <wp:simplePos x="0" y="0"/>
                <wp:positionH relativeFrom="column">
                  <wp:posOffset>5372100</wp:posOffset>
                </wp:positionH>
                <wp:positionV relativeFrom="paragraph">
                  <wp:posOffset>3175</wp:posOffset>
                </wp:positionV>
                <wp:extent cx="361315" cy="324485"/>
                <wp:effectExtent l="0" t="0" r="635" b="0"/>
                <wp:wrapSquare wrapText="bothSides"/>
                <wp:docPr id="178856264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963004754"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5933837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F66B8A" id="Group 20" o:spid="_x0000_s1026" style="position:absolute;margin-left:423pt;margin-top:.25pt;width:28.45pt;height:25.55pt;z-index:2528266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jn+tQd4AAAAHAQAADwAAAGRycy9kb3ducmV2&#10;LnhtbEyPQUvDQBSE74L/YXmCN7tJtaGN2ZRS1FMRbAXx9pq8JqHZtyG7TdJ/7/Okx2GGmW+y9WRb&#10;NVDvG8cG4lkEirhwZcOVgc/D68MSlA/IJbaOycCVPKzz25sM09KN/EHDPlRKStinaKAOoUu19kVN&#10;Fv3MdcTinVxvMYjsK132OEq5bfU8ihJtsWFZqLGjbU3FeX+xBt5GHDeP8cuwO5+21+/D4v1rF5Mx&#10;93fT5hlUoCn8heEXX9AhF6aju3DpVWtg+ZTIl2BgAUrsVTRfgTqKjBPQeab/8+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wvinGEAwAAYAgAAA4AAAAAAAAA&#10;AAAAAAAAOgIAAGRycy9lMm9Eb2MueG1sUEsBAi0ACgAAAAAAAAAhAIyfNhvgCgAA4AoAABQAAAAA&#10;AAAAAAAAAAAA6gUAAGRycy9tZWRpYS9pbWFnZTEucG5nUEsBAi0AFAAGAAgAAAAhAI5/rUHeAAAA&#10;BwEAAA8AAAAAAAAAAAAAAAAA/B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" fillcolor="#168489" strokecolor="#168489" strokeweight="1pt">
                  <v:stroke joinstyle="miter"/>
                </v:roundrect>
                <w10:wrap type="square"/>
              </v:group>
            </w:pict>
          </mc:Fallback>
        </mc:AlternateContent>
      </w:r>
      <w:r w:rsidR="00864A30" w:rsidRPr="00EC6DCA">
        <w:rPr>
          <w:rFonts w:ascii="Sakkal Majalla" w:hAnsi="Sakkal Majalla"/>
          <w:b/>
          <w:bCs/>
          <w:color w:val="008080"/>
          <w:sz w:val="34"/>
          <w:rtl/>
        </w:rPr>
        <w:t>مثال توضيحي</w:t>
      </w:r>
      <w:r w:rsidR="00864A30" w:rsidRPr="00EC6DCA">
        <w:rPr>
          <w:rFonts w:ascii="Sakkal Majalla" w:hAnsi="Sakkal Majalla"/>
          <w:b/>
          <w:bCs/>
          <w:color w:val="008080"/>
          <w:sz w:val="34"/>
        </w:rPr>
        <w:t>:</w:t>
      </w:r>
      <w:r w:rsidR="00864A30" w:rsidRPr="00EC6DCA">
        <w:rPr>
          <w:rFonts w:ascii="Sakkal Majalla" w:hAnsi="Sakkal Majalla"/>
          <w:color w:val="008080"/>
          <w:sz w:val="34"/>
        </w:rPr>
        <w:t xml:space="preserve"> </w:t>
      </w:r>
      <w:r w:rsidR="00864A30" w:rsidRPr="00864A30">
        <w:rPr>
          <w:rFonts w:ascii="Sakkal Majalla" w:hAnsi="Sakkal Majalla"/>
          <w:sz w:val="34"/>
          <w:rtl/>
        </w:rPr>
        <w:t>تخيّل أنّك تعمل في شركة اتّصالات تريد تقليل معدّل إلغاء الاشتراكات</w:t>
      </w:r>
      <w:r w:rsidR="00864A30" w:rsidRPr="00864A30">
        <w:rPr>
          <w:rFonts w:ascii="Sakkal Majalla" w:hAnsi="Sakkal Majalla"/>
          <w:sz w:val="34"/>
        </w:rPr>
        <w:t>:</w:t>
      </w:r>
    </w:p>
    <w:p w14:paraId="2D8F7478"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علم البيانات</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يُحدّد المشكلة، يجمع البيانات المناسبة، يُنظّفها، ويستكشفها</w:t>
      </w:r>
      <w:r w:rsidRPr="00864A30">
        <w:rPr>
          <w:rFonts w:ascii="Sakkal Majalla" w:hAnsi="Sakkal Majalla"/>
          <w:sz w:val="34"/>
        </w:rPr>
        <w:t>.</w:t>
      </w:r>
    </w:p>
    <w:p w14:paraId="7373F95B"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تحليل البيانات</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يكتشف أنماطاً في سلوك العملاء الذين ألغوا اشتراكهم</w:t>
      </w:r>
      <w:r w:rsidRPr="00864A30">
        <w:rPr>
          <w:rFonts w:ascii="Sakkal Majalla" w:hAnsi="Sakkal Majalla"/>
          <w:sz w:val="34"/>
        </w:rPr>
        <w:t>.</w:t>
      </w:r>
    </w:p>
    <w:p w14:paraId="43320920"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الذكاء الاصطناعي (التعلّم الآلي)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يبني نموذجاً تنبّؤيّاً يُحدّد العملاء المعرّضين لخطر الإلغاء مستقبلاً بدقّة 85</w:t>
      </w:r>
      <w:r w:rsidRPr="00864A30">
        <w:rPr>
          <w:rFonts w:ascii="Sakkal Majalla" w:hAnsi="Sakkal Majalla"/>
          <w:sz w:val="34"/>
        </w:rPr>
        <w:t>%.</w:t>
      </w:r>
    </w:p>
    <w:p w14:paraId="7194EE35" w14:textId="36ECC0B7" w:rsidR="00864A30" w:rsidRDefault="00864A30" w:rsidP="00EC6DCA">
      <w:pPr>
        <w:jc w:val="center"/>
        <w:rPr>
          <w:rFonts w:ascii="Sakkal Majalla" w:hAnsi="Sakkal Majalla"/>
          <w:sz w:val="34"/>
        </w:rPr>
      </w:pPr>
    </w:p>
    <w:p w14:paraId="79168066" w14:textId="77777777" w:rsidR="00EC6DCA" w:rsidRDefault="00EC6DCA" w:rsidP="00EC6DCA">
      <w:pPr>
        <w:jc w:val="center"/>
        <w:rPr>
          <w:rFonts w:ascii="Sakkal Majalla" w:hAnsi="Sakkal Majalla"/>
          <w:sz w:val="34"/>
        </w:rPr>
      </w:pPr>
    </w:p>
    <w:p w14:paraId="551BC935" w14:textId="4D0785F3" w:rsidR="00EC6DCA" w:rsidRPr="00864A30" w:rsidRDefault="00EC6DCA" w:rsidP="00EC6DCA">
      <w:pPr>
        <w:jc w:val="center"/>
        <w:rPr>
          <w:rFonts w:ascii="Sakkal Majalla" w:hAnsi="Sakkal Majalla"/>
          <w:sz w:val="34"/>
          <w:rtl/>
        </w:rPr>
      </w:pPr>
    </w:p>
    <w:p w14:paraId="7983626F" w14:textId="24EDBC62" w:rsidR="00864A30" w:rsidRPr="00864A30" w:rsidRDefault="00EC6DCA" w:rsidP="00EC6DCA">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3D04D6C0" wp14:editId="1D096FFD">
                <wp:extent cx="5731510" cy="895350"/>
                <wp:effectExtent l="0" t="0" r="21590" b="19050"/>
                <wp:docPr id="17658588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16211366"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30593345" name="مجموعة 39"/>
                        <wpg:cNvGrpSpPr/>
                        <wpg:grpSpPr>
                          <a:xfrm>
                            <a:off x="0" y="0"/>
                            <a:ext cx="5731510" cy="895350"/>
                            <a:chOff x="0" y="0"/>
                            <a:chExt cx="5878196" cy="918845"/>
                          </a:xfrm>
                        </wpg:grpSpPr>
                        <wpg:grpSp>
                          <wpg:cNvPr id="1319237297" name="مجموعة 40"/>
                          <wpg:cNvGrpSpPr/>
                          <wpg:grpSpPr>
                            <a:xfrm>
                              <a:off x="0" y="0"/>
                              <a:ext cx="5878196" cy="918845"/>
                              <a:chOff x="0" y="0"/>
                              <a:chExt cx="6240348" cy="919070"/>
                            </a:xfrm>
                          </wpg:grpSpPr>
                          <wpg:grpSp>
                            <wpg:cNvPr id="2087793611" name="مجموعة 41"/>
                            <wpg:cNvGrpSpPr/>
                            <wpg:grpSpPr>
                              <a:xfrm>
                                <a:off x="0" y="169208"/>
                                <a:ext cx="5433072" cy="580613"/>
                                <a:chOff x="0" y="169208"/>
                                <a:chExt cx="5433072" cy="580613"/>
                              </a:xfrm>
                            </wpg:grpSpPr>
                            <wps:wsp>
                              <wps:cNvPr id="8595982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24914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0008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9464202" name="مربع نص 41"/>
                          <wps:cNvSpPr txBox="1"/>
                          <wps:spPr>
                            <a:xfrm>
                              <a:off x="204484" y="257055"/>
                              <a:ext cx="4616071" cy="407289"/>
                            </a:xfrm>
                            <a:prstGeom prst="rect">
                              <a:avLst/>
                            </a:prstGeom>
                            <a:noFill/>
                          </wps:spPr>
                          <wps:txbx>
                            <w:txbxContent>
                              <w:p w14:paraId="797A0327" w14:textId="3FA12AA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دورة حياة تحليل البيانات (</w:t>
                                </w:r>
                                <w:r w:rsidRPr="00EC6DCA">
                                  <w:rPr>
                                    <w:rFonts w:eastAsia="Calibri" w:hAnsi="Adobe Arabic" w:cs="Adobe Arabic"/>
                                    <w:b/>
                                    <w:bCs/>
                                    <w:color w:val="FFFFFF"/>
                                    <w:kern w:val="24"/>
                                    <w:sz w:val="32"/>
                                    <w:szCs w:val="32"/>
                                    <w:lang w:bidi="ar-EG"/>
                                  </w:rPr>
                                  <w:t>Data Analysis Life Cycle</w:t>
                                </w:r>
                                <w:r w:rsidRPr="00EC6DCA">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3D04D6C0" id="_x0000_s11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6uVg6kHAAC5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11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">
                  <v:imagedata r:id="rId83" o:title=""/>
                </v:shape>
                <v:group id="مجموعة 39" o:spid="_x0000_s1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">
                  <v:group id="مجموعة 40" o:spid="_x0000_s1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">
                    <v:group id="مجموعة 41" o:spid="_x0000_s1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">
                      <v:shape id="شكل حر 42" o:spid="_x0000_s1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" fillcolor="#168489" stroked="f" strokeweight="1pt">
                        <v:stroke joinstyle="miter"/>
                      </v:roundrect>
                    </v:group>
                    <v:oval id="شكل بيضاوي 44" o:spid="_x0000_s1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" filled="f" strokecolor="#a5a5a5 [2092]" strokeweight="1pt">
                      <v:stroke joinstyle="miter"/>
                    </v:oval>
                  </v:group>
                  <v:shape id="مربع نص 41" o:spid="_x0000_s1125"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" filled="f" stroked="f">
                    <v:textbox style="mso-fit-shape-to-text:t">
                      <w:txbxContent>
                        <w:p w14:paraId="797A0327" w14:textId="3FA12AA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دورة حياة تحليل البيانات (</w:t>
                          </w:r>
                          <w:r w:rsidRPr="00EC6DCA">
                            <w:rPr>
                              <w:rFonts w:eastAsia="Calibri" w:hAnsi="Adobe Arabic" w:cs="Adobe Arabic"/>
                              <w:b/>
                              <w:bCs/>
                              <w:color w:val="FFFFFF"/>
                              <w:kern w:val="24"/>
                              <w:sz w:val="32"/>
                              <w:szCs w:val="32"/>
                              <w:lang w:bidi="ar-EG"/>
                            </w:rPr>
                            <w:t>Data Analysis Life Cycle</w:t>
                          </w:r>
                          <w:r w:rsidRPr="00EC6DCA">
                            <w:rPr>
                              <w:rFonts w:eastAsia="Calibri" w:hAnsi="Adobe Arabic" w:cs="Adobe Arabic"/>
                              <w:b/>
                              <w:bCs/>
                              <w:color w:val="FFFFFF"/>
                              <w:kern w:val="24"/>
                              <w:sz w:val="36"/>
                              <w:szCs w:val="36"/>
                              <w:rtl/>
                              <w:lang w:bidi="ar-EG"/>
                            </w:rPr>
                            <w:t>)</w:t>
                          </w:r>
                        </w:p>
                      </w:txbxContent>
                    </v:textbox>
                  </v:shape>
                </v:group>
                <w10:anchorlock/>
              </v:group>
            </w:pict>
          </mc:Fallback>
        </mc:AlternateContent>
      </w:r>
    </w:p>
    <w:p w14:paraId="40642DD7" w14:textId="3C4E4609" w:rsidR="00864A30" w:rsidRDefault="00864A30" w:rsidP="00864A30">
      <w:pPr>
        <w:rPr>
          <w:rFonts w:ascii="Sakkal Majalla" w:hAnsi="Sakkal Majalla"/>
          <w:sz w:val="34"/>
        </w:rPr>
      </w:pPr>
      <w:r w:rsidRPr="00864A30">
        <w:rPr>
          <w:rFonts w:ascii="Sakkal Majalla" w:hAnsi="Sakkal Majalla"/>
          <w:sz w:val="34"/>
          <w:rtl/>
        </w:rPr>
        <w:t xml:space="preserve">دورة حياة تحليل البيانات هي إطار عمل منهجي يضمن الحصول على نتائج موثوقة وقابلة للتطبيق. </w:t>
      </w:r>
      <w:hyperlink r:id="rId111" w:history="1">
        <w:r w:rsidRPr="00A42719">
          <w:rPr>
            <w:rStyle w:val="Hyperlink"/>
            <w:rFonts w:ascii="Sakkal Majalla" w:hAnsi="Sakkal Majalla"/>
            <w:b/>
            <w:bCs/>
            <w:sz w:val="34"/>
            <w:rtl/>
          </w:rPr>
          <w:t>تتكوّن من ست مراحل رئيسيّة</w:t>
        </w:r>
        <w:r w:rsidRPr="00A42719">
          <w:rPr>
            <w:rStyle w:val="Hyperlink"/>
            <w:rFonts w:ascii="Sakkal Majalla" w:hAnsi="Sakkal Majalla"/>
            <w:b/>
            <w:bCs/>
            <w:sz w:val="34"/>
          </w:rPr>
          <w:t>:</w:t>
        </w:r>
      </w:hyperlink>
    </w:p>
    <w:p w14:paraId="2C4ED7C3" w14:textId="4D70D965" w:rsidR="00EC6DCA" w:rsidRPr="00864A30" w:rsidRDefault="00EC6DCA" w:rsidP="00EC6DCA">
      <w:pPr>
        <w:jc w:val="center"/>
        <w:rPr>
          <w:rFonts w:ascii="Sakkal Majalla" w:hAnsi="Sakkal Majalla"/>
          <w:sz w:val="34"/>
        </w:rPr>
      </w:pPr>
      <w:r w:rsidRPr="00D67690">
        <w:rPr>
          <w:rFonts w:ascii="Sakkal Majalla" w:hAnsi="Sakkal Majalla"/>
          <w:b/>
          <w:bCs/>
          <w:noProof/>
          <w:sz w:val="34"/>
        </w:rPr>
        <mc:AlternateContent>
          <mc:Choice Requires="wpg">
            <w:drawing>
              <wp:inline distT="0" distB="0" distL="0" distR="0" wp14:anchorId="7D50CD2E" wp14:editId="5D6720DE">
                <wp:extent cx="5231488" cy="2418282"/>
                <wp:effectExtent l="0" t="0" r="0" b="1270"/>
                <wp:docPr id="900419932" name="مجموعة 2"/>
                <wp:cNvGraphicFramePr/>
                <a:graphic xmlns:a="http://schemas.openxmlformats.org/drawingml/2006/main">
                  <a:graphicData uri="http://schemas.microsoft.com/office/word/2010/wordprocessingGroup">
                    <wpg:wgp>
                      <wpg:cNvGrpSpPr/>
                      <wpg:grpSpPr>
                        <a:xfrm>
                          <a:off x="0" y="0"/>
                          <a:ext cx="5231488" cy="2418282"/>
                          <a:chOff x="573992" y="0"/>
                          <a:chExt cx="9146334" cy="4228024"/>
                        </a:xfrm>
                      </wpg:grpSpPr>
                      <wps:wsp>
                        <wps:cNvPr id="399171675" name="Circle"/>
                        <wps:cNvSpPr/>
                        <wps:spPr>
                          <a:xfrm>
                            <a:off x="3866777" y="1447626"/>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429010573" name="Graphic 35" descr="Lights On"/>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4218435" y="1799282"/>
                            <a:ext cx="1314332" cy="1314332"/>
                          </a:xfrm>
                          <a:prstGeom prst="rect">
                            <a:avLst/>
                          </a:prstGeom>
                        </pic:spPr>
                      </pic:pic>
                      <wps:wsp>
                        <wps:cNvPr id="1329653900" name="Freeform: Shape 745445529"/>
                        <wps:cNvSpPr/>
                        <wps:spPr>
                          <a:xfrm>
                            <a:off x="4218435" y="753471"/>
                            <a:ext cx="1172036" cy="792226"/>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510222314" name="Freeform: Shape 745445531"/>
                        <wps:cNvSpPr/>
                        <wps:spPr>
                          <a:xfrm rot="1782124">
                            <a:off x="3205733" y="1439028"/>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1383899562" name="TextBox 25"/>
                        <wps:cNvSpPr txBox="1"/>
                        <wps:spPr>
                          <a:xfrm>
                            <a:off x="6551402" y="987955"/>
                            <a:ext cx="3008603" cy="660574"/>
                          </a:xfrm>
                          <a:prstGeom prst="rect">
                            <a:avLst/>
                          </a:prstGeom>
                          <a:noFill/>
                        </wps:spPr>
                        <wps:txbx>
                          <w:txbxContent>
                            <w:p w14:paraId="6CB5686B" w14:textId="224B70F2" w:rsidR="00EC6DCA" w:rsidRDefault="00EC6DCA" w:rsidP="00EC6DCA">
                              <w:pPr>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جمع البيانات</w:t>
                              </w:r>
                            </w:p>
                          </w:txbxContent>
                        </wps:txbx>
                        <wps:bodyPr wrap="square" lIns="0" rIns="0" rtlCol="0" anchor="b">
                          <a:spAutoFit/>
                        </wps:bodyPr>
                      </wps:wsp>
                      <wps:wsp>
                        <wps:cNvPr id="161875890" name="TextBox 28"/>
                        <wps:cNvSpPr txBox="1"/>
                        <wps:spPr>
                          <a:xfrm>
                            <a:off x="5816449" y="0"/>
                            <a:ext cx="3480432" cy="660574"/>
                          </a:xfrm>
                          <a:prstGeom prst="rect">
                            <a:avLst/>
                          </a:prstGeom>
                          <a:noFill/>
                        </wps:spPr>
                        <wps:txbx>
                          <w:txbxContent>
                            <w:p w14:paraId="249B927A" w14:textId="6190EEEF"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تحديد المشكلة أو السؤال</w:t>
                              </w:r>
                            </w:p>
                          </w:txbxContent>
                        </wps:txbx>
                        <wps:bodyPr wrap="square" lIns="0" rIns="0" rtlCol="0" anchor="b">
                          <a:spAutoFit/>
                        </wps:bodyPr>
                      </wps:wsp>
                      <wps:wsp>
                        <wps:cNvPr id="97686081" name="TextBox 31"/>
                        <wps:cNvSpPr txBox="1"/>
                        <wps:spPr>
                          <a:xfrm>
                            <a:off x="6754535" y="2151117"/>
                            <a:ext cx="2965791" cy="962267"/>
                          </a:xfrm>
                          <a:prstGeom prst="rect">
                            <a:avLst/>
                          </a:prstGeom>
                          <a:noFill/>
                        </wps:spPr>
                        <wps:txbx>
                          <w:txbxContent>
                            <w:p w14:paraId="1AA31AFA" w14:textId="624219F3" w:rsidR="00EC6DCA" w:rsidRDefault="00EC6DCA" w:rsidP="00EC6DCA">
                              <w:pPr>
                                <w:jc w:val="center"/>
                                <w:rPr>
                                  <w:rFonts w:eastAsia="GE Dinar Two Medium" w:hAnsi="Adobe Arabic" w:cs="Adobe Arabic"/>
                                  <w:b/>
                                  <w:bCs/>
                                  <w:color w:val="FFD366"/>
                                  <w:kern w:val="24"/>
                                  <w:sz w:val="36"/>
                                  <w:szCs w:val="36"/>
                                  <w:lang w:bidi="ar-AE"/>
                                </w:rPr>
                              </w:pPr>
                              <w:r w:rsidRPr="00EC6DCA">
                                <w:rPr>
                                  <w:rFonts w:eastAsia="GE Dinar Two Medium" w:hAnsi="Adobe Arabic" w:cs="Adobe Arabic"/>
                                  <w:b/>
                                  <w:bCs/>
                                  <w:color w:val="FFD366"/>
                                  <w:kern w:val="24"/>
                                  <w:sz w:val="36"/>
                                  <w:szCs w:val="36"/>
                                  <w:rtl/>
                                  <w:lang w:bidi="ar-AE"/>
                                </w:rPr>
                                <w:t>تنظيف ومعالجة البيانات</w:t>
                              </w:r>
                            </w:p>
                          </w:txbxContent>
                        </wps:txbx>
                        <wps:bodyPr wrap="square" lIns="0" rIns="0" rtlCol="0" anchor="b">
                          <a:noAutofit/>
                        </wps:bodyPr>
                      </wps:wsp>
                      <wps:wsp>
                        <wps:cNvPr id="1664456104" name="TextBox 34"/>
                        <wps:cNvSpPr txBox="1"/>
                        <wps:spPr>
                          <a:xfrm>
                            <a:off x="573992" y="1596664"/>
                            <a:ext cx="2503468" cy="660574"/>
                          </a:xfrm>
                          <a:prstGeom prst="rect">
                            <a:avLst/>
                          </a:prstGeom>
                          <a:noFill/>
                        </wps:spPr>
                        <wps:txbx>
                          <w:txbxContent>
                            <w:p w14:paraId="28A6A318" w14:textId="51034E84" w:rsidR="00EC6DCA" w:rsidRDefault="00EC6DCA" w:rsidP="00EC6DCA">
                              <w:pPr>
                                <w:bidi w:val="0"/>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التواصل واتّخاذ القرار</w:t>
                              </w:r>
                            </w:p>
                          </w:txbxContent>
                        </wps:txbx>
                        <wps:bodyPr wrap="square" lIns="0" rIns="0" rtlCol="0" anchor="b">
                          <a:spAutoFit/>
                        </wps:bodyPr>
                      </wps:wsp>
                      <wps:wsp>
                        <wps:cNvPr id="1092099348" name="TextBox 50"/>
                        <wps:cNvSpPr txBox="1"/>
                        <wps:spPr>
                          <a:xfrm>
                            <a:off x="888091" y="3134767"/>
                            <a:ext cx="2292533" cy="660574"/>
                          </a:xfrm>
                          <a:prstGeom prst="rect">
                            <a:avLst/>
                          </a:prstGeom>
                          <a:noFill/>
                        </wps:spPr>
                        <wps:txbx>
                          <w:txbxContent>
                            <w:p w14:paraId="6C49463E" w14:textId="49D85F5A"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النمذجة والتنبّؤ</w:t>
                              </w:r>
                            </w:p>
                          </w:txbxContent>
                        </wps:txbx>
                        <wps:bodyPr wrap="square" lIns="0" rIns="0" rtlCol="0" anchor="b">
                          <a:spAutoFit/>
                        </wps:bodyPr>
                      </wps:wsp>
                      <wps:wsp>
                        <wps:cNvPr id="229496349" name="TextBox 53"/>
                        <wps:cNvSpPr txBox="1"/>
                        <wps:spPr>
                          <a:xfrm>
                            <a:off x="6613181" y="3469214"/>
                            <a:ext cx="3106299" cy="660574"/>
                          </a:xfrm>
                          <a:prstGeom prst="rect">
                            <a:avLst/>
                          </a:prstGeom>
                          <a:noFill/>
                        </wps:spPr>
                        <wps:txbx>
                          <w:txbxContent>
                            <w:p w14:paraId="18FACEC0" w14:textId="4DB47D88" w:rsidR="00EC6DCA" w:rsidRDefault="00EC6DCA" w:rsidP="00EC6DCA">
                              <w:pPr>
                                <w:jc w:val="center"/>
                                <w:rPr>
                                  <w:rFonts w:eastAsia="GE Dinar Two Medium" w:hAnsi="Adobe Arabic" w:cs="Adobe Arabic"/>
                                  <w:b/>
                                  <w:bCs/>
                                  <w:color w:val="A0C9CA"/>
                                  <w:kern w:val="24"/>
                                  <w:sz w:val="36"/>
                                  <w:szCs w:val="36"/>
                                  <w:lang w:bidi="ar-SY"/>
                                </w:rPr>
                              </w:pPr>
                              <w:r w:rsidRPr="00EC6DCA">
                                <w:rPr>
                                  <w:rFonts w:eastAsia="GE Dinar Two Medium" w:hAnsi="Adobe Arabic" w:cs="Adobe Arabic"/>
                                  <w:b/>
                                  <w:bCs/>
                                  <w:color w:val="A0C9CA"/>
                                  <w:kern w:val="24"/>
                                  <w:sz w:val="36"/>
                                  <w:szCs w:val="36"/>
                                  <w:rtl/>
                                  <w:lang w:bidi="ar-SY"/>
                                </w:rPr>
                                <w:t>الاستكشاف والتحليل</w:t>
                              </w:r>
                            </w:p>
                          </w:txbxContent>
                        </wps:txbx>
                        <wps:bodyPr wrap="square" lIns="0" rIns="0" rtlCol="0" anchor="b">
                          <a:spAutoFit/>
                        </wps:bodyPr>
                      </wps:wsp>
                      <wps:wsp>
                        <wps:cNvPr id="1983898928" name="Circle"/>
                        <wps:cNvSpPr/>
                        <wps:spPr>
                          <a:xfrm>
                            <a:off x="4533181" y="623468"/>
                            <a:ext cx="542585" cy="542585"/>
                          </a:xfrm>
                          <a:prstGeom prst="ellipse">
                            <a:avLst/>
                          </a:prstGeom>
                          <a:solidFill>
                            <a:schemeClr val="tx1">
                              <a:lumMod val="75000"/>
                              <a:lumOff val="25000"/>
                            </a:schemeClr>
                          </a:solidFill>
                          <a:ln w="12700">
                            <a:miter lim="400000"/>
                          </a:ln>
                        </wps:spPr>
                        <wps:txbx>
                          <w:txbxContent>
                            <w:p w14:paraId="1E09689C"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362790284" name="Circle"/>
                        <wps:cNvSpPr/>
                        <wps:spPr>
                          <a:xfrm>
                            <a:off x="3207801" y="1676188"/>
                            <a:ext cx="542585" cy="542585"/>
                          </a:xfrm>
                          <a:prstGeom prst="ellipse">
                            <a:avLst/>
                          </a:prstGeom>
                          <a:solidFill>
                            <a:schemeClr val="tx1">
                              <a:lumMod val="75000"/>
                              <a:lumOff val="25000"/>
                            </a:schemeClr>
                          </a:solidFill>
                          <a:ln w="12700">
                            <a:miter lim="400000"/>
                          </a:ln>
                        </wps:spPr>
                        <wps:txbx>
                          <w:txbxContent>
                            <w:p w14:paraId="742D6E7F"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283205416" name="Freeform: Shape 745445532"/>
                        <wps:cNvSpPr/>
                        <wps:spPr>
                          <a:xfrm rot="1732290">
                            <a:off x="3369283" y="2754480"/>
                            <a:ext cx="1097005" cy="987836"/>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1459265432" name="Circle"/>
                        <wps:cNvSpPr/>
                        <wps:spPr>
                          <a:xfrm rot="1732290">
                            <a:off x="3499699" y="3152790"/>
                            <a:ext cx="542585" cy="542585"/>
                          </a:xfrm>
                          <a:prstGeom prst="ellipse">
                            <a:avLst/>
                          </a:prstGeom>
                          <a:solidFill>
                            <a:schemeClr val="tx1">
                              <a:lumMod val="75000"/>
                              <a:lumOff val="25000"/>
                            </a:schemeClr>
                          </a:solidFill>
                          <a:ln w="12700">
                            <a:miter lim="400000"/>
                          </a:ln>
                        </wps:spPr>
                        <wps:txbx>
                          <w:txbxContent>
                            <w:p w14:paraId="087B1C0D"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220529600" name="Freeform: Shape 745445535"/>
                        <wps:cNvSpPr/>
                        <wps:spPr>
                          <a:xfrm rot="1059463">
                            <a:off x="4528347" y="3229754"/>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1008507608" name="Circle"/>
                        <wps:cNvSpPr/>
                        <wps:spPr>
                          <a:xfrm>
                            <a:off x="4840045" y="3685439"/>
                            <a:ext cx="542585" cy="542585"/>
                          </a:xfrm>
                          <a:prstGeom prst="ellipse">
                            <a:avLst/>
                          </a:prstGeom>
                          <a:solidFill>
                            <a:schemeClr val="tx1">
                              <a:lumMod val="75000"/>
                              <a:lumOff val="25000"/>
                            </a:schemeClr>
                          </a:solidFill>
                          <a:ln w="12700">
                            <a:miter lim="400000"/>
                          </a:ln>
                        </wps:spPr>
                        <wps:txbx>
                          <w:txbxContent>
                            <w:p w14:paraId="0DAA5155"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914754306" name="Freeform: Shape 745445534"/>
                        <wps:cNvSpPr/>
                        <wps:spPr>
                          <a:xfrm rot="532514">
                            <a:off x="5606605" y="2380353"/>
                            <a:ext cx="898329" cy="1149804"/>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842268138" name="Circle"/>
                        <wps:cNvSpPr/>
                        <wps:spPr>
                          <a:xfrm>
                            <a:off x="6009641" y="2734455"/>
                            <a:ext cx="542585" cy="542585"/>
                          </a:xfrm>
                          <a:prstGeom prst="ellipse">
                            <a:avLst/>
                          </a:prstGeom>
                          <a:solidFill>
                            <a:schemeClr val="tx1">
                              <a:lumMod val="75000"/>
                              <a:lumOff val="25000"/>
                            </a:schemeClr>
                          </a:solidFill>
                          <a:ln w="12700">
                            <a:miter lim="400000"/>
                          </a:ln>
                        </wps:spPr>
                        <wps:txbx>
                          <w:txbxContent>
                            <w:p w14:paraId="1F6815CA"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236040204" name="Freeform: Shape 745445533"/>
                        <wps:cNvSpPr/>
                        <wps:spPr>
                          <a:xfrm rot="545976">
                            <a:off x="5461599" y="1182932"/>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858205456" name="Circle"/>
                        <wps:cNvSpPr/>
                        <wps:spPr>
                          <a:xfrm>
                            <a:off x="5919235" y="1365364"/>
                            <a:ext cx="542585" cy="542585"/>
                          </a:xfrm>
                          <a:prstGeom prst="ellipse">
                            <a:avLst/>
                          </a:prstGeom>
                          <a:solidFill>
                            <a:schemeClr val="tx1">
                              <a:lumMod val="75000"/>
                              <a:lumOff val="25000"/>
                            </a:schemeClr>
                          </a:solidFill>
                          <a:ln w="12700">
                            <a:miter lim="400000"/>
                          </a:ln>
                        </wps:spPr>
                        <wps:txbx>
                          <w:txbxContent>
                            <w:p w14:paraId="05A560AB"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w:pict>
              <v:group w14:anchorId="7D50CD2E" id="مجموعة 2" o:spid="_x0000_s1126" style="width:411.95pt;height:190.4pt;mso-position-horizontal-relative:char;mso-position-vertical-relative:line" coordorigin="5739" coordsize="91463,4228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">
                <v:oval id="Circle" o:spid="_x0000_s1127" style="position:absolute;left:38667;top:14476;width:20177;height:20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" fillcolor="white [3212]" stroked="f" strokeweight="1pt">
                  <v:stroke miterlimit="4" joinstyle="miter"/>
                  <v:shadow on="t" color="black" opacity="26214f" origin="-.5,-.5" offset=".74836mm,.74836mm"/>
                  <v:textbox inset="3pt,3pt,3pt,3pt"/>
                </v:oval>
                <v:shape id="Graphic 35" o:spid="_x0000_s1128" type="#_x0000_t75" alt="Lights On" style="position:absolute;left:42184;top:17992;width:13143;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">
                  <v:imagedata r:id="rId114" o:title="Lights On"/>
                </v:shape>
                <v:shape id="Freeform: Shape 745445529" o:spid="_x0000_s1129" style="position:absolute;left:42184;top:7534;width:11720;height:7922;visibility:visible;mso-wrap-style:square;v-text-anchor:middle" coordsize="1172037,79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699;479498,466190;508733,526302;424250,766750;406380,774853;165935,690395;26262,399596;203314,27582;811949,0;970113,27582;1145525,396355;1005851,685495;765406,769991;754040,763510;669556,523061;698792,462949;690648,402837;740426,368321;754385,352502;777872,333123;857332,141290;836013,35691" o:connectangles="0,0,0,0,0,0,0,0,0,0,0,0,0,0,0,0,0,0,0,0,0,0,0,0,0,0,0,0"/>
                </v:shape>
                <v:shape id="Freeform: Shape 745445531" o:spid="_x0000_s1130" style="position:absolute;left:32057;top:14390;width:8969;height:11486;rotation:1946555fd;visibility:visible;mso-wrap-style:square;v-text-anchor:middle" coordsize="896960,11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TextBox 25" o:spid="_x0000_s1131" type="#_x0000_t202" style="position:absolute;left:65514;top:9879;width:30086;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" filled="f" stroked="f">
                  <v:textbox style="mso-fit-shape-to-text:t" inset="0,,0">
                    <w:txbxContent>
                      <w:p w14:paraId="6CB5686B" w14:textId="224B70F2" w:rsidR="00EC6DCA" w:rsidRDefault="00EC6DCA" w:rsidP="00EC6DCA">
                        <w:pPr>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جمع البيانات</w:t>
                        </w:r>
                      </w:p>
                    </w:txbxContent>
                  </v:textbox>
                </v:shape>
                <v:shape id="TextBox 28" o:spid="_x0000_s1132" type="#_x0000_t202" style="position:absolute;left:58164;width:34804;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" filled="f" stroked="f">
                  <v:textbox style="mso-fit-shape-to-text:t" inset="0,,0">
                    <w:txbxContent>
                      <w:p w14:paraId="249B927A" w14:textId="6190EEEF"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تحديد المشكلة أو السؤال</w:t>
                        </w:r>
                      </w:p>
                    </w:txbxContent>
                  </v:textbox>
                </v:shape>
                <v:shape id="TextBox 31" o:spid="_x0000_s1133" type="#_x0000_t202" style="position:absolute;left:67545;top:21511;width:29658;height:962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" filled="f" stroked="f">
                  <v:textbox inset="0,,0">
                    <w:txbxContent>
                      <w:p w14:paraId="1AA31AFA" w14:textId="624219F3" w:rsidR="00EC6DCA" w:rsidRDefault="00EC6DCA" w:rsidP="00EC6DCA">
                        <w:pPr>
                          <w:jc w:val="center"/>
                          <w:rPr>
                            <w:rFonts w:eastAsia="GE Dinar Two Medium" w:hAnsi="Adobe Arabic" w:cs="Adobe Arabic"/>
                            <w:b/>
                            <w:bCs/>
                            <w:color w:val="FFD366"/>
                            <w:kern w:val="24"/>
                            <w:sz w:val="36"/>
                            <w:szCs w:val="36"/>
                            <w:lang w:bidi="ar-AE"/>
                          </w:rPr>
                        </w:pPr>
                        <w:r w:rsidRPr="00EC6DCA">
                          <w:rPr>
                            <w:rFonts w:eastAsia="GE Dinar Two Medium" w:hAnsi="Adobe Arabic" w:cs="Adobe Arabic"/>
                            <w:b/>
                            <w:bCs/>
                            <w:color w:val="FFD366"/>
                            <w:kern w:val="24"/>
                            <w:sz w:val="36"/>
                            <w:szCs w:val="36"/>
                            <w:rtl/>
                            <w:lang w:bidi="ar-AE"/>
                          </w:rPr>
                          <w:t>تنظيف ومعالجة البيانات</w:t>
                        </w:r>
                      </w:p>
                    </w:txbxContent>
                  </v:textbox>
                </v:shape>
                <v:shape id="TextBox 34" o:spid="_x0000_s1134" type="#_x0000_t202" style="position:absolute;left:5739;top:15966;width:25035;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" filled="f" stroked="f">
                  <v:textbox style="mso-fit-shape-to-text:t" inset="0,,0">
                    <w:txbxContent>
                      <w:p w14:paraId="28A6A318" w14:textId="51034E84" w:rsidR="00EC6DCA" w:rsidRDefault="00EC6DCA" w:rsidP="00EC6DCA">
                        <w:pPr>
                          <w:bidi w:val="0"/>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التواصل واتّخاذ القرار</w:t>
                        </w:r>
                      </w:p>
                    </w:txbxContent>
                  </v:textbox>
                </v:shape>
                <v:shape id="TextBox 50" o:spid="_x0000_s1135" type="#_x0000_t202" style="position:absolute;left:8880;top:31347;width:22926;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" filled="f" stroked="f">
                  <v:textbox style="mso-fit-shape-to-text:t" inset="0,,0">
                    <w:txbxContent>
                      <w:p w14:paraId="6C49463E" w14:textId="49D85F5A"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النمذجة والتنبّؤ</w:t>
                        </w:r>
                      </w:p>
                    </w:txbxContent>
                  </v:textbox>
                </v:shape>
                <v:shape id="TextBox 53" o:spid="_x0000_s1136" type="#_x0000_t202" style="position:absolute;left:66131;top:34692;width:31063;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" filled="f" stroked="f">
                  <v:textbox style="mso-fit-shape-to-text:t" inset="0,,0">
                    <w:txbxContent>
                      <w:p w14:paraId="18FACEC0" w14:textId="4DB47D88" w:rsidR="00EC6DCA" w:rsidRDefault="00EC6DCA" w:rsidP="00EC6DCA">
                        <w:pPr>
                          <w:jc w:val="center"/>
                          <w:rPr>
                            <w:rFonts w:eastAsia="GE Dinar Two Medium" w:hAnsi="Adobe Arabic" w:cs="Adobe Arabic"/>
                            <w:b/>
                            <w:bCs/>
                            <w:color w:val="A0C9CA"/>
                            <w:kern w:val="24"/>
                            <w:sz w:val="36"/>
                            <w:szCs w:val="36"/>
                            <w:lang w:bidi="ar-SY"/>
                          </w:rPr>
                        </w:pPr>
                        <w:r w:rsidRPr="00EC6DCA">
                          <w:rPr>
                            <w:rFonts w:eastAsia="GE Dinar Two Medium" w:hAnsi="Adobe Arabic" w:cs="Adobe Arabic"/>
                            <w:b/>
                            <w:bCs/>
                            <w:color w:val="A0C9CA"/>
                            <w:kern w:val="24"/>
                            <w:sz w:val="36"/>
                            <w:szCs w:val="36"/>
                            <w:rtl/>
                            <w:lang w:bidi="ar-SY"/>
                          </w:rPr>
                          <w:t>الاستكشاف والتحليل</w:t>
                        </w:r>
                      </w:p>
                    </w:txbxContent>
                  </v:textbox>
                </v:shape>
                <v:oval id="Circle" o:spid="_x0000_s1137" style="position:absolute;left:45331;top:623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" fillcolor="#404040 [2429]" stroked="f" strokeweight="1pt">
                  <v:stroke miterlimit="4" joinstyle="miter"/>
                  <v:textbox inset="3pt,3pt,3pt,3pt">
                    <w:txbxContent>
                      <w:p w14:paraId="1E09689C"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138" style="position:absolute;left:32078;top:16761;width:5425;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" fillcolor="#404040 [2429]" stroked="f" strokeweight="1pt">
                  <v:stroke miterlimit="4" joinstyle="miter"/>
                  <v:textbox inset="3pt,3pt,3pt,3pt">
                    <w:txbxContent>
                      <w:p w14:paraId="742D6E7F"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shape id="Freeform: Shape 745445532" o:spid="_x0000_s1139" style="position:absolute;left:33692;top:27544;width:10970;height:9879;rotation:1892123fd;visibility:visible;mso-wrap-style:square;v-text-anchor:middle" coordsize="1097006,987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5,216014;919900,216014;1096981,396367;1096981,724530;773696,981199;633231,940821;647813,932906;767423,707945;746104,602346;735450,582717;730428,566534;702192,518192;731444,469453;731444,396367;911775,216014;488987,1197;609616,68202;617741,77941;588490,331380;531613,376890;512164,428860;446958,439828;441932,442117;441456,442165;224838,707945;229032,749546;97875,656265;99500,243638;356209,38939;488987,1197" o:connectangles="0,0,0,0,0,0,0,0,0,0,0,0,0,0,0,0,0,0,0,0,0,0,0,0,0,0,0,0,0,0"/>
                </v:shape>
                <v:oval id="Circle" o:spid="_x0000_s1140" style="position:absolute;left:34996;top:31527;width:5426;height:5426;rotation:189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" fillcolor="#404040 [2429]" stroked="f" strokeweight="1pt">
                  <v:stroke miterlimit="4" joinstyle="miter"/>
                  <v:textbox inset="3pt,3pt,3pt,3pt">
                    <w:txbxContent>
                      <w:p w14:paraId="087B1C0D"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shape id="Freeform: Shape 745445535" o:spid="_x0000_s1141" style="position:absolute;left:45283;top:32297;width:10970;height:9829;rotation:1157216fd;visibility:visible;mso-wrap-style:square;v-text-anchor:middle" coordsize="1096955,982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oval id="Circle" o:spid="_x0000_s1142" style="position:absolute;left:48400;top:3685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" fillcolor="#404040 [2429]" stroked="f" strokeweight="1pt">
                  <v:stroke miterlimit="4" joinstyle="miter"/>
                  <v:textbox inset="3pt,3pt,3pt,3pt">
                    <w:txbxContent>
                      <w:p w14:paraId="0DAA5155"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shape id="Freeform: Shape 745445534" o:spid="_x0000_s1143" style="position:absolute;left:56066;top:23803;width:8983;height:11498;rotation:581647fd;visibility:visible;mso-wrap-style:square;v-text-anchor:middle" coordsize="898330,1149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3;360593,630509;410955,640275;429452,695708;442563,717009;443691,720643;693663,886336;748338,880825;783643,869865;724514,1007369;324858,1091860;68186,887162;38975,633745;53559,615916;174198,548872;632798,5;895088,260123;898329,265006;888928,427370;885496,423211;693663,343751;588064,365071;558730,380992;519014,398827;469462,438815;409335,412809;337864,429049;121831,294249;256671,78195;571806,6706;632798,5" o:connectangles="0,0,0,0,0,0,0,0,0,0,0,0,0,0,0,0,0,0,0,0,0,0,0,0,0,0,0,0,0,0,0,0"/>
                </v:shape>
                <v:oval id="Circle" o:spid="_x0000_s1144" style="position:absolute;left:60096;top:2734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" fillcolor="#404040 [2429]" stroked="f" strokeweight="1pt">
                  <v:stroke miterlimit="4" joinstyle="miter"/>
                  <v:textbox inset="3pt,3pt,3pt,3pt">
                    <w:txbxContent>
                      <w:p w14:paraId="1F6815CA"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shape id="Freeform: Shape 745445533" o:spid="_x0000_s1145" style="position:absolute;left:54615;top:11829;width:10556;height:11018;rotation:596351fd;visibility:visible;mso-wrap-style:square;v-text-anchor:middle" coordsize="1055530,11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oval id="Circle" o:spid="_x0000_s1146" style="position:absolute;left:59192;top:13653;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" fillcolor="#404040 [2429]" stroked="f" strokeweight="1pt">
                  <v:stroke miterlimit="4" joinstyle="miter"/>
                  <v:textbox inset="3pt,3pt,3pt,3pt">
                    <w:txbxContent>
                      <w:p w14:paraId="05A560AB"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anchorlock/>
              </v:group>
            </w:pict>
          </mc:Fallback>
        </mc:AlternateContent>
      </w:r>
    </w:p>
    <w:p w14:paraId="5E3F7223" w14:textId="63FACD12" w:rsidR="00864A30" w:rsidRPr="00864A30" w:rsidRDefault="006F65CB" w:rsidP="00EC6DCA">
      <w:pPr>
        <w:rPr>
          <w:rFonts w:ascii="Sakkal Majalla" w:hAnsi="Sakkal Majalla"/>
          <w:b/>
          <w:bCs/>
          <w:sz w:val="34"/>
        </w:rPr>
      </w:pPr>
      <w:r>
        <w:rPr>
          <w:noProof/>
        </w:rPr>
        <w:drawing>
          <wp:anchor distT="0" distB="0" distL="114300" distR="114300" simplePos="0" relativeHeight="252833792" behindDoc="0" locked="0" layoutInCell="1" allowOverlap="1" wp14:anchorId="778A061B" wp14:editId="1F049C84">
            <wp:simplePos x="0" y="0"/>
            <wp:positionH relativeFrom="column">
              <wp:posOffset>247650</wp:posOffset>
            </wp:positionH>
            <wp:positionV relativeFrom="paragraph">
              <wp:posOffset>962660</wp:posOffset>
            </wp:positionV>
            <wp:extent cx="901700" cy="901700"/>
            <wp:effectExtent l="0" t="0" r="0" b="0"/>
            <wp:wrapSquare wrapText="bothSides"/>
            <wp:docPr id="373335631" name="صورة 186" descr="Creative id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reative idea "/>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1700" cy="90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25A45BC8" wp14:editId="570A283D">
                <wp:extent cx="5731510" cy="891540"/>
                <wp:effectExtent l="0" t="0" r="2540" b="22860"/>
                <wp:docPr id="17886421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4799215" name="مجموعة 47"/>
                        <wpg:cNvGrpSpPr/>
                        <wpg:grpSpPr>
                          <a:xfrm>
                            <a:off x="0" y="0"/>
                            <a:ext cx="5731510" cy="895351"/>
                            <a:chOff x="0" y="0"/>
                            <a:chExt cx="5878196" cy="918845"/>
                          </a:xfrm>
                        </wpg:grpSpPr>
                        <wpg:grpSp>
                          <wpg:cNvPr id="1906028531" name="مجموعة 48"/>
                          <wpg:cNvGrpSpPr/>
                          <wpg:grpSpPr>
                            <a:xfrm>
                              <a:off x="0" y="0"/>
                              <a:ext cx="5878196" cy="918845"/>
                              <a:chOff x="0" y="0"/>
                              <a:chExt cx="6240348" cy="919070"/>
                            </a:xfrm>
                          </wpg:grpSpPr>
                          <wpg:grpSp>
                            <wpg:cNvPr id="605547642" name="مجموعة 49"/>
                            <wpg:cNvGrpSpPr/>
                            <wpg:grpSpPr>
                              <a:xfrm>
                                <a:off x="0" y="169208"/>
                                <a:ext cx="5433072" cy="580613"/>
                                <a:chOff x="0" y="169208"/>
                                <a:chExt cx="5433072" cy="580613"/>
                              </a:xfrm>
                            </wpg:grpSpPr>
                            <wps:wsp>
                              <wps:cNvPr id="20890306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87940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1200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1683324" name="مربع نص 41"/>
                          <wps:cNvSpPr txBox="1"/>
                          <wps:spPr>
                            <a:xfrm>
                              <a:off x="204466" y="256739"/>
                              <a:ext cx="4615440" cy="389397"/>
                            </a:xfrm>
                            <a:prstGeom prst="rect">
                              <a:avLst/>
                            </a:prstGeom>
                            <a:noFill/>
                          </wps:spPr>
                          <wps:txbx>
                            <w:txbxContent>
                              <w:p w14:paraId="07A80238" w14:textId="5A4A62E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تحديد المشكلة أو السؤال (</w:t>
                                </w:r>
                                <w:r w:rsidRPr="000D7AAA">
                                  <w:rPr>
                                    <w:rFonts w:eastAsia="Calibri" w:hAnsi="Adobe Arabic" w:cs="Adobe Arabic"/>
                                    <w:b/>
                                    <w:bCs/>
                                    <w:color w:val="FFFFFF"/>
                                    <w:kern w:val="24"/>
                                    <w:szCs w:val="28"/>
                                    <w:lang w:bidi="ar-EG"/>
                                  </w:rPr>
                                  <w:t>Problem Definition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8402406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A45BC8" id="مجموعة 22" o:spid="_x0000_s11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anLOWBwAA+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1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">
                  <v:group id="مجموعة 48" o:spid="_x0000_s11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">
                    <v:group id="مجموعة 49" o:spid="_x0000_s11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">
                      <v:shape id="شكل حر 50" o:spid="_x0000_s11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" fillcolor="#a5a5a5 [2092]" stroked="f" strokeweight="1pt">
                        <v:stroke joinstyle="miter"/>
                      </v:roundrect>
                    </v:group>
                    <v:oval id="شكل بيضاوي 52" o:spid="_x0000_s11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" filled="f" strokecolor="#168489" strokeweight="1pt">
                      <v:stroke joinstyle="miter"/>
                    </v:oval>
                  </v:group>
                  <v:shape id="مربع نص 41" o:spid="_x0000_s115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" filled="f" stroked="f">
                    <v:textbox style="mso-fit-shape-to-text:t">
                      <w:txbxContent>
                        <w:p w14:paraId="07A80238" w14:textId="5A4A62E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تحديد المشكلة أو السؤال (</w:t>
                          </w:r>
                          <w:r w:rsidRPr="000D7AAA">
                            <w:rPr>
                              <w:rFonts w:eastAsia="Calibri" w:hAnsi="Adobe Arabic" w:cs="Adobe Arabic"/>
                              <w:b/>
                              <w:bCs/>
                              <w:color w:val="FFFFFF"/>
                              <w:kern w:val="24"/>
                              <w:szCs w:val="28"/>
                              <w:lang w:bidi="ar-EG"/>
                            </w:rPr>
                            <w:t>Problem Definition</w:t>
                          </w:r>
                          <w:r w:rsidRPr="00EC6DCA">
                            <w:rPr>
                              <w:rFonts w:eastAsia="Calibri" w:hAnsi="Adobe Arabic" w:cs="Adobe Arabic"/>
                              <w:b/>
                              <w:bCs/>
                              <w:color w:val="FFFFFF"/>
                              <w:kern w:val="24"/>
                              <w:sz w:val="36"/>
                              <w:szCs w:val="36"/>
                              <w:rtl/>
                              <w:lang w:bidi="ar-EG"/>
                            </w:rPr>
                            <w:t>)</w:t>
                          </w:r>
                        </w:p>
                      </w:txbxContent>
                    </v:textbox>
                  </v:shape>
                </v:group>
                <v:shape id="صورة 54" o:spid="_x0000_s11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">
                  <v:imagedata r:id="rId117" o:title=""/>
                </v:shape>
                <w10:anchorlock/>
              </v:group>
            </w:pict>
          </mc:Fallback>
        </mc:AlternateContent>
      </w:r>
    </w:p>
    <w:p w14:paraId="430A8B2C" w14:textId="6358E29F"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فهم المشكلة بوضوح وتحديد الأهداف</w:t>
      </w:r>
      <w:r w:rsidRPr="00864A30">
        <w:rPr>
          <w:rFonts w:ascii="Sakkal Majalla" w:hAnsi="Sakkal Majalla"/>
          <w:sz w:val="34"/>
        </w:rPr>
        <w:t>.</w:t>
      </w:r>
      <w:r w:rsidR="006F65CB" w:rsidRPr="006F65CB">
        <w:t xml:space="preserve"> </w:t>
      </w:r>
    </w:p>
    <w:p w14:paraId="0689E464" w14:textId="77777777" w:rsidR="00864A30" w:rsidRPr="00864A30" w:rsidRDefault="00864A30" w:rsidP="00864A30">
      <w:pPr>
        <w:rPr>
          <w:rFonts w:ascii="Sakkal Majalla" w:hAnsi="Sakkal Majalla"/>
          <w:sz w:val="34"/>
        </w:rPr>
      </w:pPr>
      <w:r w:rsidRPr="00864A30">
        <w:rPr>
          <w:rFonts w:ascii="Sakkal Majalla" w:hAnsi="Sakkal Majalla"/>
          <w:b/>
          <w:bCs/>
          <w:sz w:val="34"/>
          <w:rtl/>
        </w:rPr>
        <w:t>الأنشطة</w:t>
      </w:r>
      <w:r w:rsidRPr="00864A30">
        <w:rPr>
          <w:rFonts w:ascii="Sakkal Majalla" w:hAnsi="Sakkal Majalla"/>
          <w:b/>
          <w:bCs/>
          <w:sz w:val="34"/>
        </w:rPr>
        <w:t>:</w:t>
      </w:r>
    </w:p>
    <w:p w14:paraId="730B75CA"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طرح الأسئلة الصحيحة: "ما الذي نريد معرفته؟</w:t>
      </w:r>
      <w:r w:rsidRPr="00864A30">
        <w:rPr>
          <w:rFonts w:ascii="Sakkal Majalla" w:hAnsi="Sakkal Majalla"/>
          <w:sz w:val="34"/>
        </w:rPr>
        <w:t>"</w:t>
      </w:r>
    </w:p>
    <w:p w14:paraId="19B2BFB2"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تحديد معايير النجاح</w:t>
      </w:r>
      <w:r w:rsidRPr="00864A30">
        <w:rPr>
          <w:rFonts w:ascii="Sakkal Majalla" w:hAnsi="Sakkal Majalla"/>
          <w:sz w:val="34"/>
        </w:rPr>
        <w:t>.</w:t>
      </w:r>
    </w:p>
    <w:p w14:paraId="7970C622"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فهم السياق التجاري أو العلمي</w:t>
      </w:r>
      <w:r w:rsidRPr="00864A30">
        <w:rPr>
          <w:rFonts w:ascii="Sakkal Majalla" w:hAnsi="Sakkal Majalla"/>
          <w:sz w:val="34"/>
        </w:rPr>
        <w:t>.</w:t>
      </w:r>
    </w:p>
    <w:p w14:paraId="766E0893" w14:textId="4BDEA0F1"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7648" behindDoc="0" locked="0" layoutInCell="1" allowOverlap="1" wp14:anchorId="36D121F5" wp14:editId="37EA1505">
                <wp:simplePos x="0" y="0"/>
                <wp:positionH relativeFrom="column">
                  <wp:posOffset>5372100</wp:posOffset>
                </wp:positionH>
                <wp:positionV relativeFrom="paragraph">
                  <wp:posOffset>-3175</wp:posOffset>
                </wp:positionV>
                <wp:extent cx="361315" cy="324485"/>
                <wp:effectExtent l="0" t="0" r="635" b="0"/>
                <wp:wrapSquare wrapText="bothSides"/>
                <wp:docPr id="137917408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19455009"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8599124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C246DEB" id="Group 20" o:spid="_x0000_s1026" style="position:absolute;margin-left:423pt;margin-top:-.25pt;width:28.45pt;height:25.55pt;z-index:25282764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JdN5ojgAAAACAEAAA8AAABkcnMvZG93bnJldi54&#10;bWxMj0FLw0AUhO+C/2F5grd2N9WENmZTSlFPRbAVxNtr8pqEZt+G7DZJ/73ryR6HGWa+ydaTacVA&#10;vWssa4jmCgRxYcuGKw1fh7fZEoTzyCW2lknDlRys8/u7DNPSjvxJw95XIpSwS1FD7X2XSumKmgy6&#10;ue2Ig3eyvUEfZF/JsscxlJtWLpRKpMGGw0KNHW1rKs77i9HwPuK4eYpeh935tL3+HOKP711EWj8+&#10;TJsXEJ4m/x+GP/yADnlgOtoLl060GpbPSfjiNcxiEMFfqcUKxFFDrBKQeSZvD+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5yfm2CAwAAYggAAA4AAAAAAAAA&#10;AAAAAAAAOgIAAGRycy9lMm9Eb2MueG1sUEsBAi0ACgAAAAAAAAAhAIyfNhvgCgAA4AoAABQAAAAA&#10;AAAAAAAAAAAA6AUAAGRycy9tZWRpYS9pbWFnZTEucG5nUEsBAi0AFAAGAAgAAAAhAJdN5ojgAAAA&#10;CAEAAA8AAAAAAAAAAAAAAAAA+h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شركة تجزئة تريد معرفة "لماذا انخفضت مبيعات منتج معيّن بنسبة 20% في الربع الأخير؟</w:t>
      </w:r>
      <w:r w:rsidR="00864A30" w:rsidRPr="00864A30">
        <w:rPr>
          <w:rFonts w:ascii="Sakkal Majalla" w:hAnsi="Sakkal Majalla"/>
          <w:sz w:val="34"/>
        </w:rPr>
        <w:t>"</w:t>
      </w:r>
    </w:p>
    <w:p w14:paraId="764BE3EA" w14:textId="77777777" w:rsidR="00864A30" w:rsidRPr="00864A30" w:rsidRDefault="00864A30" w:rsidP="00864A30">
      <w:pPr>
        <w:rPr>
          <w:rFonts w:ascii="Sakkal Majalla" w:hAnsi="Sakkal Majalla"/>
          <w:sz w:val="34"/>
        </w:rPr>
      </w:pPr>
      <w:r w:rsidRPr="00864A30">
        <w:rPr>
          <w:rFonts w:ascii="Sakkal Majalla" w:hAnsi="Sakkal Majalla"/>
          <w:b/>
          <w:bCs/>
          <w:sz w:val="34"/>
          <w:rtl/>
        </w:rPr>
        <w:t>نصيحة مهمّة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 xml:space="preserve">مشكلة محدّدة بشكل واضح هي نصف الحلّ. كما يقول </w:t>
      </w:r>
      <w:r w:rsidRPr="00864A30">
        <w:rPr>
          <w:rFonts w:ascii="Sakkal Majalla" w:hAnsi="Sakkal Majalla"/>
          <w:b/>
          <w:bCs/>
          <w:sz w:val="34"/>
        </w:rPr>
        <w:t>Albert Einstein</w:t>
      </w:r>
      <w:r w:rsidRPr="00864A30">
        <w:rPr>
          <w:rFonts w:ascii="Sakkal Majalla" w:hAnsi="Sakkal Majalla"/>
          <w:sz w:val="34"/>
        </w:rPr>
        <w:t>: "</w:t>
      </w:r>
      <w:r w:rsidRPr="00864A30">
        <w:rPr>
          <w:rFonts w:ascii="Sakkal Majalla" w:hAnsi="Sakkal Majalla"/>
          <w:sz w:val="34"/>
          <w:rtl/>
        </w:rPr>
        <w:t>إذا أُعطيت ساعة واحدة لحلّ مشكلة، سأقضي 55 دقيقة في التفكير بالمشكلة و5 دقائق في حلّها</w:t>
      </w:r>
      <w:r w:rsidRPr="00864A30">
        <w:rPr>
          <w:rFonts w:ascii="Sakkal Majalla" w:hAnsi="Sakkal Majalla"/>
          <w:sz w:val="34"/>
        </w:rPr>
        <w:t>".</w:t>
      </w:r>
    </w:p>
    <w:p w14:paraId="5873733B" w14:textId="7B4FBC80" w:rsidR="00864A30" w:rsidRPr="00864A30" w:rsidRDefault="00EC6DCA" w:rsidP="00EC6DCA">
      <w:pPr>
        <w:rPr>
          <w:rFonts w:ascii="Sakkal Majalla" w:hAnsi="Sakkal Majalla"/>
          <w:b/>
          <w:bCs/>
          <w:sz w:val="34"/>
        </w:rPr>
      </w:pPr>
      <w:r w:rsidRPr="002A078C">
        <w:rPr>
          <w:rFonts w:ascii="Sakkal Majalla" w:hAnsi="Sakkal Majalla"/>
          <w:noProof/>
          <w:sz w:val="34"/>
          <w:lang w:bidi="ar-EG"/>
        </w:rPr>
        <w:lastRenderedPageBreak/>
        <mc:AlternateContent>
          <mc:Choice Requires="wpg">
            <w:drawing>
              <wp:inline distT="0" distB="0" distL="0" distR="0" wp14:anchorId="2DB8C802" wp14:editId="31049246">
                <wp:extent cx="5731510" cy="891540"/>
                <wp:effectExtent l="0" t="0" r="2540" b="22860"/>
                <wp:docPr id="1202070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0324478" name="مجموعة 47"/>
                        <wpg:cNvGrpSpPr/>
                        <wpg:grpSpPr>
                          <a:xfrm>
                            <a:off x="0" y="0"/>
                            <a:ext cx="5731510" cy="895351"/>
                            <a:chOff x="0" y="0"/>
                            <a:chExt cx="5878196" cy="918845"/>
                          </a:xfrm>
                        </wpg:grpSpPr>
                        <wpg:grpSp>
                          <wpg:cNvPr id="314689515" name="مجموعة 48"/>
                          <wpg:cNvGrpSpPr/>
                          <wpg:grpSpPr>
                            <a:xfrm>
                              <a:off x="0" y="0"/>
                              <a:ext cx="5878196" cy="918845"/>
                              <a:chOff x="0" y="0"/>
                              <a:chExt cx="6240348" cy="919070"/>
                            </a:xfrm>
                          </wpg:grpSpPr>
                          <wpg:grpSp>
                            <wpg:cNvPr id="294239208" name="مجموعة 49"/>
                            <wpg:cNvGrpSpPr/>
                            <wpg:grpSpPr>
                              <a:xfrm>
                                <a:off x="0" y="169208"/>
                                <a:ext cx="5433072" cy="580613"/>
                                <a:chOff x="0" y="169208"/>
                                <a:chExt cx="5433072" cy="580613"/>
                              </a:xfrm>
                            </wpg:grpSpPr>
                            <wps:wsp>
                              <wps:cNvPr id="9560448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138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85371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518542" name="مربع نص 41"/>
                          <wps:cNvSpPr txBox="1"/>
                          <wps:spPr>
                            <a:xfrm>
                              <a:off x="204466" y="256739"/>
                              <a:ext cx="4615440" cy="409030"/>
                            </a:xfrm>
                            <a:prstGeom prst="rect">
                              <a:avLst/>
                            </a:prstGeom>
                            <a:noFill/>
                          </wps:spPr>
                          <wps:txbx>
                            <w:txbxContent>
                              <w:p w14:paraId="2AFC0C65" w14:textId="5C8A6A1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جمع البيانات (</w:t>
                                </w:r>
                                <w:r w:rsidRPr="00EC6DCA">
                                  <w:rPr>
                                    <w:rFonts w:eastAsia="Calibri" w:hAnsi="Adobe Arabic" w:cs="Adobe Arabic"/>
                                    <w:b/>
                                    <w:bCs/>
                                    <w:color w:val="FFFFFF"/>
                                    <w:kern w:val="24"/>
                                    <w:sz w:val="32"/>
                                    <w:szCs w:val="32"/>
                                    <w:lang w:bidi="ar-EG"/>
                                  </w:rPr>
                                  <w:t>Data Collection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8518650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B8C802" id="_x0000_s11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MRTIZ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">
                  <v:group id="مجموعة 48" o:spid="_x0000_s1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">
                    <v:group id="مجموعة 49" o:spid="_x0000_s1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">
                      <v:shape id="شكل حر 50" o:spid="_x0000_s1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" fillcolor="#a5a5a5 [2092]" stroked="f" strokeweight="1pt">
                        <v:stroke joinstyle="miter"/>
                      </v:roundrect>
                    </v:group>
                    <v:oval id="شكل بيضاوي 52" o:spid="_x0000_s1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" filled="f" strokecolor="#168489" strokeweight="1pt">
                      <v:stroke joinstyle="miter"/>
                    </v:oval>
                  </v:group>
                  <v:shape id="مربع نص 41" o:spid="_x0000_s1163"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" filled="f" stroked="f">
                    <v:textbox style="mso-fit-shape-to-text:t">
                      <w:txbxContent>
                        <w:p w14:paraId="2AFC0C65" w14:textId="5C8A6A1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جمع البيانات (</w:t>
                          </w:r>
                          <w:r w:rsidRPr="00EC6DCA">
                            <w:rPr>
                              <w:rFonts w:eastAsia="Calibri" w:hAnsi="Adobe Arabic" w:cs="Adobe Arabic"/>
                              <w:b/>
                              <w:bCs/>
                              <w:color w:val="FFFFFF"/>
                              <w:kern w:val="24"/>
                              <w:sz w:val="32"/>
                              <w:szCs w:val="32"/>
                              <w:lang w:bidi="ar-EG"/>
                            </w:rPr>
                            <w:t>Data Collection</w:t>
                          </w:r>
                          <w:r w:rsidRPr="00EC6DCA">
                            <w:rPr>
                              <w:rFonts w:eastAsia="Calibri" w:hAnsi="Adobe Arabic" w:cs="Adobe Arabic"/>
                              <w:b/>
                              <w:bCs/>
                              <w:color w:val="FFFFFF"/>
                              <w:kern w:val="24"/>
                              <w:sz w:val="36"/>
                              <w:szCs w:val="36"/>
                              <w:rtl/>
                              <w:lang w:bidi="ar-EG"/>
                            </w:rPr>
                            <w:t>)</w:t>
                          </w:r>
                        </w:p>
                      </w:txbxContent>
                    </v:textbox>
                  </v:shape>
                </v:group>
                <v:shape id="صورة 54" o:spid="_x0000_s11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">
                  <v:imagedata r:id="rId117" o:title=""/>
                </v:shape>
                <w10:anchorlock/>
              </v:group>
            </w:pict>
          </mc:Fallback>
        </mc:AlternateContent>
      </w:r>
    </w:p>
    <w:p w14:paraId="60187593" w14:textId="3CFF80FF" w:rsidR="00864A30" w:rsidRPr="00864A30" w:rsidRDefault="006F65CB" w:rsidP="00864A30">
      <w:pPr>
        <w:rPr>
          <w:rFonts w:ascii="Sakkal Majalla" w:hAnsi="Sakkal Majalla"/>
          <w:sz w:val="34"/>
        </w:rPr>
      </w:pPr>
      <w:r>
        <w:rPr>
          <w:noProof/>
        </w:rPr>
        <w:drawing>
          <wp:anchor distT="0" distB="0" distL="114300" distR="114300" simplePos="0" relativeHeight="252834816" behindDoc="0" locked="0" layoutInCell="1" allowOverlap="1" wp14:anchorId="75FECD67" wp14:editId="72D6B6AE">
            <wp:simplePos x="0" y="0"/>
            <wp:positionH relativeFrom="column">
              <wp:posOffset>247650</wp:posOffset>
            </wp:positionH>
            <wp:positionV relativeFrom="paragraph">
              <wp:posOffset>107315</wp:posOffset>
            </wp:positionV>
            <wp:extent cx="939800" cy="939800"/>
            <wp:effectExtent l="0" t="0" r="0" b="0"/>
            <wp:wrapSquare wrapText="bothSides"/>
            <wp:docPr id="195521687" name="صورة 187" descr="Data coll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ata collection "/>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الهدف</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الحصول على البيانات المناسبة من المصادر الصحيحة</w:t>
      </w:r>
      <w:r w:rsidR="00864A30" w:rsidRPr="00864A30">
        <w:rPr>
          <w:rFonts w:ascii="Sakkal Majalla" w:hAnsi="Sakkal Majalla"/>
          <w:sz w:val="34"/>
        </w:rPr>
        <w:t>.</w:t>
      </w:r>
      <w:r w:rsidRPr="006F65CB">
        <w:t xml:space="preserve"> </w:t>
      </w:r>
    </w:p>
    <w:p w14:paraId="25636BC2" w14:textId="77777777" w:rsidR="00864A30" w:rsidRPr="00864A30" w:rsidRDefault="00864A30" w:rsidP="00864A30">
      <w:pPr>
        <w:rPr>
          <w:rFonts w:ascii="Sakkal Majalla" w:hAnsi="Sakkal Majalla"/>
          <w:sz w:val="34"/>
        </w:rPr>
      </w:pPr>
      <w:r w:rsidRPr="00864A30">
        <w:rPr>
          <w:rFonts w:ascii="Sakkal Majalla" w:hAnsi="Sakkal Majalla"/>
          <w:b/>
          <w:bCs/>
          <w:sz w:val="34"/>
          <w:rtl/>
        </w:rPr>
        <w:t>مصادر البيانات</w:t>
      </w:r>
      <w:r w:rsidRPr="00864A30">
        <w:rPr>
          <w:rFonts w:ascii="Sakkal Majalla" w:hAnsi="Sakkal Majalla"/>
          <w:b/>
          <w:bCs/>
          <w:sz w:val="34"/>
        </w:rPr>
        <w:t>:</w:t>
      </w:r>
    </w:p>
    <w:p w14:paraId="7229C5C5" w14:textId="77777777" w:rsidR="00864A30" w:rsidRPr="00864A30" w:rsidRDefault="00864A30">
      <w:pPr>
        <w:numPr>
          <w:ilvl w:val="0"/>
          <w:numId w:val="13"/>
        </w:numPr>
        <w:spacing w:after="160" w:line="259" w:lineRule="auto"/>
        <w:jc w:val="left"/>
        <w:rPr>
          <w:rFonts w:ascii="Sakkal Majalla" w:hAnsi="Sakkal Majalla"/>
          <w:sz w:val="34"/>
        </w:rPr>
      </w:pPr>
      <w:r w:rsidRPr="00864A30">
        <w:rPr>
          <w:rFonts w:ascii="Sakkal Majalla" w:hAnsi="Sakkal Majalla"/>
          <w:sz w:val="34"/>
          <w:rtl/>
        </w:rPr>
        <w:t>بيانات داخليّة: قواعد بيانات الشركة، أنظمة</w:t>
      </w:r>
      <w:r w:rsidRPr="00864A30">
        <w:rPr>
          <w:rFonts w:ascii="Sakkal Majalla" w:hAnsi="Sakkal Majalla"/>
          <w:sz w:val="34"/>
        </w:rPr>
        <w:t xml:space="preserve"> CRM</w:t>
      </w:r>
      <w:r w:rsidRPr="00864A30">
        <w:rPr>
          <w:rFonts w:ascii="Sakkal Majalla" w:hAnsi="Sakkal Majalla"/>
          <w:sz w:val="34"/>
          <w:rtl/>
        </w:rPr>
        <w:t>، سجلّات المبيعات</w:t>
      </w:r>
      <w:r w:rsidRPr="00864A30">
        <w:rPr>
          <w:rFonts w:ascii="Sakkal Majalla" w:hAnsi="Sakkal Majalla"/>
          <w:sz w:val="34"/>
        </w:rPr>
        <w:t>.</w:t>
      </w:r>
    </w:p>
    <w:p w14:paraId="4794FDAB" w14:textId="77777777" w:rsidR="00864A30" w:rsidRPr="00864A30" w:rsidRDefault="00864A30">
      <w:pPr>
        <w:numPr>
          <w:ilvl w:val="0"/>
          <w:numId w:val="13"/>
        </w:numPr>
        <w:spacing w:after="160" w:line="259" w:lineRule="auto"/>
        <w:jc w:val="left"/>
        <w:rPr>
          <w:rFonts w:ascii="Sakkal Majalla" w:hAnsi="Sakkal Majalla"/>
          <w:sz w:val="34"/>
        </w:rPr>
      </w:pPr>
      <w:r w:rsidRPr="00864A30">
        <w:rPr>
          <w:rFonts w:ascii="Sakkal Majalla" w:hAnsi="Sakkal Majalla"/>
          <w:sz w:val="34"/>
          <w:rtl/>
        </w:rPr>
        <w:t>بيانات خارجيّة: بيانات عامّة، بيانات من موفّري طرف ثالث، وسائل التواصل الاجتماعي</w:t>
      </w:r>
      <w:r w:rsidRPr="00864A30">
        <w:rPr>
          <w:rFonts w:ascii="Sakkal Majalla" w:hAnsi="Sakkal Majalla"/>
          <w:sz w:val="34"/>
        </w:rPr>
        <w:t>.</w:t>
      </w:r>
    </w:p>
    <w:p w14:paraId="39D46090" w14:textId="77777777" w:rsidR="00864A30" w:rsidRPr="00864A30" w:rsidRDefault="00864A30" w:rsidP="00864A30">
      <w:pPr>
        <w:rPr>
          <w:rFonts w:ascii="Sakkal Majalla" w:hAnsi="Sakkal Majalla"/>
          <w:sz w:val="34"/>
        </w:rPr>
      </w:pPr>
      <w:r w:rsidRPr="00864A30">
        <w:rPr>
          <w:rFonts w:ascii="Sakkal Majalla" w:hAnsi="Sakkal Majalla"/>
          <w:b/>
          <w:bCs/>
          <w:sz w:val="34"/>
          <w:rtl/>
        </w:rPr>
        <w:t>أنواع البيانات</w:t>
      </w:r>
      <w:r w:rsidRPr="00864A30">
        <w:rPr>
          <w:rFonts w:ascii="Sakkal Majalla" w:hAnsi="Sakkal Majalla"/>
          <w:b/>
          <w:bCs/>
          <w:sz w:val="34"/>
        </w:rPr>
        <w:t>:</w:t>
      </w:r>
    </w:p>
    <w:p w14:paraId="23894D2E"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منظّمة</w:t>
      </w:r>
      <w:r w:rsidRPr="00864A30">
        <w:rPr>
          <w:rFonts w:ascii="Sakkal Majalla" w:hAnsi="Sakkal Majalla"/>
          <w:sz w:val="34"/>
        </w:rPr>
        <w:t xml:space="preserve"> (Structured): </w:t>
      </w:r>
      <w:r w:rsidRPr="00864A30">
        <w:rPr>
          <w:rFonts w:ascii="Sakkal Majalla" w:hAnsi="Sakkal Majalla"/>
          <w:sz w:val="34"/>
          <w:rtl/>
        </w:rPr>
        <w:t>جداول، قواعد بيانات</w:t>
      </w:r>
      <w:r w:rsidRPr="00864A30">
        <w:rPr>
          <w:rFonts w:ascii="Sakkal Majalla" w:hAnsi="Sakkal Majalla"/>
          <w:sz w:val="34"/>
        </w:rPr>
        <w:t>.</w:t>
      </w:r>
    </w:p>
    <w:p w14:paraId="6562A185"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غير منظّمة</w:t>
      </w:r>
      <w:r w:rsidRPr="00864A30">
        <w:rPr>
          <w:rFonts w:ascii="Sakkal Majalla" w:hAnsi="Sakkal Majalla"/>
          <w:sz w:val="34"/>
        </w:rPr>
        <w:t xml:space="preserve"> (Unstructured): </w:t>
      </w:r>
      <w:r w:rsidRPr="00864A30">
        <w:rPr>
          <w:rFonts w:ascii="Sakkal Majalla" w:hAnsi="Sakkal Majalla"/>
          <w:sz w:val="34"/>
          <w:rtl/>
        </w:rPr>
        <w:t>نصوص، صور، فيديوهات، صوتيّات</w:t>
      </w:r>
      <w:r w:rsidRPr="00864A30">
        <w:rPr>
          <w:rFonts w:ascii="Sakkal Majalla" w:hAnsi="Sakkal Majalla"/>
          <w:sz w:val="34"/>
        </w:rPr>
        <w:t>.</w:t>
      </w:r>
    </w:p>
    <w:p w14:paraId="13DB53EB"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شبه منظّمة</w:t>
      </w:r>
      <w:r w:rsidRPr="00864A30">
        <w:rPr>
          <w:rFonts w:ascii="Sakkal Majalla" w:hAnsi="Sakkal Majalla"/>
          <w:sz w:val="34"/>
        </w:rPr>
        <w:t xml:space="preserve"> (Semi-structured): </w:t>
      </w:r>
      <w:r w:rsidRPr="00864A30">
        <w:rPr>
          <w:rFonts w:ascii="Sakkal Majalla" w:hAnsi="Sakkal Majalla"/>
          <w:sz w:val="34"/>
          <w:rtl/>
        </w:rPr>
        <w:t>ملفّات</w:t>
      </w:r>
      <w:r w:rsidRPr="00864A30">
        <w:rPr>
          <w:rFonts w:ascii="Sakkal Majalla" w:hAnsi="Sakkal Majalla"/>
          <w:sz w:val="34"/>
        </w:rPr>
        <w:t xml:space="preserve"> JSON</w:t>
      </w:r>
      <w:r w:rsidRPr="00864A30">
        <w:rPr>
          <w:rFonts w:ascii="Sakkal Majalla" w:hAnsi="Sakkal Majalla"/>
          <w:sz w:val="34"/>
          <w:rtl/>
        </w:rPr>
        <w:t xml:space="preserve">، </w:t>
      </w:r>
      <w:r w:rsidRPr="00864A30">
        <w:rPr>
          <w:rFonts w:ascii="Sakkal Majalla" w:hAnsi="Sakkal Majalla"/>
          <w:sz w:val="34"/>
        </w:rPr>
        <w:t>XML.</w:t>
      </w:r>
    </w:p>
    <w:p w14:paraId="602F27B9" w14:textId="593BCF66"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8672" behindDoc="0" locked="0" layoutInCell="1" allowOverlap="1" wp14:anchorId="66906E18" wp14:editId="55AEEE09">
                <wp:simplePos x="0" y="0"/>
                <wp:positionH relativeFrom="column">
                  <wp:posOffset>5372100</wp:posOffset>
                </wp:positionH>
                <wp:positionV relativeFrom="paragraph">
                  <wp:posOffset>-635</wp:posOffset>
                </wp:positionV>
                <wp:extent cx="361315" cy="324485"/>
                <wp:effectExtent l="0" t="0" r="635" b="0"/>
                <wp:wrapSquare wrapText="bothSides"/>
                <wp:docPr id="137816580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816914484"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0470112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AE5A420" id="Group 20" o:spid="_x0000_s1026" style="position:absolute;margin-left:423pt;margin-top:-.05pt;width:28.45pt;height:25.55pt;z-index:2528286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GgGGIEDAABhCAAADgAAAAAAAAAA&#10;AAAAAAA6AgAAZHJzL2Uyb0RvYy54bWxQSwECLQAKAAAAAAAAACEAjJ82G+AKAADgCgAAFAAAAAAA&#10;AAAAAAAAAADnBQAAZHJzL21lZGlhL2ltYWdlMS5wbmdQSwECLQAUAAYACAAAACEAVSUNSOAAAAAI&#10;AQAADwAAAAAAAAAAAAAAAAD5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جمع بيانات من نظام نقاط البيع</w:t>
      </w:r>
      <w:r w:rsidR="00864A30" w:rsidRPr="00864A30">
        <w:rPr>
          <w:rFonts w:ascii="Sakkal Majalla" w:hAnsi="Sakkal Majalla"/>
          <w:sz w:val="34"/>
        </w:rPr>
        <w:t xml:space="preserve"> (POS)</w:t>
      </w:r>
      <w:r w:rsidR="00864A30" w:rsidRPr="00864A30">
        <w:rPr>
          <w:rFonts w:ascii="Sakkal Majalla" w:hAnsi="Sakkal Majalla"/>
          <w:sz w:val="34"/>
          <w:rtl/>
        </w:rPr>
        <w:t>، واستطلاعات رأي العملاء، وتعليقات وسائل التواصل الاجتماعي</w:t>
      </w:r>
      <w:r w:rsidR="00864A30" w:rsidRPr="00864A30">
        <w:rPr>
          <w:rFonts w:ascii="Sakkal Majalla" w:hAnsi="Sakkal Majalla"/>
          <w:sz w:val="34"/>
        </w:rPr>
        <w:t>.</w:t>
      </w:r>
    </w:p>
    <w:p w14:paraId="0C13DDBF" w14:textId="76567095" w:rsidR="00864A30" w:rsidRPr="00864A30" w:rsidRDefault="00EC6DCA" w:rsidP="00EC6DCA">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5E5E234A" wp14:editId="15365D36">
                <wp:extent cx="5731510" cy="891540"/>
                <wp:effectExtent l="0" t="0" r="2540" b="22860"/>
                <wp:docPr id="17132433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993040" name="مجموعة 47"/>
                        <wpg:cNvGrpSpPr/>
                        <wpg:grpSpPr>
                          <a:xfrm>
                            <a:off x="0" y="0"/>
                            <a:ext cx="5731510" cy="895351"/>
                            <a:chOff x="0" y="0"/>
                            <a:chExt cx="5878196" cy="918845"/>
                          </a:xfrm>
                        </wpg:grpSpPr>
                        <wpg:grpSp>
                          <wpg:cNvPr id="400626122" name="مجموعة 48"/>
                          <wpg:cNvGrpSpPr/>
                          <wpg:grpSpPr>
                            <a:xfrm>
                              <a:off x="0" y="0"/>
                              <a:ext cx="5878196" cy="918845"/>
                              <a:chOff x="0" y="0"/>
                              <a:chExt cx="6240348" cy="919070"/>
                            </a:xfrm>
                          </wpg:grpSpPr>
                          <wpg:grpSp>
                            <wpg:cNvPr id="354280337" name="مجموعة 49"/>
                            <wpg:cNvGrpSpPr/>
                            <wpg:grpSpPr>
                              <a:xfrm>
                                <a:off x="0" y="169208"/>
                                <a:ext cx="5433072" cy="580613"/>
                                <a:chOff x="0" y="169208"/>
                                <a:chExt cx="5433072" cy="580613"/>
                              </a:xfrm>
                            </wpg:grpSpPr>
                            <wps:wsp>
                              <wps:cNvPr id="20950010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836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925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3656080" name="مربع نص 41"/>
                          <wps:cNvSpPr txBox="1"/>
                          <wps:spPr>
                            <a:xfrm>
                              <a:off x="204466" y="256739"/>
                              <a:ext cx="4615440" cy="409030"/>
                            </a:xfrm>
                            <a:prstGeom prst="rect">
                              <a:avLst/>
                            </a:prstGeom>
                            <a:noFill/>
                          </wps:spPr>
                          <wps:txbx>
                            <w:txbxContent>
                              <w:p w14:paraId="361BF43B" w14:textId="12F5AF65"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تنظيف ومعالجة البيانات (</w:t>
                                </w:r>
                                <w:r w:rsidRPr="00EC6DCA">
                                  <w:rPr>
                                    <w:rFonts w:eastAsia="Calibri" w:hAnsi="Adobe Arabic" w:cs="Adobe Arabic"/>
                                    <w:b/>
                                    <w:bCs/>
                                    <w:color w:val="FFFFFF"/>
                                    <w:kern w:val="24"/>
                                    <w:sz w:val="32"/>
                                    <w:szCs w:val="32"/>
                                    <w:lang w:bidi="ar-EG"/>
                                  </w:rPr>
                                  <w:t>Data Cleaning &amp; Processing</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280639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5E234A" id="_x0000_s11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5smAcAAPc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6PzObJgHAAD3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1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">
                  <v:group id="مجموعة 48" o:spid="_x0000_s11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">
                    <v:group id="مجموعة 49" o:spid="_x0000_s11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">
                      <v:shape id="شكل حر 50" o:spid="_x0000_s11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" fillcolor="#a5a5a5 [2092]" stroked="f" strokeweight="1pt">
                        <v:stroke joinstyle="miter"/>
                      </v:roundrect>
                    </v:group>
                    <v:oval id="شكل بيضاوي 52" o:spid="_x0000_s11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" filled="f" strokecolor="#168489" strokeweight="1pt">
                      <v:stroke joinstyle="miter"/>
                    </v:oval>
                  </v:group>
                  <v:shape id="مربع نص 41" o:spid="_x0000_s1172"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" filled="f" stroked="f">
                    <v:textbox style="mso-fit-shape-to-text:t">
                      <w:txbxContent>
                        <w:p w14:paraId="361BF43B" w14:textId="12F5AF65"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تنظيف ومعالجة البيانات (</w:t>
                          </w:r>
                          <w:r w:rsidRPr="00EC6DCA">
                            <w:rPr>
                              <w:rFonts w:eastAsia="Calibri" w:hAnsi="Adobe Arabic" w:cs="Adobe Arabic"/>
                              <w:b/>
                              <w:bCs/>
                              <w:color w:val="FFFFFF"/>
                              <w:kern w:val="24"/>
                              <w:sz w:val="32"/>
                              <w:szCs w:val="32"/>
                              <w:lang w:bidi="ar-EG"/>
                            </w:rPr>
                            <w:t>Data Cleaning &amp; Processing</w:t>
                          </w:r>
                          <w:r w:rsidRPr="00EC6DCA">
                            <w:rPr>
                              <w:rFonts w:eastAsia="Calibri" w:hAnsi="Adobe Arabic" w:cs="Adobe Arabic"/>
                              <w:b/>
                              <w:bCs/>
                              <w:color w:val="FFFFFF"/>
                              <w:kern w:val="24"/>
                              <w:sz w:val="36"/>
                              <w:szCs w:val="36"/>
                              <w:rtl/>
                              <w:lang w:bidi="ar-EG"/>
                            </w:rPr>
                            <w:t>)</w:t>
                          </w:r>
                        </w:p>
                      </w:txbxContent>
                    </v:textbox>
                  </v:shape>
                </v:group>
                <v:shape id="صورة 54" o:spid="_x0000_s11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">
                  <v:imagedata r:id="rId117" o:title=""/>
                </v:shape>
                <w10:anchorlock/>
              </v:group>
            </w:pict>
          </mc:Fallback>
        </mc:AlternateContent>
      </w:r>
    </w:p>
    <w:p w14:paraId="712E8D53" w14:textId="10F8C782" w:rsidR="00864A30" w:rsidRPr="00864A30" w:rsidRDefault="006F65CB" w:rsidP="00864A30">
      <w:pPr>
        <w:rPr>
          <w:rFonts w:ascii="Sakkal Majalla" w:hAnsi="Sakkal Majalla"/>
          <w:sz w:val="34"/>
        </w:rPr>
      </w:pPr>
      <w:r>
        <w:rPr>
          <w:noProof/>
        </w:rPr>
        <w:drawing>
          <wp:anchor distT="0" distB="0" distL="114300" distR="114300" simplePos="0" relativeHeight="252835840" behindDoc="0" locked="0" layoutInCell="1" allowOverlap="1" wp14:anchorId="37676140" wp14:editId="46D35718">
            <wp:simplePos x="0" y="0"/>
            <wp:positionH relativeFrom="column">
              <wp:posOffset>247650</wp:posOffset>
            </wp:positionH>
            <wp:positionV relativeFrom="paragraph">
              <wp:posOffset>344805</wp:posOffset>
            </wp:positionV>
            <wp:extent cx="908050" cy="908050"/>
            <wp:effectExtent l="0" t="0" r="6350" b="6350"/>
            <wp:wrapSquare wrapText="bothSides"/>
            <wp:docPr id="1843591857" name="صورة 188" descr="Data clea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ata cleaning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الهدف</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ضمان جودة البيانات ودقّتها</w:t>
      </w:r>
      <w:r w:rsidR="00864A30" w:rsidRPr="00864A30">
        <w:rPr>
          <w:rFonts w:ascii="Sakkal Majalla" w:hAnsi="Sakkal Majalla"/>
          <w:sz w:val="34"/>
        </w:rPr>
        <w:t>.</w:t>
      </w:r>
    </w:p>
    <w:p w14:paraId="21F0980C" w14:textId="151CE7E4" w:rsidR="00864A30" w:rsidRPr="00864A30" w:rsidRDefault="00864A30" w:rsidP="00864A30">
      <w:pPr>
        <w:rPr>
          <w:rFonts w:ascii="Sakkal Majalla" w:hAnsi="Sakkal Majalla"/>
          <w:sz w:val="34"/>
        </w:rPr>
      </w:pPr>
      <w:r w:rsidRPr="00864A30">
        <w:rPr>
          <w:rFonts w:ascii="Sakkal Majalla" w:hAnsi="Sakkal Majalla"/>
          <w:b/>
          <w:bCs/>
          <w:sz w:val="34"/>
          <w:rtl/>
        </w:rPr>
        <w:t>التحدّيات الشائعة</w:t>
      </w:r>
      <w:r w:rsidRPr="00864A30">
        <w:rPr>
          <w:rFonts w:ascii="Sakkal Majalla" w:hAnsi="Sakkal Majalla"/>
          <w:b/>
          <w:bCs/>
          <w:sz w:val="34"/>
        </w:rPr>
        <w:t>:</w:t>
      </w:r>
      <w:r w:rsidR="006F65CB" w:rsidRPr="006F65CB">
        <w:t xml:space="preserve"> </w:t>
      </w:r>
    </w:p>
    <w:p w14:paraId="2605D79B"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القيم المفقودة</w:t>
      </w:r>
      <w:r w:rsidRPr="00864A30">
        <w:rPr>
          <w:rFonts w:ascii="Sakkal Majalla" w:hAnsi="Sakkal Majalla"/>
          <w:sz w:val="34"/>
        </w:rPr>
        <w:t xml:space="preserve"> (Missing Values).</w:t>
      </w:r>
    </w:p>
    <w:p w14:paraId="492D2794"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البيانات المكرّرة</w:t>
      </w:r>
      <w:r w:rsidRPr="00864A30">
        <w:rPr>
          <w:rFonts w:ascii="Sakkal Majalla" w:hAnsi="Sakkal Majalla"/>
          <w:sz w:val="34"/>
        </w:rPr>
        <w:t xml:space="preserve"> (Duplicates).</w:t>
      </w:r>
    </w:p>
    <w:p w14:paraId="64544389"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القيم الشاذّة</w:t>
      </w:r>
      <w:r w:rsidRPr="00864A30">
        <w:rPr>
          <w:rFonts w:ascii="Sakkal Majalla" w:hAnsi="Sakkal Majalla"/>
          <w:sz w:val="34"/>
        </w:rPr>
        <w:t xml:space="preserve"> (Outliers).</w:t>
      </w:r>
    </w:p>
    <w:p w14:paraId="0FAFD8C2"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الأخطاء في الإدخال</w:t>
      </w:r>
      <w:r w:rsidRPr="00864A30">
        <w:rPr>
          <w:rFonts w:ascii="Sakkal Majalla" w:hAnsi="Sakkal Majalla"/>
          <w:sz w:val="34"/>
        </w:rPr>
        <w:t>.</w:t>
      </w:r>
    </w:p>
    <w:p w14:paraId="681B32DC"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تنسيقات غير متّسقة</w:t>
      </w:r>
      <w:r w:rsidRPr="00864A30">
        <w:rPr>
          <w:rFonts w:ascii="Sakkal Majalla" w:hAnsi="Sakkal Majalla"/>
          <w:sz w:val="34"/>
        </w:rPr>
        <w:t>.</w:t>
      </w:r>
    </w:p>
    <w:p w14:paraId="767B1E73" w14:textId="77777777" w:rsidR="00864A30" w:rsidRPr="00864A30" w:rsidRDefault="00864A30" w:rsidP="00864A30">
      <w:pPr>
        <w:rPr>
          <w:rFonts w:ascii="Sakkal Majalla" w:hAnsi="Sakkal Majalla"/>
          <w:sz w:val="34"/>
        </w:rPr>
      </w:pPr>
      <w:r w:rsidRPr="00864A30">
        <w:rPr>
          <w:rFonts w:ascii="Sakkal Majalla" w:hAnsi="Sakkal Majalla"/>
          <w:b/>
          <w:bCs/>
          <w:sz w:val="34"/>
          <w:rtl/>
        </w:rPr>
        <w:lastRenderedPageBreak/>
        <w:t>إحصائيّة مهمّة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يقضي محلّلو البيانات حوالي 60-80% من وقتهم في تنظيف ومعالجة البيانات، وفقاً لدراسات متعدّدة من</w:t>
      </w:r>
      <w:r w:rsidRPr="00864A30">
        <w:rPr>
          <w:rFonts w:ascii="Sakkal Majalla" w:hAnsi="Sakkal Majalla"/>
          <w:sz w:val="34"/>
        </w:rPr>
        <w:t xml:space="preserve"> IBM </w:t>
      </w:r>
      <w:r w:rsidRPr="00864A30">
        <w:rPr>
          <w:rFonts w:ascii="Sakkal Majalla" w:hAnsi="Sakkal Majalla"/>
          <w:sz w:val="34"/>
          <w:rtl/>
        </w:rPr>
        <w:t>و</w:t>
      </w:r>
      <w:r w:rsidRPr="00864A30">
        <w:rPr>
          <w:rFonts w:ascii="Sakkal Majalla" w:hAnsi="Sakkal Majalla"/>
          <w:sz w:val="34"/>
        </w:rPr>
        <w:t>Forbes.</w:t>
      </w:r>
    </w:p>
    <w:p w14:paraId="6C4C1DA2" w14:textId="438D88CD"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9696" behindDoc="0" locked="0" layoutInCell="1" allowOverlap="1" wp14:anchorId="27C5F67E" wp14:editId="324B93A3">
                <wp:simplePos x="0" y="0"/>
                <wp:positionH relativeFrom="column">
                  <wp:posOffset>5372100</wp:posOffset>
                </wp:positionH>
                <wp:positionV relativeFrom="paragraph">
                  <wp:posOffset>-1270</wp:posOffset>
                </wp:positionV>
                <wp:extent cx="361315" cy="324485"/>
                <wp:effectExtent l="0" t="0" r="635" b="0"/>
                <wp:wrapSquare wrapText="bothSides"/>
                <wp:docPr id="64714929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38112789"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2382541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A2F738F" id="Group 20" o:spid="_x0000_s1026" style="position:absolute;margin-left:423pt;margin-top:-.1pt;width:28.45pt;height:25.55pt;z-index:25282969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MFlkZ/AwAAYQgAAA4AAAAAAAAAAAAA&#10;AAAAOgIAAGRycy9lMm9Eb2MueG1sUEsBAi0ACgAAAAAAAAAhAIyfNhvgCgAA4AoAABQAAAAAAAAA&#10;AAAAAAAA5QUAAGRycy9tZWRpYS9pbWFnZTEucG5nUEsBAi0AFAAGAAgAAAAhADD4yZfgAAAACAEA&#10;AA8AAAAAAAAAAAAAAAAA9x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على التنظيف</w:t>
      </w:r>
      <w:r w:rsidR="00864A30" w:rsidRPr="00864A30">
        <w:rPr>
          <w:rFonts w:ascii="Sakkal Majalla" w:hAnsi="Sakkal Majalla"/>
          <w:b/>
          <w:bCs/>
          <w:sz w:val="34"/>
        </w:rPr>
        <w:t>:</w:t>
      </w:r>
    </w:p>
    <w:p w14:paraId="3F19B36F" w14:textId="77777777" w:rsidR="00864A30" w:rsidRPr="00864A30" w:rsidRDefault="00864A30">
      <w:pPr>
        <w:numPr>
          <w:ilvl w:val="0"/>
          <w:numId w:val="16"/>
        </w:numPr>
        <w:spacing w:after="160" w:line="259" w:lineRule="auto"/>
        <w:jc w:val="left"/>
        <w:rPr>
          <w:rFonts w:ascii="Sakkal Majalla" w:hAnsi="Sakkal Majalla"/>
          <w:sz w:val="34"/>
        </w:rPr>
      </w:pPr>
      <w:r w:rsidRPr="00864A30">
        <w:rPr>
          <w:rFonts w:ascii="Sakkal Majalla" w:hAnsi="Sakkal Majalla"/>
          <w:sz w:val="34"/>
          <w:rtl/>
        </w:rPr>
        <w:t>توحيد صيغ التواريخ: من "01/12/2024" و"2024-12-01" إلى صيغة موحّدة</w:t>
      </w:r>
      <w:r w:rsidRPr="00864A30">
        <w:rPr>
          <w:rFonts w:ascii="Sakkal Majalla" w:hAnsi="Sakkal Majalla"/>
          <w:sz w:val="34"/>
        </w:rPr>
        <w:t>.</w:t>
      </w:r>
    </w:p>
    <w:p w14:paraId="58056C3C" w14:textId="77777777" w:rsidR="00864A30" w:rsidRPr="00864A30" w:rsidRDefault="00864A30">
      <w:pPr>
        <w:numPr>
          <w:ilvl w:val="0"/>
          <w:numId w:val="16"/>
        </w:numPr>
        <w:spacing w:after="160" w:line="259" w:lineRule="auto"/>
        <w:jc w:val="left"/>
        <w:rPr>
          <w:rFonts w:ascii="Sakkal Majalla" w:hAnsi="Sakkal Majalla"/>
          <w:sz w:val="34"/>
        </w:rPr>
      </w:pPr>
      <w:r w:rsidRPr="00864A30">
        <w:rPr>
          <w:rFonts w:ascii="Sakkal Majalla" w:hAnsi="Sakkal Majalla"/>
          <w:sz w:val="34"/>
          <w:rtl/>
        </w:rPr>
        <w:t>معالجة القيم المفقودة: بالحذف، أو التعويض بالمتوسّط، أو استخدام خوارزميّات التنبّؤ</w:t>
      </w:r>
      <w:r w:rsidRPr="00864A30">
        <w:rPr>
          <w:rFonts w:ascii="Sakkal Majalla" w:hAnsi="Sakkal Majalla"/>
          <w:sz w:val="34"/>
        </w:rPr>
        <w:t>.</w:t>
      </w:r>
    </w:p>
    <w:p w14:paraId="63161B80" w14:textId="2367B8C8" w:rsidR="00864A30" w:rsidRPr="00864A30" w:rsidRDefault="006F65CB" w:rsidP="00EC6DCA">
      <w:pPr>
        <w:rPr>
          <w:rFonts w:ascii="Sakkal Majalla" w:hAnsi="Sakkal Majalla"/>
          <w:b/>
          <w:bCs/>
          <w:sz w:val="34"/>
        </w:rPr>
      </w:pPr>
      <w:r>
        <w:rPr>
          <w:noProof/>
        </w:rPr>
        <w:drawing>
          <wp:anchor distT="0" distB="0" distL="114300" distR="114300" simplePos="0" relativeHeight="252836864" behindDoc="0" locked="0" layoutInCell="1" allowOverlap="1" wp14:anchorId="5730EDD6" wp14:editId="59F46E5F">
            <wp:simplePos x="0" y="0"/>
            <wp:positionH relativeFrom="column">
              <wp:posOffset>120650</wp:posOffset>
            </wp:positionH>
            <wp:positionV relativeFrom="paragraph">
              <wp:posOffset>956945</wp:posOffset>
            </wp:positionV>
            <wp:extent cx="927100" cy="927100"/>
            <wp:effectExtent l="0" t="0" r="6350" b="6350"/>
            <wp:wrapSquare wrapText="bothSides"/>
            <wp:docPr id="1112162632" name="صورة 189" descr="Exploratory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xploratory analysis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27100" cy="927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4D62352D" wp14:editId="5156BD87">
                <wp:extent cx="5731510" cy="891540"/>
                <wp:effectExtent l="0" t="0" r="2540" b="22860"/>
                <wp:docPr id="16659049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4754504" name="مجموعة 47"/>
                        <wpg:cNvGrpSpPr/>
                        <wpg:grpSpPr>
                          <a:xfrm>
                            <a:off x="0" y="0"/>
                            <a:ext cx="5731510" cy="895351"/>
                            <a:chOff x="0" y="0"/>
                            <a:chExt cx="5878196" cy="918845"/>
                          </a:xfrm>
                        </wpg:grpSpPr>
                        <wpg:grpSp>
                          <wpg:cNvPr id="806403187" name="مجموعة 48"/>
                          <wpg:cNvGrpSpPr/>
                          <wpg:grpSpPr>
                            <a:xfrm>
                              <a:off x="0" y="0"/>
                              <a:ext cx="5878196" cy="918845"/>
                              <a:chOff x="0" y="0"/>
                              <a:chExt cx="6240348" cy="919070"/>
                            </a:xfrm>
                          </wpg:grpSpPr>
                          <wpg:grpSp>
                            <wpg:cNvPr id="1750856806" name="مجموعة 49"/>
                            <wpg:cNvGrpSpPr/>
                            <wpg:grpSpPr>
                              <a:xfrm>
                                <a:off x="0" y="169208"/>
                                <a:ext cx="5433072" cy="580613"/>
                                <a:chOff x="0" y="169208"/>
                                <a:chExt cx="5433072" cy="580613"/>
                              </a:xfrm>
                            </wpg:grpSpPr>
                            <wps:wsp>
                              <wps:cNvPr id="10380656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961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43427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5783826" name="مربع نص 41"/>
                          <wps:cNvSpPr txBox="1"/>
                          <wps:spPr>
                            <a:xfrm>
                              <a:off x="204466" y="256691"/>
                              <a:ext cx="4615440" cy="409030"/>
                            </a:xfrm>
                            <a:prstGeom prst="rect">
                              <a:avLst/>
                            </a:prstGeom>
                            <a:noFill/>
                          </wps:spPr>
                          <wps:txbx>
                            <w:txbxContent>
                              <w:p w14:paraId="61A2A1CE" w14:textId="37066CDD"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الاستكشاف والتحليل (</w:t>
                                </w:r>
                                <w:r w:rsidRPr="00EC6DCA">
                                  <w:rPr>
                                    <w:rFonts w:eastAsia="Calibri" w:hAnsi="Adobe Arabic" w:cs="Adobe Arabic"/>
                                    <w:b/>
                                    <w:bCs/>
                                    <w:color w:val="FFFFFF"/>
                                    <w:kern w:val="24"/>
                                    <w:sz w:val="32"/>
                                    <w:szCs w:val="32"/>
                                    <w:lang w:bidi="ar-EG"/>
                                  </w:rPr>
                                  <w:t>Exploratory Data Analysis - EDA</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9762548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62352D" id="_x0000_s11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CU6kgcAAPc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7AlOpIHAAD3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">
                  <v:group id="مجموعة 48" o:spid="_x0000_s1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">
                    <v:group id="مجموعة 49" o:spid="_x0000_s1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">
                      <v:shape id="شكل حر 50" o:spid="_x0000_s1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" fillcolor="#a5a5a5 [2092]" stroked="f" strokeweight="1pt">
                        <v:stroke joinstyle="miter"/>
                      </v:roundrect>
                    </v:group>
                    <v:oval id="شكل بيضاوي 52" o:spid="_x0000_s1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" filled="f" strokecolor="#168489" strokeweight="1pt">
                      <v:stroke joinstyle="miter"/>
                    </v:oval>
                  </v:group>
                  <v:shape id="مربع نص 41" o:spid="_x0000_s1181" type="#_x0000_t202" style="position:absolute;left:2044;top:2566;width:46155;height:4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" filled="f" stroked="f">
                    <v:textbox style="mso-fit-shape-to-text:t">
                      <w:txbxContent>
                        <w:p w14:paraId="61A2A1CE" w14:textId="37066CDD"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الاستكشاف والتحليل (</w:t>
                          </w:r>
                          <w:r w:rsidRPr="00EC6DCA">
                            <w:rPr>
                              <w:rFonts w:eastAsia="Calibri" w:hAnsi="Adobe Arabic" w:cs="Adobe Arabic"/>
                              <w:b/>
                              <w:bCs/>
                              <w:color w:val="FFFFFF"/>
                              <w:kern w:val="24"/>
                              <w:sz w:val="32"/>
                              <w:szCs w:val="32"/>
                              <w:lang w:bidi="ar-EG"/>
                            </w:rPr>
                            <w:t>Exploratory Data Analysis - EDA</w:t>
                          </w:r>
                          <w:r w:rsidRPr="00EC6DCA">
                            <w:rPr>
                              <w:rFonts w:eastAsia="Calibri" w:hAnsi="Adobe Arabic" w:cs="Adobe Arabic"/>
                              <w:b/>
                              <w:bCs/>
                              <w:color w:val="FFFFFF"/>
                              <w:kern w:val="24"/>
                              <w:sz w:val="36"/>
                              <w:szCs w:val="36"/>
                              <w:rtl/>
                              <w:lang w:bidi="ar-EG"/>
                            </w:rPr>
                            <w:t>)</w:t>
                          </w:r>
                        </w:p>
                      </w:txbxContent>
                    </v:textbox>
                  </v:shape>
                </v:group>
                <v:shape id="صورة 54" o:spid="_x0000_s11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">
                  <v:imagedata r:id="rId117" o:title=""/>
                </v:shape>
                <w10:anchorlock/>
              </v:group>
            </w:pict>
          </mc:Fallback>
        </mc:AlternateContent>
      </w:r>
    </w:p>
    <w:p w14:paraId="6229F84E" w14:textId="7DD65AD6"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فهم البيانات واكتشاف الأنماط والعلاقات</w:t>
      </w:r>
      <w:r w:rsidRPr="00864A30">
        <w:rPr>
          <w:rFonts w:ascii="Sakkal Majalla" w:hAnsi="Sakkal Majalla"/>
          <w:sz w:val="34"/>
        </w:rPr>
        <w:t>.</w:t>
      </w:r>
      <w:r w:rsidR="006F65CB" w:rsidRPr="006F65CB">
        <w:t xml:space="preserve"> </w:t>
      </w:r>
    </w:p>
    <w:p w14:paraId="7F27BD5F" w14:textId="77777777" w:rsidR="00864A30" w:rsidRPr="00864A30" w:rsidRDefault="00864A30" w:rsidP="00864A30">
      <w:pPr>
        <w:rPr>
          <w:rFonts w:ascii="Sakkal Majalla" w:hAnsi="Sakkal Majalla"/>
          <w:sz w:val="34"/>
        </w:rPr>
      </w:pPr>
      <w:r w:rsidRPr="00864A30">
        <w:rPr>
          <w:rFonts w:ascii="Sakkal Majalla" w:hAnsi="Sakkal Majalla"/>
          <w:b/>
          <w:bCs/>
          <w:sz w:val="34"/>
          <w:rtl/>
        </w:rPr>
        <w:t>التقنيّات المستخدمة</w:t>
      </w:r>
      <w:r w:rsidRPr="00864A30">
        <w:rPr>
          <w:rFonts w:ascii="Sakkal Majalla" w:hAnsi="Sakkal Majalla"/>
          <w:b/>
          <w:bCs/>
          <w:sz w:val="34"/>
        </w:rPr>
        <w:t>:</w:t>
      </w:r>
    </w:p>
    <w:p w14:paraId="3298DB13"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الإحصائيّات الوصفيّة (المتوسّط، الوسيط، الانحراف المعياري)</w:t>
      </w:r>
      <w:r w:rsidRPr="00864A30">
        <w:rPr>
          <w:rFonts w:ascii="Sakkal Majalla" w:hAnsi="Sakkal Majalla"/>
          <w:sz w:val="34"/>
        </w:rPr>
        <w:t>.</w:t>
      </w:r>
    </w:p>
    <w:p w14:paraId="2D194198"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التصوير البياني</w:t>
      </w:r>
      <w:r w:rsidRPr="00864A30">
        <w:rPr>
          <w:rFonts w:ascii="Sakkal Majalla" w:hAnsi="Sakkal Majalla"/>
          <w:sz w:val="34"/>
        </w:rPr>
        <w:t xml:space="preserve"> (Charts &amp; Graphs): </w:t>
      </w:r>
      <w:r w:rsidRPr="00864A30">
        <w:rPr>
          <w:rFonts w:ascii="Sakkal Majalla" w:hAnsi="Sakkal Majalla"/>
          <w:sz w:val="34"/>
          <w:rtl/>
        </w:rPr>
        <w:t>رسوم بيانيّة خطّيّة، أعمدة، دائريّة</w:t>
      </w:r>
      <w:r w:rsidRPr="00864A30">
        <w:rPr>
          <w:rFonts w:ascii="Sakkal Majalla" w:hAnsi="Sakkal Majalla"/>
          <w:sz w:val="34"/>
        </w:rPr>
        <w:t>.</w:t>
      </w:r>
    </w:p>
    <w:p w14:paraId="3CF627F4"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تحليل الارتباطات</w:t>
      </w:r>
      <w:r w:rsidRPr="00864A30">
        <w:rPr>
          <w:rFonts w:ascii="Sakkal Majalla" w:hAnsi="Sakkal Majalla"/>
          <w:sz w:val="34"/>
        </w:rPr>
        <w:t xml:space="preserve"> (Correlation Analysis).</w:t>
      </w:r>
    </w:p>
    <w:p w14:paraId="4A679D46"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اكتشاف الاتّجاهات والموسميّة</w:t>
      </w:r>
      <w:r w:rsidRPr="00864A30">
        <w:rPr>
          <w:rFonts w:ascii="Sakkal Majalla" w:hAnsi="Sakkal Majalla"/>
          <w:sz w:val="34"/>
        </w:rPr>
        <w:t xml:space="preserve"> (Trends &amp; Seasonality).</w:t>
      </w:r>
    </w:p>
    <w:p w14:paraId="040953E9" w14:textId="53E177E5"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30720" behindDoc="0" locked="0" layoutInCell="1" allowOverlap="1" wp14:anchorId="73C7FA5D" wp14:editId="151DD676">
                <wp:simplePos x="0" y="0"/>
                <wp:positionH relativeFrom="column">
                  <wp:posOffset>5372100</wp:posOffset>
                </wp:positionH>
                <wp:positionV relativeFrom="paragraph">
                  <wp:posOffset>2540</wp:posOffset>
                </wp:positionV>
                <wp:extent cx="361315" cy="324485"/>
                <wp:effectExtent l="0" t="0" r="635" b="0"/>
                <wp:wrapSquare wrapText="bothSides"/>
                <wp:docPr id="45602103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40087532"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2814629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7791CFD" id="Group 20" o:spid="_x0000_s1026" style="position:absolute;margin-left:423pt;margin-top:.2pt;width:28.45pt;height:25.55pt;z-index:2528307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رسم بياني يُظهر أنّ المبيعات تزداد بشكل منتظم في نهاية الأسبوع، وتنخفض أيّام الأحد</w:t>
      </w:r>
      <w:r w:rsidR="00864A30" w:rsidRPr="00864A30">
        <w:rPr>
          <w:rFonts w:ascii="Sakkal Majalla" w:hAnsi="Sakkal Majalla"/>
          <w:sz w:val="34"/>
        </w:rPr>
        <w:t>.</w:t>
      </w:r>
    </w:p>
    <w:p w14:paraId="74E4BE13" w14:textId="66AF4DE0" w:rsidR="00864A30" w:rsidRPr="00864A30" w:rsidRDefault="006F65CB" w:rsidP="00EC6DCA">
      <w:pPr>
        <w:rPr>
          <w:rFonts w:ascii="Sakkal Majalla" w:hAnsi="Sakkal Majalla"/>
          <w:b/>
          <w:bCs/>
          <w:sz w:val="34"/>
        </w:rPr>
      </w:pPr>
      <w:r>
        <w:rPr>
          <w:noProof/>
        </w:rPr>
        <w:drawing>
          <wp:anchor distT="0" distB="0" distL="114300" distR="114300" simplePos="0" relativeHeight="252837888" behindDoc="0" locked="0" layoutInCell="1" allowOverlap="1" wp14:anchorId="55ADD1C0" wp14:editId="4480A628">
            <wp:simplePos x="0" y="0"/>
            <wp:positionH relativeFrom="column">
              <wp:posOffset>95250</wp:posOffset>
            </wp:positionH>
            <wp:positionV relativeFrom="paragraph">
              <wp:posOffset>953770</wp:posOffset>
            </wp:positionV>
            <wp:extent cx="952500" cy="952500"/>
            <wp:effectExtent l="0" t="0" r="0" b="0"/>
            <wp:wrapSquare wrapText="bothSides"/>
            <wp:docPr id="1865673181" name="صورة 190" descr="Predictive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redictive chart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3D7F7DC5" wp14:editId="1419E0BB">
                <wp:extent cx="5731510" cy="891540"/>
                <wp:effectExtent l="0" t="0" r="2540" b="22860"/>
                <wp:docPr id="7120773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18821586" name="مجموعة 47"/>
                        <wpg:cNvGrpSpPr/>
                        <wpg:grpSpPr>
                          <a:xfrm>
                            <a:off x="0" y="0"/>
                            <a:ext cx="5731510" cy="895351"/>
                            <a:chOff x="0" y="0"/>
                            <a:chExt cx="5878196" cy="918845"/>
                          </a:xfrm>
                        </wpg:grpSpPr>
                        <wpg:grpSp>
                          <wpg:cNvPr id="1746302009" name="مجموعة 48"/>
                          <wpg:cNvGrpSpPr/>
                          <wpg:grpSpPr>
                            <a:xfrm>
                              <a:off x="0" y="0"/>
                              <a:ext cx="5878196" cy="918845"/>
                              <a:chOff x="0" y="0"/>
                              <a:chExt cx="6240348" cy="919070"/>
                            </a:xfrm>
                          </wpg:grpSpPr>
                          <wpg:grpSp>
                            <wpg:cNvPr id="1680274717" name="مجموعة 49"/>
                            <wpg:cNvGrpSpPr/>
                            <wpg:grpSpPr>
                              <a:xfrm>
                                <a:off x="0" y="169208"/>
                                <a:ext cx="5433072" cy="580613"/>
                                <a:chOff x="0" y="169208"/>
                                <a:chExt cx="5433072" cy="580613"/>
                              </a:xfrm>
                            </wpg:grpSpPr>
                            <wps:wsp>
                              <wps:cNvPr id="1839828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95323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89046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054755" name="مربع نص 41"/>
                          <wps:cNvSpPr txBox="1"/>
                          <wps:spPr>
                            <a:xfrm>
                              <a:off x="204466" y="256739"/>
                              <a:ext cx="4615440" cy="409030"/>
                            </a:xfrm>
                            <a:prstGeom prst="rect">
                              <a:avLst/>
                            </a:prstGeom>
                            <a:noFill/>
                          </wps:spPr>
                          <wps:txbx>
                            <w:txbxContent>
                              <w:p w14:paraId="07B1BCB0" w14:textId="54747D5A"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النمذجة والتنبّؤ (</w:t>
                                </w:r>
                                <w:r w:rsidRPr="00EC6DCA">
                                  <w:rPr>
                                    <w:rFonts w:eastAsia="Calibri" w:hAnsi="Adobe Arabic" w:cs="Adobe Arabic"/>
                                    <w:b/>
                                    <w:bCs/>
                                    <w:color w:val="FFFFFF"/>
                                    <w:kern w:val="24"/>
                                    <w:sz w:val="32"/>
                                    <w:szCs w:val="32"/>
                                    <w:lang w:bidi="ar-EG"/>
                                  </w:rPr>
                                  <w:t>Modeling &amp; Prediction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9186147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7F7DC5" id="_x0000_s11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IUqkwcAAPw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wAhSqTBwAA/B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1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">
                  <v:group id="مجموعة 48" o:spid="_x0000_s1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">
                    <v:group id="مجموعة 49" o:spid="_x0000_s1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">
                      <v:shape id="شكل حر 50" o:spid="_x0000_s1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" fillcolor="#a5a5a5 [2092]" stroked="f" strokeweight="1pt">
                        <v:stroke joinstyle="miter"/>
                      </v:roundrect>
                    </v:group>
                    <v:oval id="شكل بيضاوي 52" o:spid="_x0000_s1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" filled="f" strokecolor="#168489" strokeweight="1pt">
                      <v:stroke joinstyle="miter"/>
                    </v:oval>
                  </v:group>
                  <v:shape id="مربع نص 41" o:spid="_x0000_s1190"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" filled="f" stroked="f">
                    <v:textbox style="mso-fit-shape-to-text:t">
                      <w:txbxContent>
                        <w:p w14:paraId="07B1BCB0" w14:textId="54747D5A"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النمذجة والتنبّؤ (</w:t>
                          </w:r>
                          <w:r w:rsidRPr="00EC6DCA">
                            <w:rPr>
                              <w:rFonts w:eastAsia="Calibri" w:hAnsi="Adobe Arabic" w:cs="Adobe Arabic"/>
                              <w:b/>
                              <w:bCs/>
                              <w:color w:val="FFFFFF"/>
                              <w:kern w:val="24"/>
                              <w:sz w:val="32"/>
                              <w:szCs w:val="32"/>
                              <w:lang w:bidi="ar-EG"/>
                            </w:rPr>
                            <w:t>Modeling &amp; Prediction</w:t>
                          </w:r>
                          <w:r w:rsidRPr="00EC6DCA">
                            <w:rPr>
                              <w:rFonts w:eastAsia="Calibri" w:hAnsi="Adobe Arabic" w:cs="Adobe Arabic"/>
                              <w:b/>
                              <w:bCs/>
                              <w:color w:val="FFFFFF"/>
                              <w:kern w:val="24"/>
                              <w:sz w:val="36"/>
                              <w:szCs w:val="36"/>
                              <w:rtl/>
                              <w:lang w:bidi="ar-EG"/>
                            </w:rPr>
                            <w:t>)</w:t>
                          </w:r>
                        </w:p>
                      </w:txbxContent>
                    </v:textbox>
                  </v:shape>
                </v:group>
                <v:shape id="صورة 54" o:spid="_x0000_s1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">
                  <v:imagedata r:id="rId117" o:title=""/>
                </v:shape>
                <w10:anchorlock/>
              </v:group>
            </w:pict>
          </mc:Fallback>
        </mc:AlternateContent>
      </w:r>
    </w:p>
    <w:p w14:paraId="065CD418" w14:textId="35BE7585"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بناء نماذج إحصائيّة أو نماذج تعلّم آلي لاستخراج الرؤى أو التنبّؤ</w:t>
      </w:r>
      <w:r w:rsidRPr="00864A30">
        <w:rPr>
          <w:rFonts w:ascii="Sakkal Majalla" w:hAnsi="Sakkal Majalla"/>
          <w:sz w:val="34"/>
        </w:rPr>
        <w:t>.</w:t>
      </w:r>
    </w:p>
    <w:p w14:paraId="3241537E" w14:textId="27C465E2" w:rsidR="00864A30" w:rsidRPr="00864A30" w:rsidRDefault="00864A30" w:rsidP="00864A30">
      <w:pPr>
        <w:rPr>
          <w:rFonts w:ascii="Sakkal Majalla" w:hAnsi="Sakkal Majalla"/>
          <w:sz w:val="34"/>
        </w:rPr>
      </w:pPr>
      <w:r w:rsidRPr="00864A30">
        <w:rPr>
          <w:rFonts w:ascii="Sakkal Majalla" w:hAnsi="Sakkal Majalla"/>
          <w:b/>
          <w:bCs/>
          <w:sz w:val="34"/>
          <w:rtl/>
        </w:rPr>
        <w:t>أنواع النماذج</w:t>
      </w:r>
      <w:r w:rsidRPr="00864A30">
        <w:rPr>
          <w:rFonts w:ascii="Sakkal Majalla" w:hAnsi="Sakkal Majalla"/>
          <w:b/>
          <w:bCs/>
          <w:sz w:val="34"/>
        </w:rPr>
        <w:t>:</w:t>
      </w:r>
      <w:r w:rsidR="006F65CB" w:rsidRPr="006F65CB">
        <w:t xml:space="preserve"> </w:t>
      </w:r>
    </w:p>
    <w:p w14:paraId="0F2CDA26" w14:textId="77777777" w:rsidR="00864A30" w:rsidRPr="00864A30" w:rsidRDefault="00864A30">
      <w:pPr>
        <w:numPr>
          <w:ilvl w:val="0"/>
          <w:numId w:val="18"/>
        </w:numPr>
        <w:spacing w:after="160" w:line="259" w:lineRule="auto"/>
        <w:jc w:val="left"/>
        <w:rPr>
          <w:rFonts w:ascii="Sakkal Majalla" w:hAnsi="Sakkal Majalla"/>
          <w:sz w:val="34"/>
        </w:rPr>
      </w:pPr>
      <w:r w:rsidRPr="00864A30">
        <w:rPr>
          <w:rFonts w:ascii="Sakkal Majalla" w:hAnsi="Sakkal Majalla"/>
          <w:sz w:val="34"/>
          <w:rtl/>
        </w:rPr>
        <w:t>نماذج إحصائيّة كلاسيكيّة: الانحدار الخطّي، الانحدار اللوجستي</w:t>
      </w:r>
      <w:r w:rsidRPr="00864A30">
        <w:rPr>
          <w:rFonts w:ascii="Sakkal Majalla" w:hAnsi="Sakkal Majalla"/>
          <w:sz w:val="34"/>
        </w:rPr>
        <w:t>.</w:t>
      </w:r>
    </w:p>
    <w:p w14:paraId="46B9A152" w14:textId="77777777" w:rsidR="00864A30" w:rsidRPr="00864A30" w:rsidRDefault="00864A30">
      <w:pPr>
        <w:numPr>
          <w:ilvl w:val="0"/>
          <w:numId w:val="18"/>
        </w:numPr>
        <w:spacing w:after="160" w:line="259" w:lineRule="auto"/>
        <w:jc w:val="left"/>
        <w:rPr>
          <w:rFonts w:ascii="Sakkal Majalla" w:hAnsi="Sakkal Majalla"/>
          <w:sz w:val="34"/>
        </w:rPr>
      </w:pPr>
      <w:r w:rsidRPr="00864A30">
        <w:rPr>
          <w:rFonts w:ascii="Sakkal Majalla" w:hAnsi="Sakkal Majalla"/>
          <w:sz w:val="34"/>
          <w:rtl/>
        </w:rPr>
        <w:t>نماذج تعلّم آلي: أشجار القرار، الغابات العشوائيّة، الشبكات العصبيّة</w:t>
      </w:r>
      <w:r w:rsidRPr="00864A30">
        <w:rPr>
          <w:rFonts w:ascii="Sakkal Majalla" w:hAnsi="Sakkal Majalla"/>
          <w:sz w:val="34"/>
        </w:rPr>
        <w:t>.</w:t>
      </w:r>
    </w:p>
    <w:p w14:paraId="5A6EA57F" w14:textId="77777777" w:rsidR="00864A30" w:rsidRPr="00864A30" w:rsidRDefault="00864A30" w:rsidP="00864A30">
      <w:pPr>
        <w:rPr>
          <w:rFonts w:ascii="Sakkal Majalla" w:hAnsi="Sakkal Majalla"/>
          <w:sz w:val="34"/>
        </w:rPr>
      </w:pPr>
      <w:r w:rsidRPr="00864A30">
        <w:rPr>
          <w:rFonts w:ascii="Sakkal Majalla" w:hAnsi="Sakkal Majalla"/>
          <w:b/>
          <w:bCs/>
          <w:sz w:val="34"/>
          <w:rtl/>
        </w:rPr>
        <w:lastRenderedPageBreak/>
        <w:t>دور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في هذه المرحلة، يبرز الذكاء الاصطناعي كأداة قويّة لبناء نماذج معقّدة قادرة على</w:t>
      </w:r>
      <w:r w:rsidRPr="00864A30">
        <w:rPr>
          <w:rFonts w:ascii="Sakkal Majalla" w:hAnsi="Sakkal Majalla"/>
          <w:sz w:val="34"/>
        </w:rPr>
        <w:t>:</w:t>
      </w:r>
    </w:p>
    <w:p w14:paraId="61CFE9C1"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التعامل مع كمّيّات ضخمة من البيانات</w:t>
      </w:r>
      <w:r w:rsidRPr="00864A30">
        <w:rPr>
          <w:rFonts w:ascii="Sakkal Majalla" w:hAnsi="Sakkal Majalla"/>
          <w:sz w:val="34"/>
        </w:rPr>
        <w:t>.</w:t>
      </w:r>
    </w:p>
    <w:p w14:paraId="00476B2E"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اكتشاف أنماط غير خطّيّة معقّدة</w:t>
      </w:r>
      <w:r w:rsidRPr="00864A30">
        <w:rPr>
          <w:rFonts w:ascii="Sakkal Majalla" w:hAnsi="Sakkal Majalla"/>
          <w:sz w:val="34"/>
        </w:rPr>
        <w:t>.</w:t>
      </w:r>
    </w:p>
    <w:p w14:paraId="4EE783ED"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التحسين المستمرّ مع توفّر بيانات جديدة</w:t>
      </w:r>
      <w:r w:rsidRPr="00864A30">
        <w:rPr>
          <w:rFonts w:ascii="Sakkal Majalla" w:hAnsi="Sakkal Majalla"/>
          <w:sz w:val="34"/>
        </w:rPr>
        <w:t>.</w:t>
      </w:r>
    </w:p>
    <w:p w14:paraId="22BCE821" w14:textId="459E8644" w:rsidR="00864A30" w:rsidRPr="00864A30" w:rsidRDefault="006F65CB" w:rsidP="00864A30">
      <w:pPr>
        <w:rPr>
          <w:rFonts w:ascii="Sakkal Majalla" w:hAnsi="Sakkal Majalla"/>
          <w:sz w:val="34"/>
        </w:rPr>
      </w:pPr>
      <w:r>
        <w:rPr>
          <w:noProof/>
        </w:rPr>
        <w:drawing>
          <wp:anchor distT="0" distB="0" distL="114300" distR="114300" simplePos="0" relativeHeight="252838912" behindDoc="0" locked="0" layoutInCell="1" allowOverlap="1" wp14:anchorId="4600C60A" wp14:editId="15058DBC">
            <wp:simplePos x="0" y="0"/>
            <wp:positionH relativeFrom="column">
              <wp:posOffset>95250</wp:posOffset>
            </wp:positionH>
            <wp:positionV relativeFrom="paragraph">
              <wp:posOffset>1645285</wp:posOffset>
            </wp:positionV>
            <wp:extent cx="939800" cy="939800"/>
            <wp:effectExtent l="0" t="0" r="0" b="0"/>
            <wp:wrapSquare wrapText="bothSides"/>
            <wp:docPr id="629019607" name="صورة 191" descr="Decision ma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ecision making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6DCA">
        <w:rPr>
          <w:rFonts w:ascii="Adobe Arabic" w:hAnsi="Adobe Arabic" w:cs="Adobe Arabic"/>
          <w:b/>
          <w:bCs/>
          <w:noProof/>
          <w:color w:val="008080"/>
          <w:sz w:val="36"/>
          <w:szCs w:val="36"/>
        </w:rPr>
        <mc:AlternateContent>
          <mc:Choice Requires="wpg">
            <w:drawing>
              <wp:anchor distT="0" distB="0" distL="114300" distR="114300" simplePos="0" relativeHeight="252831744" behindDoc="0" locked="0" layoutInCell="1" allowOverlap="1" wp14:anchorId="4F31A51B" wp14:editId="6E3DACB0">
                <wp:simplePos x="0" y="0"/>
                <wp:positionH relativeFrom="column">
                  <wp:posOffset>5372100</wp:posOffset>
                </wp:positionH>
                <wp:positionV relativeFrom="paragraph">
                  <wp:posOffset>635</wp:posOffset>
                </wp:positionV>
                <wp:extent cx="361315" cy="324485"/>
                <wp:effectExtent l="0" t="0" r="635" b="0"/>
                <wp:wrapSquare wrapText="bothSides"/>
                <wp:docPr id="15372442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813383976"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0572919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9BE83D3" id="Group 20" o:spid="_x0000_s1026" style="position:absolute;margin-left:423pt;margin-top:.05pt;width:28.45pt;height:25.55pt;z-index:25283174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yqVkN4AAAAHAQAADwAAAGRycy9kb3ducmV2&#10;LnhtbEyPQWvCQBCF74X+h2WE3uomaRWN2YhI25MUqoXS25gdk2B2NmTXJP77rqd6HL7He99k69E0&#10;oqfO1ZYVxNMIBHFhdc2lgu/D+/MChPPIGhvLpOBKDtb540OGqbYDf1G/96UIJexSVFB536ZSuqIi&#10;g25qW+LATrYz6MPZlVJ3OIRy08gkiubSYM1hocKWthUV5/3FKPgYcNi8xG/97nzaXn8Ps8+fXUxK&#10;PU3GzQqEp9H/h+GmH9QhD05He2HtRKNg8ToPv/gbEAEvo2QJ4qhgFicg80ze++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3gjgmEAwAAYQgAAA4AAAAAAAAA&#10;AAAAAAAAOgIAAGRycy9lMm9Eb2MueG1sUEsBAi0ACgAAAAAAAAAhAIyfNhvgCgAA4AoAABQAAAAA&#10;AAAAAAAAAAAA6gUAAGRycy9tZWRpYS9pbWFnZTEucG5nUEsBAi0AFAAGAAgAAAAhAPsqlZDeAAAA&#10;BwEAAA8AAAAAAAAAAAAAAAAA/B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بناء نموذج تعلّم آلي للتنبّؤ بالطلب على منتج خلال الشهر القادم بناءً على البيانات التاريخيّة والعوامل الموسميّة</w:t>
      </w:r>
      <w:r w:rsidR="00864A30" w:rsidRPr="00864A30">
        <w:rPr>
          <w:rFonts w:ascii="Sakkal Majalla" w:hAnsi="Sakkal Majalla"/>
          <w:sz w:val="34"/>
        </w:rPr>
        <w:t>.</w:t>
      </w:r>
    </w:p>
    <w:p w14:paraId="4421F15C" w14:textId="1A7996E5" w:rsidR="00864A30" w:rsidRPr="00864A30" w:rsidRDefault="00EC6DCA" w:rsidP="00EC6DCA">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644DDF80" wp14:editId="665F6A9E">
                <wp:extent cx="5769610" cy="891540"/>
                <wp:effectExtent l="0" t="0" r="2540" b="22860"/>
                <wp:docPr id="235689288" name="مجموعة 22"/>
                <wp:cNvGraphicFramePr/>
                <a:graphic xmlns:a="http://schemas.openxmlformats.org/drawingml/2006/main">
                  <a:graphicData uri="http://schemas.microsoft.com/office/word/2010/wordprocessingGroup">
                    <wpg:wgp>
                      <wpg:cNvGrpSpPr/>
                      <wpg:grpSpPr>
                        <a:xfrm>
                          <a:off x="0" y="0"/>
                          <a:ext cx="5769610" cy="891540"/>
                          <a:chOff x="-38246" y="0"/>
                          <a:chExt cx="5791702" cy="895351"/>
                        </a:xfrm>
                      </wpg:grpSpPr>
                      <wpg:grpSp>
                        <wpg:cNvPr id="273171397" name="مجموعة 47"/>
                        <wpg:cNvGrpSpPr/>
                        <wpg:grpSpPr>
                          <a:xfrm>
                            <a:off x="-38246" y="0"/>
                            <a:ext cx="5769756" cy="895351"/>
                            <a:chOff x="-39225" y="0"/>
                            <a:chExt cx="5917421" cy="918845"/>
                          </a:xfrm>
                        </wpg:grpSpPr>
                        <wpg:grpSp>
                          <wpg:cNvPr id="372112463" name="مجموعة 48"/>
                          <wpg:cNvGrpSpPr/>
                          <wpg:grpSpPr>
                            <a:xfrm>
                              <a:off x="0" y="0"/>
                              <a:ext cx="5878196" cy="918845"/>
                              <a:chOff x="0" y="0"/>
                              <a:chExt cx="6240348" cy="919070"/>
                            </a:xfrm>
                          </wpg:grpSpPr>
                          <wpg:grpSp>
                            <wpg:cNvPr id="1730687158" name="مجموعة 49"/>
                            <wpg:cNvGrpSpPr/>
                            <wpg:grpSpPr>
                              <a:xfrm>
                                <a:off x="0" y="169208"/>
                                <a:ext cx="5433072" cy="580613"/>
                                <a:chOff x="0" y="169208"/>
                                <a:chExt cx="5433072" cy="580613"/>
                              </a:xfrm>
                            </wpg:grpSpPr>
                            <wps:wsp>
                              <wps:cNvPr id="18308365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768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04839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7986782" name="مربع نص 41"/>
                          <wps:cNvSpPr txBox="1"/>
                          <wps:spPr>
                            <a:xfrm>
                              <a:off x="-39225" y="256625"/>
                              <a:ext cx="4950812" cy="409030"/>
                            </a:xfrm>
                            <a:prstGeom prst="rect">
                              <a:avLst/>
                            </a:prstGeom>
                            <a:noFill/>
                          </wps:spPr>
                          <wps:txbx>
                            <w:txbxContent>
                              <w:p w14:paraId="5E1010B7" w14:textId="5865F65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التواصل واتّخاذ القرار (</w:t>
                                </w:r>
                                <w:r w:rsidRPr="00EC6DCA">
                                  <w:rPr>
                                    <w:rFonts w:eastAsia="Calibri" w:hAnsi="Adobe Arabic" w:cs="Adobe Arabic"/>
                                    <w:b/>
                                    <w:bCs/>
                                    <w:color w:val="FFFFFF"/>
                                    <w:kern w:val="24"/>
                                    <w:sz w:val="32"/>
                                    <w:szCs w:val="32"/>
                                    <w:lang w:bidi="ar-EG"/>
                                  </w:rPr>
                                  <w:t>Communication &amp; Decision Making</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7188164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4DDF80" id="_x0000_s1192" style="width:454.3pt;height:70.2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">
                <v:group id="مجموعة 47" o:spid="_x0000_s1193"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">
                  <v:group id="مجموعة 48" o:spid="_x0000_s1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">
                    <v:group id="مجموعة 49" o:spid="_x0000_s1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">
                      <v:shape id="شكل حر 50" o:spid="_x0000_s1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" fillcolor="#a5a5a5 [2092]" stroked="f" strokeweight="1pt">
                        <v:stroke joinstyle="miter"/>
                      </v:roundrect>
                    </v:group>
                    <v:oval id="شكل بيضاوي 52" o:spid="_x0000_s1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" filled="f" strokecolor="#168489" strokeweight="1pt">
                      <v:stroke joinstyle="miter"/>
                    </v:oval>
                  </v:group>
                  <v:shape id="مربع نص 41" o:spid="_x0000_s1199" type="#_x0000_t202" style="position:absolute;left:-392;top:2566;width:49507;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" filled="f" stroked="f">
                    <v:textbox style="mso-fit-shape-to-text:t">
                      <w:txbxContent>
                        <w:p w14:paraId="5E1010B7" w14:textId="5865F65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التواصل واتّخاذ القرار (</w:t>
                          </w:r>
                          <w:r w:rsidRPr="00EC6DCA">
                            <w:rPr>
                              <w:rFonts w:eastAsia="Calibri" w:hAnsi="Adobe Arabic" w:cs="Adobe Arabic"/>
                              <w:b/>
                              <w:bCs/>
                              <w:color w:val="FFFFFF"/>
                              <w:kern w:val="24"/>
                              <w:sz w:val="32"/>
                              <w:szCs w:val="32"/>
                              <w:lang w:bidi="ar-EG"/>
                            </w:rPr>
                            <w:t>Communication &amp; Decision Making</w:t>
                          </w:r>
                          <w:r w:rsidRPr="00EC6DCA">
                            <w:rPr>
                              <w:rFonts w:eastAsia="Calibri" w:hAnsi="Adobe Arabic" w:cs="Adobe Arabic"/>
                              <w:b/>
                              <w:bCs/>
                              <w:color w:val="FFFFFF"/>
                              <w:kern w:val="24"/>
                              <w:sz w:val="36"/>
                              <w:szCs w:val="36"/>
                              <w:rtl/>
                              <w:lang w:bidi="ar-EG"/>
                            </w:rPr>
                            <w:t>)</w:t>
                          </w:r>
                        </w:p>
                      </w:txbxContent>
                    </v:textbox>
                  </v:shape>
                </v:group>
                <v:shape id="صورة 54" o:spid="_x0000_s12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">
                  <v:imagedata r:id="rId117" o:title=""/>
                </v:shape>
                <w10:anchorlock/>
              </v:group>
            </w:pict>
          </mc:Fallback>
        </mc:AlternateContent>
      </w:r>
    </w:p>
    <w:p w14:paraId="6535392D" w14:textId="35A3013D"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عرض النتائج بطريقة واضحة ومفهومة لدعم اتّخاذ القرار</w:t>
      </w:r>
      <w:r w:rsidRPr="00864A30">
        <w:rPr>
          <w:rFonts w:ascii="Sakkal Majalla" w:hAnsi="Sakkal Majalla"/>
          <w:sz w:val="34"/>
        </w:rPr>
        <w:t>.</w:t>
      </w:r>
    </w:p>
    <w:p w14:paraId="45DF5C9F" w14:textId="33690185" w:rsidR="00864A30" w:rsidRPr="00864A30" w:rsidRDefault="00864A30" w:rsidP="00864A30">
      <w:pPr>
        <w:rPr>
          <w:rFonts w:ascii="Sakkal Majalla" w:hAnsi="Sakkal Majalla"/>
          <w:sz w:val="34"/>
        </w:rPr>
      </w:pPr>
      <w:r w:rsidRPr="00864A30">
        <w:rPr>
          <w:rFonts w:ascii="Sakkal Majalla" w:hAnsi="Sakkal Majalla"/>
          <w:b/>
          <w:bCs/>
          <w:sz w:val="34"/>
          <w:rtl/>
        </w:rPr>
        <w:t>أدوات التواصل</w:t>
      </w:r>
      <w:r w:rsidRPr="00864A30">
        <w:rPr>
          <w:rFonts w:ascii="Sakkal Majalla" w:hAnsi="Sakkal Majalla"/>
          <w:b/>
          <w:bCs/>
          <w:sz w:val="34"/>
        </w:rPr>
        <w:t>:</w:t>
      </w:r>
      <w:r w:rsidR="006F65CB" w:rsidRPr="006F65CB">
        <w:t xml:space="preserve"> </w:t>
      </w:r>
    </w:p>
    <w:p w14:paraId="24F12178"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لوحات معلومات تفاعليّة</w:t>
      </w:r>
      <w:r w:rsidRPr="00864A30">
        <w:rPr>
          <w:rFonts w:ascii="Sakkal Majalla" w:hAnsi="Sakkal Majalla"/>
          <w:sz w:val="34"/>
        </w:rPr>
        <w:t xml:space="preserve"> (Dashboards): </w:t>
      </w:r>
      <w:r w:rsidRPr="00864A30">
        <w:rPr>
          <w:rFonts w:ascii="Sakkal Majalla" w:hAnsi="Sakkal Majalla"/>
          <w:sz w:val="34"/>
          <w:rtl/>
        </w:rPr>
        <w:t>باستخدام أدوات مثل</w:t>
      </w:r>
      <w:r w:rsidRPr="00864A30">
        <w:rPr>
          <w:rFonts w:ascii="Sakkal Majalla" w:hAnsi="Sakkal Majalla"/>
          <w:sz w:val="34"/>
        </w:rPr>
        <w:t xml:space="preserve"> Power BI, Tableau.</w:t>
      </w:r>
    </w:p>
    <w:p w14:paraId="519DCD0A"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تقارير مكتوبة واضحة وموجزة</w:t>
      </w:r>
      <w:r w:rsidRPr="00864A30">
        <w:rPr>
          <w:rFonts w:ascii="Sakkal Majalla" w:hAnsi="Sakkal Majalla"/>
          <w:sz w:val="34"/>
        </w:rPr>
        <w:t>.</w:t>
      </w:r>
    </w:p>
    <w:p w14:paraId="2DCFC74F"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عروض تقديميّة بصريّة جذّابة</w:t>
      </w:r>
      <w:r w:rsidRPr="00864A30">
        <w:rPr>
          <w:rFonts w:ascii="Sakkal Majalla" w:hAnsi="Sakkal Majalla"/>
          <w:sz w:val="34"/>
        </w:rPr>
        <w:t>.</w:t>
      </w:r>
    </w:p>
    <w:p w14:paraId="171DF0E7" w14:textId="77777777" w:rsidR="00864A30" w:rsidRDefault="00864A30" w:rsidP="00864A30">
      <w:pPr>
        <w:rPr>
          <w:rFonts w:ascii="Sakkal Majalla" w:hAnsi="Sakkal Majalla"/>
          <w:sz w:val="34"/>
          <w:rtl/>
        </w:rPr>
      </w:pPr>
      <w:r w:rsidRPr="00864A30">
        <w:rPr>
          <w:rFonts w:ascii="Sakkal Majalla" w:hAnsi="Sakkal Majalla"/>
          <w:b/>
          <w:bCs/>
          <w:sz w:val="34"/>
          <w:rtl/>
        </w:rPr>
        <w:t>مبدأ مهمّ</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البيانات تحكي قصّة" - يجب أن يكون المحلّل راوياً جيّداً، يُترجم الأرقام إلى رؤى قابلة للفهم والتطبيق</w:t>
      </w:r>
      <w:r w:rsidRPr="00864A30">
        <w:rPr>
          <w:rFonts w:ascii="Sakkal Majalla" w:hAnsi="Sakkal Majalla"/>
          <w:sz w:val="34"/>
        </w:rPr>
        <w:t>.</w:t>
      </w:r>
    </w:p>
    <w:p w14:paraId="5D388B37" w14:textId="77777777" w:rsidR="000D7AAA" w:rsidRPr="00864A30" w:rsidRDefault="000D7AAA" w:rsidP="00864A30">
      <w:pPr>
        <w:rPr>
          <w:rFonts w:ascii="Sakkal Majalla" w:hAnsi="Sakkal Majalla"/>
          <w:sz w:val="34"/>
        </w:rPr>
      </w:pPr>
    </w:p>
    <w:p w14:paraId="72AF812B" w14:textId="4F16DCE3"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32768" behindDoc="0" locked="0" layoutInCell="1" allowOverlap="1" wp14:anchorId="3B24E188" wp14:editId="29231875">
                <wp:simplePos x="0" y="0"/>
                <wp:positionH relativeFrom="column">
                  <wp:posOffset>5372100</wp:posOffset>
                </wp:positionH>
                <wp:positionV relativeFrom="paragraph">
                  <wp:posOffset>-2540</wp:posOffset>
                </wp:positionV>
                <wp:extent cx="361315" cy="324485"/>
                <wp:effectExtent l="0" t="0" r="635" b="0"/>
                <wp:wrapSquare wrapText="bothSides"/>
                <wp:docPr id="14626307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3121914"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469600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E51FBF8" id="Group 20" o:spid="_x0000_s1026" style="position:absolute;margin-left:423pt;margin-top:-.2pt;width:28.45pt;height:25.55pt;z-index:25283276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BaGXTK4AAAAAgBAAAPAAAAZHJzL2Rvd25yZXYu&#10;eG1sTI9Ba8JAFITvhf6H5RV6002sWk3zIiJtTyJUC+JtzT6TYPZtyK5J/PfdntrjMMPMN+lqMLXo&#10;qHWVZYR4HIEgzq2uuED4PnyMFiCcV6xVbZkQ7uRglT0+pCrRtucv6va+EKGEXaIQSu+bREqXl2SU&#10;G9uGOHgX2xrlg2wLqVvVh3JTy0kUzaVRFYeFUjW0KSm/7m8G4bNX/folfu+218vmfjrMdsdtTIjP&#10;T8P6DYSnwf+F4Rc/oEMWmM72xtqJGmExnYcvHmE0BRH8ZTRZgjgjzKJXkFkq/x/I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EZygwMAAGEIAAAOAAAAAAAA&#10;AAAAAAAAADoCAABkcnMvZTJvRG9jLnhtbFBLAQItAAoAAAAAAAAAIQCMnzYb4AoAAOAKAAAUAAAA&#10;AAAAAAAAAAAAAOkFAABkcnMvbWVkaWEvaW1hZ2UxLnBuZ1BLAQItABQABgAIAAAAIQBaGXTK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">
                  <v:imagedata r:id="rId110"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عرض تقديمي للإدارة يُظهر أنّ تحسين تجربة العميل في خطوة الدفع الإلكتروني يمكن أن يزيد التحويلات بنسبة 15%، مع توصيات واضحة بالإجراءات المطلوبة</w:t>
      </w:r>
      <w:r w:rsidR="00864A30" w:rsidRPr="00864A30">
        <w:rPr>
          <w:rFonts w:ascii="Sakkal Majalla" w:hAnsi="Sakkal Majalla"/>
          <w:sz w:val="34"/>
        </w:rPr>
        <w:t>.</w:t>
      </w:r>
    </w:p>
    <w:p w14:paraId="51FB31C0" w14:textId="77777777" w:rsidR="00864A30" w:rsidRPr="00864A30" w:rsidRDefault="00864A30" w:rsidP="00864A30">
      <w:pPr>
        <w:rPr>
          <w:rFonts w:ascii="Sakkal Majalla" w:hAnsi="Sakkal Majalla"/>
          <w:sz w:val="34"/>
          <w:rtl/>
        </w:rPr>
      </w:pPr>
    </w:p>
    <w:p w14:paraId="2CB07894" w14:textId="36815D42" w:rsidR="00864A30" w:rsidRPr="00864A30" w:rsidRDefault="006F65CB" w:rsidP="006F65CB">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5DE213B3" wp14:editId="2CF062C2">
                <wp:extent cx="5731510" cy="895350"/>
                <wp:effectExtent l="0" t="0" r="21590" b="19050"/>
                <wp:docPr id="1983118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1063541"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75632488" name="مجموعة 39"/>
                        <wpg:cNvGrpSpPr/>
                        <wpg:grpSpPr>
                          <a:xfrm>
                            <a:off x="0" y="0"/>
                            <a:ext cx="5731510" cy="895350"/>
                            <a:chOff x="0" y="0"/>
                            <a:chExt cx="5878196" cy="918845"/>
                          </a:xfrm>
                        </wpg:grpSpPr>
                        <wpg:grpSp>
                          <wpg:cNvPr id="1981042377" name="مجموعة 40"/>
                          <wpg:cNvGrpSpPr/>
                          <wpg:grpSpPr>
                            <a:xfrm>
                              <a:off x="0" y="0"/>
                              <a:ext cx="5878196" cy="918845"/>
                              <a:chOff x="0" y="0"/>
                              <a:chExt cx="6240348" cy="919070"/>
                            </a:xfrm>
                          </wpg:grpSpPr>
                          <wpg:grpSp>
                            <wpg:cNvPr id="568974172" name="مجموعة 41"/>
                            <wpg:cNvGrpSpPr/>
                            <wpg:grpSpPr>
                              <a:xfrm>
                                <a:off x="0" y="169208"/>
                                <a:ext cx="5433072" cy="580613"/>
                                <a:chOff x="0" y="169208"/>
                                <a:chExt cx="5433072" cy="580613"/>
                              </a:xfrm>
                            </wpg:grpSpPr>
                            <wps:wsp>
                              <wps:cNvPr id="3014913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80767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7141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3552757" name="مربع نص 41"/>
                          <wps:cNvSpPr txBox="1"/>
                          <wps:spPr>
                            <a:xfrm>
                              <a:off x="204484" y="257055"/>
                              <a:ext cx="4616071" cy="387740"/>
                            </a:xfrm>
                            <a:prstGeom prst="rect">
                              <a:avLst/>
                            </a:prstGeom>
                            <a:noFill/>
                          </wps:spPr>
                          <wps:txbx>
                            <w:txbxContent>
                              <w:p w14:paraId="0937D66E" w14:textId="040E5FE4" w:rsidR="006F65CB" w:rsidRDefault="006F65CB" w:rsidP="006F65CB">
                                <w:pPr>
                                  <w:rPr>
                                    <w:rFonts w:eastAsia="Calibri" w:hAnsi="Adobe Arabic" w:cs="Adobe Arabic"/>
                                    <w:b/>
                                    <w:bCs/>
                                    <w:color w:val="FFFFFF"/>
                                    <w:kern w:val="24"/>
                                    <w:sz w:val="36"/>
                                    <w:szCs w:val="36"/>
                                    <w:lang w:bidi="ar-EG"/>
                                  </w:rPr>
                                </w:pPr>
                                <w:r w:rsidRPr="006F65CB">
                                  <w:rPr>
                                    <w:rFonts w:eastAsia="Calibri" w:hAnsi="Adobe Arabic" w:cs="Adobe Arabic"/>
                                    <w:b/>
                                    <w:bCs/>
                                    <w:color w:val="FFFFFF"/>
                                    <w:kern w:val="24"/>
                                    <w:sz w:val="36"/>
                                    <w:szCs w:val="36"/>
                                    <w:rtl/>
                                    <w:lang w:bidi="ar-EG"/>
                                  </w:rPr>
                                  <w:t>دور الذكاء الاصطناعي في تحويل البيانات إلى معرفة</w:t>
                                </w:r>
                              </w:p>
                            </w:txbxContent>
                          </wps:txbx>
                          <wps:bodyPr wrap="square" rtlCol="1">
                            <a:spAutoFit/>
                          </wps:bodyPr>
                        </wps:wsp>
                      </wpg:grpSp>
                    </wpg:wgp>
                  </a:graphicData>
                </a:graphic>
              </wp:inline>
            </w:drawing>
          </mc:Choice>
          <mc:Fallback>
            <w:pict>
              <v:group w14:anchorId="5DE213B3" id="_x0000_s12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myE4qtBwAAtR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20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">
                  <v:imagedata r:id="rId83" o:title=""/>
                </v:shape>
                <v:group id="مجموعة 39" o:spid="_x0000_s1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">
                  <v:group id="مجموعة 40" o:spid="_x0000_s1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">
                    <v:group id="مجموعة 41" o:spid="_x0000_s1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">
                      <v:shape id="شكل حر 42" o:spid="_x0000_s1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" fillcolor="#168489" stroked="f" strokeweight="1pt">
                        <v:stroke joinstyle="miter"/>
                      </v:roundrect>
                    </v:group>
                    <v:oval id="شكل بيضاوي 44" o:spid="_x0000_s1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" filled="f" strokecolor="#a5a5a5 [2092]" strokeweight="1pt">
                      <v:stroke joinstyle="miter"/>
                    </v:oval>
                  </v:group>
                  <v:shape id="مربع نص 41" o:spid="_x0000_s120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" filled="f" stroked="f">
                    <v:textbox style="mso-fit-shape-to-text:t">
                      <w:txbxContent>
                        <w:p w14:paraId="0937D66E" w14:textId="040E5FE4" w:rsidR="006F65CB" w:rsidRDefault="006F65CB" w:rsidP="006F65CB">
                          <w:pPr>
                            <w:rPr>
                              <w:rFonts w:eastAsia="Calibri" w:hAnsi="Adobe Arabic" w:cs="Adobe Arabic"/>
                              <w:b/>
                              <w:bCs/>
                              <w:color w:val="FFFFFF"/>
                              <w:kern w:val="24"/>
                              <w:sz w:val="36"/>
                              <w:szCs w:val="36"/>
                              <w:lang w:bidi="ar-EG"/>
                            </w:rPr>
                          </w:pPr>
                          <w:r w:rsidRPr="006F65CB">
                            <w:rPr>
                              <w:rFonts w:eastAsia="Calibri" w:hAnsi="Adobe Arabic" w:cs="Adobe Arabic"/>
                              <w:b/>
                              <w:bCs/>
                              <w:color w:val="FFFFFF"/>
                              <w:kern w:val="24"/>
                              <w:sz w:val="36"/>
                              <w:szCs w:val="36"/>
                              <w:rtl/>
                              <w:lang w:bidi="ar-EG"/>
                            </w:rPr>
                            <w:t>دور الذكاء الاصطناعي في تحويل البيانات إلى معرفة</w:t>
                          </w:r>
                        </w:p>
                      </w:txbxContent>
                    </v:textbox>
                  </v:shape>
                </v:group>
                <w10:anchorlock/>
              </v:group>
            </w:pict>
          </mc:Fallback>
        </mc:AlternateContent>
      </w:r>
    </w:p>
    <w:p w14:paraId="090E99D7" w14:textId="77777777" w:rsidR="00864A30" w:rsidRDefault="00864A30" w:rsidP="00864A30">
      <w:pPr>
        <w:rPr>
          <w:rFonts w:ascii="Sakkal Majalla" w:hAnsi="Sakkal Majalla"/>
          <w:sz w:val="34"/>
        </w:rPr>
      </w:pPr>
      <w:r w:rsidRPr="00864A30">
        <w:rPr>
          <w:rFonts w:ascii="Sakkal Majalla" w:hAnsi="Sakkal Majalla"/>
          <w:sz w:val="34"/>
          <w:rtl/>
        </w:rPr>
        <w:t>الذكاء الاصطناعي يُحدث ثورة في كيفيّة تحويلنا للبيانات الخام إلى معرفة قابلة للتطبيق. إليك كيف</w:t>
      </w:r>
      <w:r w:rsidRPr="00864A30">
        <w:rPr>
          <w:rFonts w:ascii="Sakkal Majalla" w:hAnsi="Sakkal Majalla"/>
          <w:sz w:val="34"/>
        </w:rPr>
        <w:t>:</w:t>
      </w:r>
    </w:p>
    <w:p w14:paraId="3708DE08" w14:textId="47B4112E" w:rsidR="00AB4202" w:rsidRPr="00AB4202" w:rsidRDefault="00AB4202" w:rsidP="00AB4202">
      <w:pPr>
        <w:jc w:val="center"/>
        <w:rPr>
          <w:rFonts w:ascii="Sakkal Majalla" w:hAnsi="Sakkal Majalla"/>
          <w:sz w:val="34"/>
        </w:rPr>
      </w:pPr>
      <w:r w:rsidRPr="00C81605">
        <w:rPr>
          <w:rFonts w:ascii="Sakkal Majalla" w:hAnsi="Sakkal Majalla"/>
          <w:b/>
          <w:bCs/>
          <w:noProof/>
          <w:sz w:val="34"/>
        </w:rPr>
        <mc:AlternateContent>
          <mc:Choice Requires="wpg">
            <w:drawing>
              <wp:inline distT="0" distB="0" distL="0" distR="0" wp14:anchorId="6203ED59" wp14:editId="6CFEAE1A">
                <wp:extent cx="5693749" cy="2612093"/>
                <wp:effectExtent l="0" t="0" r="2540" b="36195"/>
                <wp:docPr id="1445487120" name="Group 219"/>
                <wp:cNvGraphicFramePr/>
                <a:graphic xmlns:a="http://schemas.openxmlformats.org/drawingml/2006/main">
                  <a:graphicData uri="http://schemas.microsoft.com/office/word/2010/wordprocessingGroup">
                    <wpg:wgp>
                      <wpg:cNvGrpSpPr/>
                      <wpg:grpSpPr>
                        <a:xfrm>
                          <a:off x="0" y="0"/>
                          <a:ext cx="5693749" cy="2612093"/>
                          <a:chOff x="0" y="204337"/>
                          <a:chExt cx="6095074" cy="2796209"/>
                        </a:xfrm>
                      </wpg:grpSpPr>
                      <wps:wsp>
                        <wps:cNvPr id="81029535" name="Freeform: Shape 226"/>
                        <wps:cNvSpPr/>
                        <wps:spPr>
                          <a:xfrm flipH="1">
                            <a:off x="3281753" y="21596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F89F7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805130779" name="Freeform: Shape 227"/>
                        <wps:cNvSpPr/>
                        <wps:spPr>
                          <a:xfrm flipH="1">
                            <a:off x="1923852" y="21596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249593"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262862253" name="Freeform: Shape 228"/>
                        <wps:cNvSpPr/>
                        <wps:spPr>
                          <a:xfrm flipH="1">
                            <a:off x="1671297" y="132121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355DF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619520401" name="Freeform: Shape 229"/>
                        <wps:cNvSpPr/>
                        <wps:spPr>
                          <a:xfrm flipH="1">
                            <a:off x="3787963" y="132121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DBEAA5"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977693674" name="Freeform: Shape 230"/>
                        <wps:cNvSpPr/>
                        <wps:spPr>
                          <a:xfrm flipH="1">
                            <a:off x="1923852" y="243809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EE20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1720528633" name="Freeform: Shape 231"/>
                        <wps:cNvSpPr/>
                        <wps:spPr>
                          <a:xfrm flipH="1">
                            <a:off x="3281753" y="243809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5BF71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668145089" name="Freeform: Shape 232"/>
                        <wps:cNvSpPr/>
                        <wps:spPr>
                          <a:xfrm flipH="1">
                            <a:off x="506210" y="20433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33792329" name="Freeform: Shape 233"/>
                        <wps:cNvSpPr/>
                        <wps:spPr>
                          <a:xfrm flipH="1">
                            <a:off x="3487254" y="20433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94432226" name="Freeform: Shape 234"/>
                        <wps:cNvSpPr/>
                        <wps:spPr>
                          <a:xfrm flipH="1">
                            <a:off x="0" y="132121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2230865" name="Freeform: Shape 235"/>
                        <wps:cNvSpPr/>
                        <wps:spPr>
                          <a:xfrm flipH="1">
                            <a:off x="4371483" y="1321214"/>
                            <a:ext cx="1698443"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6490500" name="Freeform: Shape 236"/>
                        <wps:cNvSpPr/>
                        <wps:spPr>
                          <a:xfrm flipH="1">
                            <a:off x="506210" y="243809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1456446" name="Freeform: Shape 237"/>
                        <wps:cNvSpPr/>
                        <wps:spPr>
                          <a:xfrm flipH="1">
                            <a:off x="3487046" y="2437801"/>
                            <a:ext cx="2127755"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768263" name="TextBox 18"/>
                        <wps:cNvSpPr txBox="1">
                          <a:spLocks noChangeArrowheads="1"/>
                        </wps:cNvSpPr>
                        <wps:spPr bwMode="auto">
                          <a:xfrm>
                            <a:off x="3865042" y="215952"/>
                            <a:ext cx="1698444" cy="461064"/>
                          </a:xfrm>
                          <a:prstGeom prst="rect">
                            <a:avLst/>
                          </a:prstGeom>
                        </wps:spPr>
                        <wps:txbx>
                          <w:txbxContent>
                            <w:p w14:paraId="78F9506C" w14:textId="680B20D8"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الأتمتة والسرعة</w:t>
                              </w:r>
                            </w:p>
                          </w:txbxContent>
                        </wps:txbx>
                        <wps:bodyPr rot="0" vert="horz" wrap="square" lIns="0" tIns="45720" rIns="0" bIns="45720" anchor="b" anchorCtr="0" upright="1">
                          <a:noAutofit/>
                        </wps:bodyPr>
                      </wps:wsp>
                      <wps:wsp>
                        <wps:cNvPr id="1718739158" name="TextBox 18"/>
                        <wps:cNvSpPr txBox="1">
                          <a:spLocks noChangeArrowheads="1"/>
                        </wps:cNvSpPr>
                        <wps:spPr bwMode="auto">
                          <a:xfrm>
                            <a:off x="560683" y="307304"/>
                            <a:ext cx="1503233" cy="471117"/>
                          </a:xfrm>
                          <a:prstGeom prst="rect">
                            <a:avLst/>
                          </a:prstGeom>
                        </wps:spPr>
                        <wps:txbx>
                          <w:txbxContent>
                            <w:p w14:paraId="03C6D15B" w14:textId="5DBA0B39"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اكتشاف الأنماط المعقّدة</w:t>
                              </w:r>
                            </w:p>
                          </w:txbxContent>
                        </wps:txbx>
                        <wps:bodyPr rot="0" vert="horz" wrap="square" lIns="0" tIns="45720" rIns="0" bIns="45720" anchor="t" anchorCtr="0" upright="1">
                          <a:noAutofit/>
                        </wps:bodyPr>
                      </wps:wsp>
                      <wps:wsp>
                        <wps:cNvPr id="854506526" name="TextBox 18"/>
                        <wps:cNvSpPr txBox="1">
                          <a:spLocks noChangeArrowheads="1"/>
                        </wps:cNvSpPr>
                        <wps:spPr bwMode="auto">
                          <a:xfrm>
                            <a:off x="3787945" y="2525032"/>
                            <a:ext cx="1939562" cy="401058"/>
                          </a:xfrm>
                          <a:prstGeom prst="rect">
                            <a:avLst/>
                          </a:prstGeom>
                        </wps:spPr>
                        <wps:txbx>
                          <w:txbxContent>
                            <w:p w14:paraId="09372375" w14:textId="62270497" w:rsidR="00AB4202" w:rsidRDefault="00093FB8" w:rsidP="00093FB8">
                              <w:pPr>
                                <w:spacing w:line="240" w:lineRule="auto"/>
                                <w:jc w:val="center"/>
                                <w:rPr>
                                  <w:rFonts w:ascii="Adobe Arabic" w:hAnsi="Adobe Arabic" w:cs="Adobe Arabic"/>
                                  <w:b/>
                                  <w:bCs/>
                                  <w:color w:val="000000"/>
                                  <w:kern w:val="24"/>
                                  <w:sz w:val="36"/>
                                  <w:szCs w:val="36"/>
                                  <w:lang w:bidi="ar-EG"/>
                                </w:rPr>
                              </w:pPr>
                              <w:bookmarkStart w:id="3" w:name="_Hlk213839887"/>
                              <w:bookmarkStart w:id="4" w:name="_Hlk213839888"/>
                              <w:r w:rsidRPr="00093FB8">
                                <w:rPr>
                                  <w:rFonts w:ascii="Adobe Arabic" w:hAnsi="Adobe Arabic" w:cs="Adobe Arabic"/>
                                  <w:b/>
                                  <w:bCs/>
                                  <w:color w:val="000000"/>
                                  <w:kern w:val="24"/>
                                  <w:sz w:val="36"/>
                                  <w:szCs w:val="36"/>
                                  <w:rtl/>
                                  <w:lang w:bidi="ar-EG"/>
                                </w:rPr>
                                <w:t>تحليل البيانات غير المنظّمة</w:t>
                              </w:r>
                              <w:bookmarkEnd w:id="3"/>
                              <w:bookmarkEnd w:id="4"/>
                            </w:p>
                          </w:txbxContent>
                        </wps:txbx>
                        <wps:bodyPr rot="0" vert="horz" wrap="square" lIns="0" tIns="45720" rIns="0" bIns="45720" anchor="b" anchorCtr="0" upright="1">
                          <a:noAutofit/>
                        </wps:bodyPr>
                      </wps:wsp>
                      <wps:wsp>
                        <wps:cNvPr id="1802350080" name="TextBox 18"/>
                        <wps:cNvSpPr txBox="1">
                          <a:spLocks noChangeArrowheads="1"/>
                        </wps:cNvSpPr>
                        <wps:spPr bwMode="auto">
                          <a:xfrm>
                            <a:off x="642663" y="2542707"/>
                            <a:ext cx="1420083" cy="383384"/>
                          </a:xfrm>
                          <a:prstGeom prst="rect">
                            <a:avLst/>
                          </a:prstGeom>
                        </wps:spPr>
                        <wps:txbx>
                          <w:txbxContent>
                            <w:p w14:paraId="7ECF6756" w14:textId="081193F0"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دعم اتّخاذ القرار الذكي</w:t>
                              </w:r>
                            </w:p>
                          </w:txbxContent>
                        </wps:txbx>
                        <wps:bodyPr rot="0" vert="horz" wrap="square" lIns="0" tIns="45720" rIns="0" bIns="45720" anchor="b" anchorCtr="0" upright="1">
                          <a:noAutofit/>
                        </wps:bodyPr>
                      </wps:wsp>
                      <wps:wsp>
                        <wps:cNvPr id="2106928643" name="TextBox 18"/>
                        <wps:cNvSpPr txBox="1">
                          <a:spLocks noChangeArrowheads="1"/>
                        </wps:cNvSpPr>
                        <wps:spPr bwMode="auto">
                          <a:xfrm>
                            <a:off x="4289910" y="1311281"/>
                            <a:ext cx="1805164" cy="485194"/>
                          </a:xfrm>
                          <a:prstGeom prst="rect">
                            <a:avLst/>
                          </a:prstGeom>
                        </wps:spPr>
                        <wps:txbx>
                          <w:txbxContent>
                            <w:p w14:paraId="5436FBDE" w14:textId="2A920BF5"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التعلّم المستمرّ والتحسين</w:t>
                              </w:r>
                            </w:p>
                          </w:txbxContent>
                        </wps:txbx>
                        <wps:bodyPr rot="0" vert="horz" wrap="square" lIns="0" tIns="45720" rIns="0" bIns="45720" anchor="b" anchorCtr="0" upright="1">
                          <a:noAutofit/>
                        </wps:bodyPr>
                      </wps:wsp>
                      <wps:wsp>
                        <wps:cNvPr id="1733664056" name="TextBox 18"/>
                        <wps:cNvSpPr txBox="1">
                          <a:spLocks noChangeArrowheads="1"/>
                        </wps:cNvSpPr>
                        <wps:spPr bwMode="auto">
                          <a:xfrm>
                            <a:off x="70808" y="1298893"/>
                            <a:ext cx="1551841" cy="532734"/>
                          </a:xfrm>
                          <a:prstGeom prst="rect">
                            <a:avLst/>
                          </a:prstGeom>
                        </wps:spPr>
                        <wps:txbx>
                          <w:txbxContent>
                            <w:p w14:paraId="4F5E3F9D" w14:textId="447F2B63"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التنبّؤ الدقيق</w:t>
                              </w:r>
                            </w:p>
                          </w:txbxContent>
                        </wps:txbx>
                        <wps:bodyPr rot="0" vert="horz" wrap="square" lIns="0" tIns="45720" rIns="0" bIns="45720" anchor="b" anchorCtr="0" upright="1">
                          <a:noAutofit/>
                        </wps:bodyPr>
                      </wps:wsp>
                    </wpg:wgp>
                  </a:graphicData>
                </a:graphic>
              </wp:inline>
            </w:drawing>
          </mc:Choice>
          <mc:Fallback>
            <w:pict>
              <v:group w14:anchorId="6203ED59" id="Group 219" o:spid="_x0000_s1210" style="width:448.35pt;height:205.7pt;mso-position-horizontal-relative:char;mso-position-vertical-relative:line" coordorigin=",2043" coordsize="60950,27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">
                <v:shape id="Freeform: Shape 226" o:spid="_x0000_s1211" style="position:absolute;left:32817;top:2159;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0DF89F7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1212" style="position:absolute;left:19238;top:2159;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42249593"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1213" style="position:absolute;left:16712;top:13212;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3F355DF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1214" style="position:absolute;left:37879;top:13212;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3DDBEAA5"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1215" style="position:absolute;left:19238;top:24380;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0FDEE20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1216" style="position:absolute;left:32817;top:24380;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105BF71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1217" style="position:absolute;left:5062;top:2043;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1218" style="position:absolute;left:34872;top:2043;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1219" style="position:absolute;top:13212;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1220" style="position:absolute;left:43714;top:13212;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3,0;281228,0;0,281228;281228,562456;1698443,562456;1679094,435678;1671295,281228;1679094,126778;1698443,0" o:connectangles="0,0,0,0,0,0,0,0,0"/>
                </v:shape>
                <v:shape id="Freeform: Shape 236" o:spid="_x0000_s1221" style="position:absolute;left:5062;top:24380;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1222" style="position:absolute;left:34870;top:24378;width:21278;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52659,0;288175,0;0,281228;288175,562456;2050158,562456;2108235,556743;2127755,550829;2003951,492627;1458225,8940;1452659,0" o:connectangles="0,0,0,0,0,0,0,0,0,0"/>
                </v:shape>
                <v:shape id="TextBox 18" o:spid="_x0000_s1223" type="#_x0000_t202" style="position:absolute;left:38650;top:2159;width:16984;height:46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" filled="f" stroked="f">
                  <v:textbox inset="0,,0">
                    <w:txbxContent>
                      <w:p w14:paraId="78F9506C" w14:textId="680B20D8"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الأتمتة والسرعة</w:t>
                        </w:r>
                      </w:p>
                    </w:txbxContent>
                  </v:textbox>
                </v:shape>
                <v:shape id="TextBox 18" o:spid="_x0000_s1224" type="#_x0000_t202" style="position:absolute;left:5606;top:3073;width:15033;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" filled="f" stroked="f">
                  <v:textbox inset="0,,0">
                    <w:txbxContent>
                      <w:p w14:paraId="03C6D15B" w14:textId="5DBA0B39"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اكتشاف الأنماط المعقّدة</w:t>
                        </w:r>
                      </w:p>
                    </w:txbxContent>
                  </v:textbox>
                </v:shape>
                <v:shape id="TextBox 18" o:spid="_x0000_s1225" type="#_x0000_t202" style="position:absolute;left:37879;top:25250;width:19396;height:401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" filled="f" stroked="f">
                  <v:textbox inset="0,,0">
                    <w:txbxContent>
                      <w:p w14:paraId="09372375" w14:textId="62270497" w:rsidR="00AB4202" w:rsidRDefault="00093FB8" w:rsidP="00093FB8">
                        <w:pPr>
                          <w:spacing w:line="240" w:lineRule="auto"/>
                          <w:jc w:val="center"/>
                          <w:rPr>
                            <w:rFonts w:ascii="Adobe Arabic" w:hAnsi="Adobe Arabic" w:cs="Adobe Arabic"/>
                            <w:b/>
                            <w:bCs/>
                            <w:color w:val="000000"/>
                            <w:kern w:val="24"/>
                            <w:sz w:val="36"/>
                            <w:szCs w:val="36"/>
                            <w:lang w:bidi="ar-EG"/>
                          </w:rPr>
                        </w:pPr>
                        <w:bookmarkStart w:id="5" w:name="_Hlk213839887"/>
                        <w:bookmarkStart w:id="6" w:name="_Hlk213839888"/>
                        <w:r w:rsidRPr="00093FB8">
                          <w:rPr>
                            <w:rFonts w:ascii="Adobe Arabic" w:hAnsi="Adobe Arabic" w:cs="Adobe Arabic"/>
                            <w:b/>
                            <w:bCs/>
                            <w:color w:val="000000"/>
                            <w:kern w:val="24"/>
                            <w:sz w:val="36"/>
                            <w:szCs w:val="36"/>
                            <w:rtl/>
                            <w:lang w:bidi="ar-EG"/>
                          </w:rPr>
                          <w:t>تحليل البيانات غير المنظّمة</w:t>
                        </w:r>
                        <w:bookmarkEnd w:id="5"/>
                        <w:bookmarkEnd w:id="6"/>
                      </w:p>
                    </w:txbxContent>
                  </v:textbox>
                </v:shape>
                <v:shape id="TextBox 18" o:spid="_x0000_s1226" type="#_x0000_t202" style="position:absolute;left:6426;top:25427;width:14201;height:38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" filled="f" stroked="f">
                  <v:textbox inset="0,,0">
                    <w:txbxContent>
                      <w:p w14:paraId="7ECF6756" w14:textId="081193F0"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دعم اتّخاذ القرار الذكي</w:t>
                        </w:r>
                      </w:p>
                    </w:txbxContent>
                  </v:textbox>
                </v:shape>
                <v:shape id="TextBox 18" o:spid="_x0000_s1227" type="#_x0000_t202" style="position:absolute;left:42899;top:13112;width:18051;height:485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" filled="f" stroked="f">
                  <v:textbox inset="0,,0">
                    <w:txbxContent>
                      <w:p w14:paraId="5436FBDE" w14:textId="2A920BF5"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التعلّم المستمرّ والتحسين</w:t>
                        </w:r>
                      </w:p>
                    </w:txbxContent>
                  </v:textbox>
                </v:shape>
                <v:shape id="TextBox 18" o:spid="_x0000_s1228" type="#_x0000_t202" style="position:absolute;left:708;top:12988;width:15518;height:532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" filled="f" stroked="f">
                  <v:textbox inset="0,,0">
                    <w:txbxContent>
                      <w:p w14:paraId="4F5E3F9D" w14:textId="447F2B63"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التنبّؤ الدقيق</w:t>
                        </w:r>
                      </w:p>
                    </w:txbxContent>
                  </v:textbox>
                </v:shape>
                <w10:anchorlock/>
              </v:group>
            </w:pict>
          </mc:Fallback>
        </mc:AlternateContent>
      </w:r>
    </w:p>
    <w:p w14:paraId="2E9C72FE" w14:textId="7AE49009"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2D76B0AB" wp14:editId="0E58C1CA">
                <wp:extent cx="5731510" cy="885653"/>
                <wp:effectExtent l="0" t="0" r="2540" b="10160"/>
                <wp:docPr id="69786178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1420686141" name="مجموعة 47"/>
                        <wpg:cNvGrpSpPr/>
                        <wpg:grpSpPr>
                          <a:xfrm>
                            <a:off x="-38246" y="0"/>
                            <a:ext cx="5769756" cy="895351"/>
                            <a:chOff x="-39225" y="0"/>
                            <a:chExt cx="5917421" cy="918845"/>
                          </a:xfrm>
                        </wpg:grpSpPr>
                        <wpg:grpSp>
                          <wpg:cNvPr id="1589704025" name="مجموعة 48"/>
                          <wpg:cNvGrpSpPr/>
                          <wpg:grpSpPr>
                            <a:xfrm>
                              <a:off x="0" y="0"/>
                              <a:ext cx="5878196" cy="918845"/>
                              <a:chOff x="0" y="0"/>
                              <a:chExt cx="6240348" cy="919070"/>
                            </a:xfrm>
                          </wpg:grpSpPr>
                          <wpg:grpSp>
                            <wpg:cNvPr id="1751168644" name="مجموعة 49"/>
                            <wpg:cNvGrpSpPr/>
                            <wpg:grpSpPr>
                              <a:xfrm>
                                <a:off x="0" y="169208"/>
                                <a:ext cx="5433072" cy="580613"/>
                                <a:chOff x="0" y="169208"/>
                                <a:chExt cx="5433072" cy="580613"/>
                              </a:xfrm>
                            </wpg:grpSpPr>
                            <wps:wsp>
                              <wps:cNvPr id="6175146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43367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26166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601006" name="مربع نص 41"/>
                          <wps:cNvSpPr txBox="1"/>
                          <wps:spPr>
                            <a:xfrm>
                              <a:off x="-39225" y="256224"/>
                              <a:ext cx="4950818" cy="391985"/>
                            </a:xfrm>
                            <a:prstGeom prst="rect">
                              <a:avLst/>
                            </a:prstGeom>
                            <a:noFill/>
                          </wps:spPr>
                          <wps:txbx>
                            <w:txbxContent>
                              <w:p w14:paraId="295BE9C8" w14:textId="6AF67F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الأتمتة والسرعة</w:t>
                                </w:r>
                              </w:p>
                            </w:txbxContent>
                          </wps:txbx>
                          <wps:bodyPr wrap="square" rtlCol="1">
                            <a:spAutoFit/>
                          </wps:bodyPr>
                        </wps:wsp>
                      </wpg:grpSp>
                      <pic:pic xmlns:pic="http://schemas.openxmlformats.org/drawingml/2006/picture">
                        <pic:nvPicPr>
                          <pic:cNvPr id="202930597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76B0AB" id="_x0000_s1229"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">
                <v:group id="مجموعة 47" o:spid="_x0000_s1230"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">
                  <v:group id="مجموعة 48" o:spid="_x0000_s12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">
                    <v:group id="مجموعة 49" o:spid="_x0000_s12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">
                      <v:shape id="شكل حر 50" o:spid="_x0000_s12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" fillcolor="#a5a5a5 [2092]" stroked="f" strokeweight="1pt">
                        <v:stroke joinstyle="miter"/>
                      </v:roundrect>
                    </v:group>
                    <v:oval id="شكل بيضاوي 52" o:spid="_x0000_s12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" filled="f" strokecolor="#168489" strokeweight="1pt">
                      <v:stroke joinstyle="miter"/>
                    </v:oval>
                  </v:group>
                  <v:shape id="مربع نص 41" o:spid="_x0000_s1236"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" filled="f" stroked="f">
                    <v:textbox style="mso-fit-shape-to-text:t">
                      <w:txbxContent>
                        <w:p w14:paraId="295BE9C8" w14:textId="6AF67F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الأتمتة والسرعة</w:t>
                          </w:r>
                        </w:p>
                      </w:txbxContent>
                    </v:textbox>
                  </v:shape>
                </v:group>
                <v:shape id="صورة 54" o:spid="_x0000_s12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">
                  <v:imagedata r:id="rId117" o:title=""/>
                </v:shape>
                <w10:anchorlock/>
              </v:group>
            </w:pict>
          </mc:Fallback>
        </mc:AlternateContent>
      </w:r>
      <w:r w:rsidR="00864A30" w:rsidRPr="00864A30">
        <w:rPr>
          <w:rFonts w:ascii="Sakkal Majalla" w:hAnsi="Sakkal Majalla"/>
          <w:b/>
          <w:bCs/>
          <w:sz w:val="34"/>
          <w:rtl/>
        </w:rPr>
        <w:t>التحدّي التقليدي</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تحليل ملايين السجلّات يدويّاً يستغرق وقتاً طويلاً وعُرضة للأخطاء</w:t>
      </w:r>
      <w:r w:rsidR="00864A30" w:rsidRPr="00864A30">
        <w:rPr>
          <w:rFonts w:ascii="Sakkal Majalla" w:hAnsi="Sakkal Majalla"/>
          <w:sz w:val="34"/>
        </w:rPr>
        <w:t>.</w:t>
      </w:r>
    </w:p>
    <w:p w14:paraId="42F45204" w14:textId="77777777" w:rsidR="00864A30" w:rsidRPr="00864A30" w:rsidRDefault="00864A30" w:rsidP="00864A30">
      <w:pPr>
        <w:rPr>
          <w:rFonts w:ascii="Sakkal Majalla" w:hAnsi="Sakkal Majalla"/>
          <w:sz w:val="34"/>
        </w:rPr>
      </w:pPr>
      <w:r w:rsidRPr="00864A30">
        <w:rPr>
          <w:rFonts w:ascii="Sakkal Majalla" w:hAnsi="Sakkal Majalla"/>
          <w:b/>
          <w:bCs/>
          <w:sz w:val="34"/>
          <w:rtl/>
        </w:rPr>
        <w:t>حلّ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يُمكن لنماذج التعلّم الآلي معالجة وتحليل كمّيّات ضخمة من البيانات في ثوانٍ، مع دقّة عالية</w:t>
      </w:r>
      <w:r w:rsidRPr="00864A30">
        <w:rPr>
          <w:rFonts w:ascii="Sakkal Majalla" w:hAnsi="Sakkal Majalla"/>
          <w:sz w:val="34"/>
        </w:rPr>
        <w:t>.</w:t>
      </w:r>
    </w:p>
    <w:p w14:paraId="31FB31D4" w14:textId="2E125DA2"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1984" behindDoc="0" locked="0" layoutInCell="1" allowOverlap="1" wp14:anchorId="119ECA4C" wp14:editId="07A77FC2">
                <wp:simplePos x="0" y="0"/>
                <wp:positionH relativeFrom="column">
                  <wp:posOffset>5372100</wp:posOffset>
                </wp:positionH>
                <wp:positionV relativeFrom="paragraph">
                  <wp:posOffset>1270</wp:posOffset>
                </wp:positionV>
                <wp:extent cx="361315" cy="324485"/>
                <wp:effectExtent l="0" t="0" r="635" b="0"/>
                <wp:wrapSquare wrapText="bothSides"/>
                <wp:docPr id="113472122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363130332"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12485250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D1FDB14" id="Group 20" o:spid="_x0000_s1026" style="position:absolute;margin-left:423pt;margin-top:.1pt;width:28.45pt;height:25.55pt;z-index:2528419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N154yGAwAAYQgAAA4AAAAA&#10;AAAAAAAAAAAAOgIAAGRycy9lMm9Eb2MueG1sUEsBAi0ACgAAAAAAAAAhAIyfNhvgCgAA4AoAABQA&#10;AAAAAAAAAAAAAAAA7AUAAGRycy9tZWRpYS9pbWFnZTEucG5nUEsBAi0AFAAGAAgAAAAhAF3RlyPf&#10;AAAABwEAAA8AAAAAAAAAAAAAAAAA/h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بنك يستخدم الذكاء الاصطناعي لفحص آلاف المعاملات في الثانية للكشف عن الاحتيال، بدلاً من المراجعة اليدويّة التي كانت تستغرق ساعات</w:t>
      </w:r>
      <w:r w:rsidR="00864A30" w:rsidRPr="00864A30">
        <w:rPr>
          <w:rFonts w:ascii="Sakkal Majalla" w:hAnsi="Sakkal Majalla"/>
          <w:sz w:val="34"/>
        </w:rPr>
        <w:t>.</w:t>
      </w:r>
    </w:p>
    <w:p w14:paraId="5A37C27D" w14:textId="6A61D95B"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46DC665A" wp14:editId="383FCB94">
                <wp:extent cx="5731510" cy="885653"/>
                <wp:effectExtent l="0" t="0" r="2540" b="10160"/>
                <wp:docPr id="47409333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446855696" name="مجموعة 47"/>
                        <wpg:cNvGrpSpPr/>
                        <wpg:grpSpPr>
                          <a:xfrm>
                            <a:off x="-38246" y="0"/>
                            <a:ext cx="5769756" cy="895351"/>
                            <a:chOff x="-39225" y="0"/>
                            <a:chExt cx="5917421" cy="918845"/>
                          </a:xfrm>
                        </wpg:grpSpPr>
                        <wpg:grpSp>
                          <wpg:cNvPr id="630877001" name="مجموعة 48"/>
                          <wpg:cNvGrpSpPr/>
                          <wpg:grpSpPr>
                            <a:xfrm>
                              <a:off x="0" y="0"/>
                              <a:ext cx="5878196" cy="918845"/>
                              <a:chOff x="0" y="0"/>
                              <a:chExt cx="6240348" cy="919070"/>
                            </a:xfrm>
                          </wpg:grpSpPr>
                          <wpg:grpSp>
                            <wpg:cNvPr id="1966064986" name="مجموعة 49"/>
                            <wpg:cNvGrpSpPr/>
                            <wpg:grpSpPr>
                              <a:xfrm>
                                <a:off x="0" y="169208"/>
                                <a:ext cx="5433072" cy="580613"/>
                                <a:chOff x="0" y="169208"/>
                                <a:chExt cx="5433072" cy="580613"/>
                              </a:xfrm>
                            </wpg:grpSpPr>
                            <wps:wsp>
                              <wps:cNvPr id="1366633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32014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41947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001633" name="مربع نص 41"/>
                          <wps:cNvSpPr txBox="1"/>
                          <wps:spPr>
                            <a:xfrm>
                              <a:off x="-39225" y="256224"/>
                              <a:ext cx="4950818" cy="391985"/>
                            </a:xfrm>
                            <a:prstGeom prst="rect">
                              <a:avLst/>
                            </a:prstGeom>
                            <a:noFill/>
                          </wps:spPr>
                          <wps:txbx>
                            <w:txbxContent>
                              <w:p w14:paraId="7E0F1AE0" w14:textId="38E0E0CB"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اكتشاف الأنماط المعقّدة</w:t>
                                </w:r>
                              </w:p>
                            </w:txbxContent>
                          </wps:txbx>
                          <wps:bodyPr wrap="square" rtlCol="1">
                            <a:spAutoFit/>
                          </wps:bodyPr>
                        </wps:wsp>
                      </wpg:grpSp>
                      <pic:pic xmlns:pic="http://schemas.openxmlformats.org/drawingml/2006/picture">
                        <pic:nvPicPr>
                          <pic:cNvPr id="66325131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DC665A" id="_x0000_s1238"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">
                <v:group id="مجموعة 47" o:spid="_x0000_s1239"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">
                  <v:group id="مجموعة 48" o:spid="_x0000_s12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">
                    <v:group id="مجموعة 49" o:spid="_x0000_s12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">
                      <v:shape id="شكل حر 50" o:spid="_x0000_s12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" fillcolor="#a5a5a5 [2092]" stroked="f" strokeweight="1pt">
                        <v:stroke joinstyle="miter"/>
                      </v:roundrect>
                    </v:group>
                    <v:oval id="شكل بيضاوي 52" o:spid="_x0000_s12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" filled="f" strokecolor="#168489" strokeweight="1pt">
                      <v:stroke joinstyle="miter"/>
                    </v:oval>
                  </v:group>
                  <v:shape id="مربع نص 41" o:spid="_x0000_s1245"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" filled="f" stroked="f">
                    <v:textbox style="mso-fit-shape-to-text:t">
                      <w:txbxContent>
                        <w:p w14:paraId="7E0F1AE0" w14:textId="38E0E0CB"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اكتشاف الأنماط المعقّدة</w:t>
                          </w:r>
                        </w:p>
                      </w:txbxContent>
                    </v:textbox>
                  </v:shape>
                </v:group>
                <v:shape id="صورة 54" o:spid="_x0000_s12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">
                  <v:imagedata r:id="rId117" o:title=""/>
                </v:shape>
                <w10:anchorlock/>
              </v:group>
            </w:pict>
          </mc:Fallback>
        </mc:AlternateContent>
      </w:r>
      <w:r w:rsidR="00864A30" w:rsidRPr="00864A30">
        <w:rPr>
          <w:rFonts w:ascii="Sakkal Majalla" w:hAnsi="Sakkal Majalla"/>
          <w:b/>
          <w:bCs/>
          <w:sz w:val="34"/>
          <w:rtl/>
        </w:rPr>
        <w:t>القدرة المميّزة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يستطيع اكتشاف علاقات وأنماط معقّدة غير خطّيّة يصعب على البشر أو الأساليب الإحصائيّة التقليديّة رصدها</w:t>
      </w:r>
      <w:r w:rsidR="00864A30" w:rsidRPr="00864A30">
        <w:rPr>
          <w:rFonts w:ascii="Sakkal Majalla" w:hAnsi="Sakkal Majalla"/>
          <w:sz w:val="34"/>
        </w:rPr>
        <w:t>.</w:t>
      </w:r>
    </w:p>
    <w:p w14:paraId="282D170B" w14:textId="3FDCDEC3"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w:lastRenderedPageBreak/>
        <mc:AlternateContent>
          <mc:Choice Requires="wpg">
            <w:drawing>
              <wp:anchor distT="0" distB="0" distL="114300" distR="114300" simplePos="0" relativeHeight="252843008" behindDoc="0" locked="0" layoutInCell="1" allowOverlap="1" wp14:anchorId="175ABBE7" wp14:editId="619A4760">
                <wp:simplePos x="0" y="0"/>
                <wp:positionH relativeFrom="column">
                  <wp:posOffset>5372100</wp:posOffset>
                </wp:positionH>
                <wp:positionV relativeFrom="paragraph">
                  <wp:posOffset>0</wp:posOffset>
                </wp:positionV>
                <wp:extent cx="361315" cy="324485"/>
                <wp:effectExtent l="0" t="0" r="635" b="0"/>
                <wp:wrapSquare wrapText="bothSides"/>
                <wp:docPr id="1838176604"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73671357"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9713993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E278F53" id="Group 20" o:spid="_x0000_s1026" style="position:absolute;margin-left:423pt;margin-top:0;width:28.45pt;height:25.55pt;z-index:2528430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HeLOm3wAAAAcBAAAPAAAAZHJzL2Rvd25yZXYu&#10;eG1sTI9Ba8JAEIXvhf6HZQq91c3aKhqzEZG2JylUC8Xbmh2TYHY2ZNck/vtOT+1l4PEe732TrUfX&#10;iB67UHvSoCYJCKTC25pKDV+Ht6cFiBANWdN4Qg03DLDO7+8yk1o/0Cf2+1gKLqGQGg1VjG0qZSgq&#10;dCZMfIvE3tl3zkSWXSltZwYud42cJslcOlMTL1SmxW2FxWV/dRreBzNsntVrv7uct7fjYfbxvVOo&#10;9ePDuFmBiDjGvzD84jM65Mx08leyQTQaFi9z/iVq4Mv2MpkuQZw0zJQCmWfyP3/+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vifsaDAwAAYAgAAA4AAAAAAAAA&#10;AAAAAAAAOgIAAGRycy9lMm9Eb2MueG1sUEsBAi0ACgAAAAAAAAAhAIyfNhvgCgAA4AoAABQAAAAA&#10;AAAAAAAAAAAA6QUAAGRycy9tZWRpYS9pbWFnZTEucG5nUEsBAi0AFAAGAAgAAAAhAMd4s6bfAAAA&#10;BwEAAA8AAAAAAAAAAAAAAAAA+x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في الرعاية الصحّيّة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نماذج التعلّم العميق تُحلّل صور الأشعّة السينيّة لاكتشاف علامات مبكّرة لأمراض مثل السرطان بدقّة تضاهي أو تفوق الأطبّاء البشريّين</w:t>
      </w:r>
      <w:r w:rsidR="00864A30" w:rsidRPr="00864A30">
        <w:rPr>
          <w:rFonts w:ascii="Sakkal Majalla" w:hAnsi="Sakkal Majalla"/>
          <w:sz w:val="34"/>
        </w:rPr>
        <w:t>.</w:t>
      </w:r>
    </w:p>
    <w:p w14:paraId="64D9CE78" w14:textId="292F6559" w:rsidR="00864A30" w:rsidRPr="00864A30" w:rsidRDefault="00093FB8" w:rsidP="00093FB8">
      <w:pPr>
        <w:rPr>
          <w:rFonts w:ascii="Sakkal Majalla" w:hAnsi="Sakkal Majalla"/>
          <w:sz w:val="34"/>
        </w:rPr>
      </w:pPr>
      <w:r>
        <w:rPr>
          <w:noProof/>
        </w:rPr>
        <w:drawing>
          <wp:anchor distT="0" distB="0" distL="114300" distR="114300" simplePos="0" relativeHeight="252839936" behindDoc="0" locked="0" layoutInCell="1" allowOverlap="1" wp14:anchorId="08B89FB0" wp14:editId="7C7762F1">
            <wp:simplePos x="0" y="0"/>
            <wp:positionH relativeFrom="column">
              <wp:posOffset>37849</wp:posOffset>
            </wp:positionH>
            <wp:positionV relativeFrom="paragraph">
              <wp:posOffset>843280</wp:posOffset>
            </wp:positionV>
            <wp:extent cx="1216025" cy="811530"/>
            <wp:effectExtent l="0" t="0" r="3175" b="7620"/>
            <wp:wrapSquare wrapText="bothSides"/>
            <wp:docPr id="263891682" name="صورة 261" descr="كيف تستخدم أمازون الذكاء الاصطناعي؟ | إم آي تي تكنولوجي ريفي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كيف تستخدم أمازون الذكاء الاصطناعي؟ | إم آي تي تكنولوجي ريفيو"/>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16025" cy="811530"/>
                    </a:xfrm>
                    <a:prstGeom prst="rect">
                      <a:avLst/>
                    </a:prstGeom>
                    <a:noFill/>
                    <a:ln>
                      <a:noFill/>
                    </a:ln>
                  </pic:spPr>
                </pic:pic>
              </a:graphicData>
            </a:graphic>
          </wp:anchor>
        </w:drawing>
      </w:r>
      <w:r w:rsidRPr="00DA7905">
        <w:rPr>
          <w:rFonts w:eastAsia="Times New Roman" w:cs="Times New Roman"/>
          <w:b/>
          <w:bCs/>
          <w:noProof/>
          <w:sz w:val="36"/>
          <w:szCs w:val="36"/>
        </w:rPr>
        <mc:AlternateContent>
          <mc:Choice Requires="wpg">
            <w:drawing>
              <wp:inline distT="0" distB="0" distL="0" distR="0" wp14:anchorId="029CED3D" wp14:editId="594601B8">
                <wp:extent cx="5711825" cy="747683"/>
                <wp:effectExtent l="0" t="0" r="22225" b="14605"/>
                <wp:docPr id="1167095750"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857517387" name="مجموعة 881967268"/>
                        <wpg:cNvGrpSpPr/>
                        <wpg:grpSpPr>
                          <a:xfrm>
                            <a:off x="0" y="158339"/>
                            <a:ext cx="5711825" cy="589660"/>
                            <a:chOff x="0" y="158132"/>
                            <a:chExt cx="6312597" cy="653559"/>
                          </a:xfrm>
                        </wpg:grpSpPr>
                        <wps:wsp>
                          <wps:cNvPr id="83091650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9298572" name="مربع نص 2043426344"/>
                          <wps:cNvSpPr txBox="1"/>
                          <wps:spPr>
                            <a:xfrm>
                              <a:off x="817585" y="158132"/>
                              <a:ext cx="5335004" cy="453957"/>
                            </a:xfrm>
                            <a:prstGeom prst="rect">
                              <a:avLst/>
                            </a:prstGeom>
                            <a:noFill/>
                          </wps:spPr>
                          <wps:txbx>
                            <w:txbxContent>
                              <w:p w14:paraId="6B5EC5B1" w14:textId="77777777" w:rsidR="00093FB8" w:rsidRPr="00724F18" w:rsidRDefault="00093FB8" w:rsidP="00093FB8">
                                <w:pPr>
                                  <w:rPr>
                                    <w:rFonts w:eastAsia="Times New Roman" w:hAnsi="Adobe Arabic" w:cs="Adobe Arabic"/>
                                    <w:b/>
                                    <w:bCs/>
                                    <w:color w:val="168489"/>
                                    <w:kern w:val="24"/>
                                    <w:sz w:val="40"/>
                                    <w:szCs w:val="40"/>
                                  </w:rPr>
                                </w:pPr>
                                <w:r w:rsidRPr="000C0095">
                                  <w:rPr>
                                    <w:rFonts w:eastAsia="Times New Roman" w:hAnsi="Adobe Arabic" w:cs="Adobe Arabic"/>
                                    <w:b/>
                                    <w:bCs/>
                                    <w:color w:val="168489"/>
                                    <w:kern w:val="24"/>
                                    <w:sz w:val="40"/>
                                    <w:szCs w:val="40"/>
                                    <w:rtl/>
                                  </w:rPr>
                                  <w:t>مثال لدراسة حالة</w:t>
                                </w:r>
                              </w:p>
                            </w:txbxContent>
                          </wps:txbx>
                          <wps:bodyPr wrap="square" rtlCol="1">
                            <a:spAutoFit/>
                          </wps:bodyPr>
                        </wps:wsp>
                        <wps:wsp>
                          <wps:cNvPr id="166415288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98121714" name="Picture 179"/>
                          <pic:cNvPicPr>
                            <a:picLocks noChangeAspect="1"/>
                          </pic:cNvPicPr>
                        </pic:nvPicPr>
                        <pic:blipFill>
                          <a:blip r:embed="rId126"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29CED3D" id="_x0000_s1247"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">
                <v:group id="مجموعة 881967268" o:spid="_x0000_s1248" style="position:absolute;top:1583;width:57118;height:5896" coordorigin=",1581" coordsize="63125,6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">
                  <v:roundrect id="مستطيل مستدير الزوايا 769901" o:spid="_x0000_s124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" fillcolor="#168489" strokecolor="#168489" strokeweight="1pt">
                    <v:stroke joinstyle="miter"/>
                  </v:roundrect>
                  <v:shape id="مربع نص 2043426344" o:spid="_x0000_s1250" type="#_x0000_t202" style="position:absolute;left:8175;top:1581;width:53350;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" filled="f" stroked="f">
                    <v:textbox style="mso-fit-shape-to-text:t">
                      <w:txbxContent>
                        <w:p w14:paraId="6B5EC5B1" w14:textId="77777777" w:rsidR="00093FB8" w:rsidRPr="00724F18" w:rsidRDefault="00093FB8" w:rsidP="00093FB8">
                          <w:pPr>
                            <w:rPr>
                              <w:rFonts w:eastAsia="Times New Roman" w:hAnsi="Adobe Arabic" w:cs="Adobe Arabic"/>
                              <w:b/>
                              <w:bCs/>
                              <w:color w:val="168489"/>
                              <w:kern w:val="24"/>
                              <w:sz w:val="40"/>
                              <w:szCs w:val="40"/>
                            </w:rPr>
                          </w:pPr>
                          <w:r w:rsidRPr="000C0095">
                            <w:rPr>
                              <w:rFonts w:eastAsia="Times New Roman" w:hAnsi="Adobe Arabic" w:cs="Adobe Arabic"/>
                              <w:b/>
                              <w:bCs/>
                              <w:color w:val="168489"/>
                              <w:kern w:val="24"/>
                              <w:sz w:val="40"/>
                              <w:szCs w:val="40"/>
                              <w:rtl/>
                            </w:rPr>
                            <w:t>مثال لدراسة حالة</w:t>
                          </w:r>
                        </w:p>
                      </w:txbxContent>
                    </v:textbox>
                  </v:shape>
                  <v:roundrect id="مستطيل مستدير الزوايا 769903" o:spid="_x0000_s125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" fillcolor="#168489" strokecolor="#168489" strokeweight="1pt">
                    <v:stroke joinstyle="miter"/>
                  </v:roundrect>
                </v:group>
                <v:shape id="Picture 179" o:spid="_x0000_s1252"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">
                  <v:imagedata r:id="rId127" o:title=""/>
                </v:shape>
                <w10:anchorlock/>
              </v:group>
            </w:pict>
          </mc:Fallback>
        </mc:AlternateContent>
      </w:r>
      <w:r w:rsidR="00864A30" w:rsidRPr="00864A30">
        <w:rPr>
          <w:rFonts w:ascii="Sakkal Majalla" w:hAnsi="Sakkal Majalla"/>
          <w:sz w:val="34"/>
        </w:rPr>
        <w:t xml:space="preserve"> </w:t>
      </w:r>
      <w:r w:rsidR="00864A30" w:rsidRPr="00864A30">
        <w:rPr>
          <w:rFonts w:ascii="Sakkal Majalla" w:hAnsi="Sakkal Majalla"/>
          <w:sz w:val="34"/>
          <w:rtl/>
        </w:rPr>
        <w:t xml:space="preserve">شركة </w:t>
      </w:r>
      <w:r w:rsidR="00864A30" w:rsidRPr="00864A30">
        <w:rPr>
          <w:rFonts w:ascii="Sakkal Majalla" w:hAnsi="Sakkal Majalla"/>
          <w:b/>
          <w:bCs/>
          <w:sz w:val="34"/>
        </w:rPr>
        <w:t>Amazon</w:t>
      </w:r>
      <w:r w:rsidR="00864A30" w:rsidRPr="00864A30">
        <w:rPr>
          <w:rFonts w:ascii="Sakkal Majalla" w:hAnsi="Sakkal Majalla"/>
          <w:sz w:val="34"/>
        </w:rPr>
        <w:t xml:space="preserve"> </w:t>
      </w:r>
      <w:r w:rsidR="00864A30" w:rsidRPr="00864A30">
        <w:rPr>
          <w:rFonts w:ascii="Sakkal Majalla" w:hAnsi="Sakkal Majalla"/>
          <w:sz w:val="34"/>
          <w:rtl/>
        </w:rPr>
        <w:t>تستخدم خوارزميّات التعلّم الآلي لتحليل سلوك ملايين العملاء عبر آلاف المنتجات، لاكتشاف أنماط الشراء المعقّدة. النتيجة: نظام توصيات دقيق ساهم في زيادة المبيعات بنسبة تُقدّر بـ 35% من إجمالي الإيرادات</w:t>
      </w:r>
      <w:r w:rsidR="00864A30" w:rsidRPr="00864A30">
        <w:rPr>
          <w:rFonts w:ascii="Sakkal Majalla" w:hAnsi="Sakkal Majalla"/>
          <w:sz w:val="34"/>
        </w:rPr>
        <w:t xml:space="preserve"> (</w:t>
      </w:r>
      <w:r w:rsidR="00864A30" w:rsidRPr="00864A30">
        <w:rPr>
          <w:rFonts w:ascii="Sakkal Majalla" w:hAnsi="Sakkal Majalla"/>
          <w:sz w:val="34"/>
          <w:rtl/>
        </w:rPr>
        <w:t>وفقاً لدراسة من</w:t>
      </w:r>
      <w:r w:rsidR="00864A30" w:rsidRPr="00864A30">
        <w:rPr>
          <w:rFonts w:ascii="Sakkal Majalla" w:hAnsi="Sakkal Majalla"/>
          <w:sz w:val="34"/>
        </w:rPr>
        <w:t xml:space="preserve"> </w:t>
      </w:r>
      <w:r>
        <w:rPr>
          <w:rFonts w:ascii="Sakkal Majalla" w:hAnsi="Sakkal Majalla"/>
          <w:sz w:val="34"/>
          <w:lang w:bidi="ar-AE"/>
        </w:rPr>
        <w:t>.</w:t>
      </w:r>
      <w:r w:rsidR="00864A30" w:rsidRPr="00864A30">
        <w:rPr>
          <w:rFonts w:ascii="Sakkal Majalla" w:hAnsi="Sakkal Majalla"/>
          <w:sz w:val="34"/>
        </w:rPr>
        <w:t>McKinsey</w:t>
      </w:r>
      <w:r w:rsidRPr="00093FB8">
        <w:t xml:space="preserve"> </w:t>
      </w:r>
    </w:p>
    <w:p w14:paraId="3BB91CF0" w14:textId="231D58BA" w:rsidR="00864A30" w:rsidRPr="00864A30" w:rsidRDefault="00E33A03" w:rsidP="00864A30">
      <w:pPr>
        <w:rPr>
          <w:rFonts w:ascii="Sakkal Majalla" w:hAnsi="Sakkal Majalla"/>
          <w:sz w:val="34"/>
        </w:rPr>
      </w:pPr>
      <w:r>
        <w:rPr>
          <w:noProof/>
        </w:rPr>
        <w:drawing>
          <wp:anchor distT="0" distB="0" distL="114300" distR="114300" simplePos="0" relativeHeight="252845056" behindDoc="0" locked="0" layoutInCell="1" allowOverlap="1" wp14:anchorId="676B97B1" wp14:editId="6B5AFE7A">
            <wp:simplePos x="0" y="0"/>
            <wp:positionH relativeFrom="column">
              <wp:posOffset>215900</wp:posOffset>
            </wp:positionH>
            <wp:positionV relativeFrom="paragraph">
              <wp:posOffset>1455420</wp:posOffset>
            </wp:positionV>
            <wp:extent cx="803910" cy="803910"/>
            <wp:effectExtent l="0" t="0" r="0" b="0"/>
            <wp:wrapSquare wrapText="bothSides"/>
            <wp:docPr id="1074997288" name="صورة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3910" cy="803910"/>
                    </a:xfrm>
                    <a:prstGeom prst="rect">
                      <a:avLst/>
                    </a:prstGeom>
                    <a:noFill/>
                    <a:ln>
                      <a:noFill/>
                    </a:ln>
                  </pic:spPr>
                </pic:pic>
              </a:graphicData>
            </a:graphic>
          </wp:anchor>
        </w:drawing>
      </w:r>
      <w:r w:rsidR="00093FB8" w:rsidRPr="002A078C">
        <w:rPr>
          <w:rFonts w:ascii="Sakkal Majalla" w:hAnsi="Sakkal Majalla"/>
          <w:noProof/>
          <w:sz w:val="34"/>
          <w:lang w:bidi="ar-EG"/>
        </w:rPr>
        <mc:AlternateContent>
          <mc:Choice Requires="wpg">
            <w:drawing>
              <wp:inline distT="0" distB="0" distL="0" distR="0" wp14:anchorId="697CAE78" wp14:editId="16CB9592">
                <wp:extent cx="5731510" cy="885653"/>
                <wp:effectExtent l="0" t="0" r="2540" b="10160"/>
                <wp:docPr id="195076406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735376933" name="مجموعة 47"/>
                        <wpg:cNvGrpSpPr/>
                        <wpg:grpSpPr>
                          <a:xfrm>
                            <a:off x="-38246" y="0"/>
                            <a:ext cx="5769756" cy="895351"/>
                            <a:chOff x="-39225" y="0"/>
                            <a:chExt cx="5917421" cy="918845"/>
                          </a:xfrm>
                        </wpg:grpSpPr>
                        <wpg:grpSp>
                          <wpg:cNvPr id="668392163" name="مجموعة 48"/>
                          <wpg:cNvGrpSpPr/>
                          <wpg:grpSpPr>
                            <a:xfrm>
                              <a:off x="0" y="0"/>
                              <a:ext cx="5878196" cy="918845"/>
                              <a:chOff x="0" y="0"/>
                              <a:chExt cx="6240348" cy="919070"/>
                            </a:xfrm>
                          </wpg:grpSpPr>
                          <wpg:grpSp>
                            <wpg:cNvPr id="71970129" name="مجموعة 49"/>
                            <wpg:cNvGrpSpPr/>
                            <wpg:grpSpPr>
                              <a:xfrm>
                                <a:off x="0" y="169208"/>
                                <a:ext cx="5433072" cy="580613"/>
                                <a:chOff x="0" y="169208"/>
                                <a:chExt cx="5433072" cy="580613"/>
                              </a:xfrm>
                            </wpg:grpSpPr>
                            <wps:wsp>
                              <wps:cNvPr id="19555511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49130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19417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8487229" name="مربع نص 41"/>
                          <wps:cNvSpPr txBox="1"/>
                          <wps:spPr>
                            <a:xfrm>
                              <a:off x="-39225" y="256224"/>
                              <a:ext cx="4950818" cy="391985"/>
                            </a:xfrm>
                            <a:prstGeom prst="rect">
                              <a:avLst/>
                            </a:prstGeom>
                            <a:noFill/>
                          </wps:spPr>
                          <wps:txbx>
                            <w:txbxContent>
                              <w:p w14:paraId="0271C7A8" w14:textId="0DB7F0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التعلّم المستمرّ والتحسين</w:t>
                                </w:r>
                              </w:p>
                            </w:txbxContent>
                          </wps:txbx>
                          <wps:bodyPr wrap="square" rtlCol="1">
                            <a:spAutoFit/>
                          </wps:bodyPr>
                        </wps:wsp>
                      </wpg:grpSp>
                      <pic:pic xmlns:pic="http://schemas.openxmlformats.org/drawingml/2006/picture">
                        <pic:nvPicPr>
                          <pic:cNvPr id="149439076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7CAE78" id="_x0000_s1253"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">
                <v:group id="مجموعة 47" o:spid="_x0000_s1254"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">
                  <v:group id="مجموعة 48" o:spid="_x0000_s1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">
                    <v:group id="مجموعة 49" o:spid="_x0000_s1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">
                      <v:shape id="شكل حر 50" o:spid="_x0000_s1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" fillcolor="#a5a5a5 [2092]" stroked="f" strokeweight="1pt">
                        <v:stroke joinstyle="miter"/>
                      </v:roundrect>
                    </v:group>
                    <v:oval id="شكل بيضاوي 52" o:spid="_x0000_s1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" filled="f" strokecolor="#168489" strokeweight="1pt">
                      <v:stroke joinstyle="miter"/>
                    </v:oval>
                  </v:group>
                  <v:shape id="مربع نص 41" o:spid="_x0000_s1260"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" filled="f" stroked="f">
                    <v:textbox style="mso-fit-shape-to-text:t">
                      <w:txbxContent>
                        <w:p w14:paraId="0271C7A8" w14:textId="0DB7F0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التعلّم المستمرّ والتحسين</w:t>
                          </w:r>
                        </w:p>
                      </w:txbxContent>
                    </v:textbox>
                  </v:shape>
                </v:group>
                <v:shape id="صورة 54" o:spid="_x0000_s12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">
                  <v:imagedata r:id="rId117" o:title=""/>
                </v:shape>
                <w10:anchorlock/>
              </v:group>
            </w:pict>
          </mc:Fallback>
        </mc:AlternateContent>
      </w:r>
      <w:r w:rsidR="00864A30" w:rsidRPr="00864A30">
        <w:rPr>
          <w:rFonts w:ascii="Sakkal Majalla" w:hAnsi="Sakkal Majalla"/>
          <w:b/>
          <w:bCs/>
          <w:sz w:val="34"/>
          <w:rtl/>
        </w:rPr>
        <w:t>الميزة الفريدة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على عكس النماذج الثابتة، نماذج الذكاء الاصطناعي تتعلّم باستمرار من البيانات الجديدة وتُحسّن أداءها تلقائيّاً</w:t>
      </w:r>
      <w:r w:rsidR="00864A30" w:rsidRPr="00864A30">
        <w:rPr>
          <w:rFonts w:ascii="Sakkal Majalla" w:hAnsi="Sakkal Majalla"/>
          <w:sz w:val="34"/>
        </w:rPr>
        <w:t>.</w:t>
      </w:r>
      <w:r w:rsidRPr="00E33A03">
        <w:t xml:space="preserve"> </w:t>
      </w:r>
    </w:p>
    <w:p w14:paraId="47980053" w14:textId="76B122AF"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4032" behindDoc="0" locked="0" layoutInCell="1" allowOverlap="1" wp14:anchorId="048C9A99" wp14:editId="0E9506C7">
                <wp:simplePos x="0" y="0"/>
                <wp:positionH relativeFrom="column">
                  <wp:posOffset>5372100</wp:posOffset>
                </wp:positionH>
                <wp:positionV relativeFrom="paragraph">
                  <wp:posOffset>-1270</wp:posOffset>
                </wp:positionV>
                <wp:extent cx="361315" cy="324485"/>
                <wp:effectExtent l="0" t="0" r="635" b="0"/>
                <wp:wrapSquare wrapText="bothSides"/>
                <wp:docPr id="15163035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54997445"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5007474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460F278" id="Group 20" o:spid="_x0000_s1026" style="position:absolute;margin-left:423pt;margin-top:-.1pt;width:28.45pt;height:25.55pt;z-index:25284403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DA8gyFAwAAYggAAA4AAAAA&#10;AAAAAAAAAAAAOgIAAGRycy9lMm9Eb2MueG1sUEsBAi0ACgAAAAAAAAAhAIyfNhvgCgAA4AoAABQA&#10;AAAAAAAAAAAAAAAA6wUAAGRycy9tZWRpYS9pbWFnZTEucG5nUEsBAi0AFAAGAAgAAAAhADD4yZfg&#10;AAAACAEAAA8AAAAAAAAAAAAAAAAA/R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محرّك البحث</w:t>
      </w:r>
      <w:r w:rsidR="00864A30" w:rsidRPr="00864A30">
        <w:rPr>
          <w:rFonts w:ascii="Sakkal Majalla" w:hAnsi="Sakkal Majalla"/>
          <w:sz w:val="34"/>
        </w:rPr>
        <w:t xml:space="preserve"> Google </w:t>
      </w:r>
      <w:r w:rsidR="00864A30" w:rsidRPr="00864A30">
        <w:rPr>
          <w:rFonts w:ascii="Sakkal Majalla" w:hAnsi="Sakkal Majalla"/>
          <w:sz w:val="34"/>
          <w:rtl/>
        </w:rPr>
        <w:t>يُحسّن خوارزميّاته باستمرار بناءً على مليارات عمليّات البحث والنقرات يوميّاً، لتقديم نتائج أكثر دقّة وملاءمة</w:t>
      </w:r>
      <w:r w:rsidR="00864A30" w:rsidRPr="00864A30">
        <w:rPr>
          <w:rFonts w:ascii="Sakkal Majalla" w:hAnsi="Sakkal Majalla"/>
          <w:sz w:val="34"/>
        </w:rPr>
        <w:t>.</w:t>
      </w:r>
    </w:p>
    <w:p w14:paraId="214B9590" w14:textId="16029CB7"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7D42E414" wp14:editId="75BA7130">
                <wp:extent cx="5731510" cy="885653"/>
                <wp:effectExtent l="0" t="0" r="2540" b="10160"/>
                <wp:docPr id="161055612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1605420193" name="مجموعة 47"/>
                        <wpg:cNvGrpSpPr/>
                        <wpg:grpSpPr>
                          <a:xfrm>
                            <a:off x="-38246" y="0"/>
                            <a:ext cx="5769756" cy="895351"/>
                            <a:chOff x="-39225" y="0"/>
                            <a:chExt cx="5917421" cy="918845"/>
                          </a:xfrm>
                        </wpg:grpSpPr>
                        <wpg:grpSp>
                          <wpg:cNvPr id="1712966164" name="مجموعة 48"/>
                          <wpg:cNvGrpSpPr/>
                          <wpg:grpSpPr>
                            <a:xfrm>
                              <a:off x="0" y="0"/>
                              <a:ext cx="5878196" cy="918845"/>
                              <a:chOff x="0" y="0"/>
                              <a:chExt cx="6240348" cy="919070"/>
                            </a:xfrm>
                          </wpg:grpSpPr>
                          <wpg:grpSp>
                            <wpg:cNvPr id="1115090680" name="مجموعة 49"/>
                            <wpg:cNvGrpSpPr/>
                            <wpg:grpSpPr>
                              <a:xfrm>
                                <a:off x="0" y="169208"/>
                                <a:ext cx="5433072" cy="580613"/>
                                <a:chOff x="0" y="169208"/>
                                <a:chExt cx="5433072" cy="580613"/>
                              </a:xfrm>
                            </wpg:grpSpPr>
                            <wps:wsp>
                              <wps:cNvPr id="12432495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53475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3009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6894518" name="مربع نص 41"/>
                          <wps:cNvSpPr txBox="1"/>
                          <wps:spPr>
                            <a:xfrm>
                              <a:off x="-39225" y="256224"/>
                              <a:ext cx="4950818" cy="391985"/>
                            </a:xfrm>
                            <a:prstGeom prst="rect">
                              <a:avLst/>
                            </a:prstGeom>
                            <a:noFill/>
                          </wps:spPr>
                          <wps:txbx>
                            <w:txbxContent>
                              <w:p w14:paraId="1B35CBFF" w14:textId="68CAD03E"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التنبّؤ الدقيق</w:t>
                                </w:r>
                              </w:p>
                            </w:txbxContent>
                          </wps:txbx>
                          <wps:bodyPr wrap="square" rtlCol="1">
                            <a:spAutoFit/>
                          </wps:bodyPr>
                        </wps:wsp>
                      </wpg:grpSp>
                      <pic:pic xmlns:pic="http://schemas.openxmlformats.org/drawingml/2006/picture">
                        <pic:nvPicPr>
                          <pic:cNvPr id="183709167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42E414" id="_x0000_s1262"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">
                <v:group id="مجموعة 47" o:spid="_x0000_s1263"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">
                  <v:group id="مجموعة 48" o:spid="_x0000_s12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">
                    <v:group id="مجموعة 49" o:spid="_x0000_s12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">
                      <v:shape id="شكل حر 50" o:spid="_x0000_s12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" fillcolor="#a5a5a5 [2092]" stroked="f" strokeweight="1pt">
                        <v:stroke joinstyle="miter"/>
                      </v:roundrect>
                    </v:group>
                    <v:oval id="شكل بيضاوي 52" o:spid="_x0000_s12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" filled="f" strokecolor="#168489" strokeweight="1pt">
                      <v:stroke joinstyle="miter"/>
                    </v:oval>
                  </v:group>
                  <v:shape id="مربع نص 41" o:spid="_x0000_s1269"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" filled="f" stroked="f">
                    <v:textbox style="mso-fit-shape-to-text:t">
                      <w:txbxContent>
                        <w:p w14:paraId="1B35CBFF" w14:textId="68CAD03E"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التنبّؤ الدقيق</w:t>
                          </w:r>
                        </w:p>
                      </w:txbxContent>
                    </v:textbox>
                  </v:shape>
                </v:group>
                <v:shape id="صورة 54" o:spid="_x0000_s12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">
                  <v:imagedata r:id="rId117" o:title=""/>
                </v:shape>
                <w10:anchorlock/>
              </v:group>
            </w:pict>
          </mc:Fallback>
        </mc:AlternateContent>
      </w:r>
      <w:r w:rsidR="00864A30" w:rsidRPr="00864A30">
        <w:rPr>
          <w:rFonts w:ascii="Sakkal Majalla" w:hAnsi="Sakkal Majalla"/>
          <w:b/>
          <w:bCs/>
          <w:sz w:val="34"/>
          <w:rtl/>
        </w:rPr>
        <w:t>التطبيق</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يتفوّق في بناء نماذج تنبّؤيّة دقيقة في مجالات متنوّعة</w:t>
      </w:r>
      <w:r w:rsidR="00864A30" w:rsidRPr="00864A30">
        <w:rPr>
          <w:rFonts w:ascii="Sakkal Majalla" w:hAnsi="Sakkal Majalla"/>
          <w:sz w:val="34"/>
        </w:rPr>
        <w:t>.</w:t>
      </w:r>
    </w:p>
    <w:p w14:paraId="6BB56DA8" w14:textId="77777777" w:rsidR="00864A30" w:rsidRPr="00864A30" w:rsidRDefault="00864A30" w:rsidP="00864A30">
      <w:pPr>
        <w:rPr>
          <w:rFonts w:ascii="Sakkal Majalla" w:hAnsi="Sakkal Majalla"/>
          <w:sz w:val="34"/>
        </w:rPr>
      </w:pPr>
      <w:r w:rsidRPr="00864A30">
        <w:rPr>
          <w:rFonts w:ascii="Sakkal Majalla" w:hAnsi="Sakkal Majalla"/>
          <w:b/>
          <w:bCs/>
          <w:sz w:val="34"/>
          <w:rtl/>
        </w:rPr>
        <w:t>أمثلة متنوّعة</w:t>
      </w:r>
      <w:r w:rsidRPr="00864A30">
        <w:rPr>
          <w:rFonts w:ascii="Sakkal Majalla" w:hAnsi="Sakkal Majalla"/>
          <w:b/>
          <w:bCs/>
          <w:sz w:val="34"/>
        </w:rPr>
        <w:t>:</w:t>
      </w:r>
    </w:p>
    <w:p w14:paraId="2A3CB6A6"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التجارة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بالطلب لتحسين إدارة المخزون</w:t>
      </w:r>
      <w:r w:rsidRPr="00864A30">
        <w:rPr>
          <w:rFonts w:ascii="Sakkal Majalla" w:hAnsi="Sakkal Majalla"/>
          <w:sz w:val="34"/>
        </w:rPr>
        <w:t>.</w:t>
      </w:r>
    </w:p>
    <w:p w14:paraId="7637D871"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التسويق</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باستجابة العملاء للحملات الإعلانيّة</w:t>
      </w:r>
      <w:r w:rsidRPr="00864A30">
        <w:rPr>
          <w:rFonts w:ascii="Sakkal Majalla" w:hAnsi="Sakkal Majalla"/>
          <w:sz w:val="34"/>
        </w:rPr>
        <w:t>.</w:t>
      </w:r>
    </w:p>
    <w:p w14:paraId="57775498"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الصناعة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بأعطال الآلات قبل حدوثها</w:t>
      </w:r>
      <w:r w:rsidRPr="00864A30">
        <w:rPr>
          <w:rFonts w:ascii="Sakkal Majalla" w:hAnsi="Sakkal Majalla"/>
          <w:sz w:val="34"/>
        </w:rPr>
        <w:t xml:space="preserve"> (Predictive Maintenance).</w:t>
      </w:r>
    </w:p>
    <w:p w14:paraId="17F53AA4"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المناخ</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بالطقس وتغيّرات المناخ بدقّة أعلى</w:t>
      </w:r>
      <w:r w:rsidRPr="00864A30">
        <w:rPr>
          <w:rFonts w:ascii="Sakkal Majalla" w:hAnsi="Sakkal Majalla"/>
          <w:sz w:val="34"/>
        </w:rPr>
        <w:t>.</w:t>
      </w:r>
    </w:p>
    <w:p w14:paraId="35D75CE0" w14:textId="34B02B28" w:rsidR="00864A30" w:rsidRPr="00864A30" w:rsidRDefault="00093FB8" w:rsidP="00864A30">
      <w:pPr>
        <w:rPr>
          <w:rFonts w:ascii="Sakkal Majalla" w:hAnsi="Sakkal Majalla"/>
          <w:sz w:val="34"/>
        </w:rPr>
      </w:pPr>
      <w:r>
        <w:rPr>
          <w:noProof/>
        </w:rPr>
        <w:lastRenderedPageBreak/>
        <w:drawing>
          <wp:anchor distT="0" distB="0" distL="114300" distR="114300" simplePos="0" relativeHeight="252840960" behindDoc="0" locked="0" layoutInCell="1" allowOverlap="1" wp14:anchorId="7C40EB9D" wp14:editId="27EB0A7E">
            <wp:simplePos x="0" y="0"/>
            <wp:positionH relativeFrom="column">
              <wp:posOffset>37849</wp:posOffset>
            </wp:positionH>
            <wp:positionV relativeFrom="paragraph">
              <wp:posOffset>0</wp:posOffset>
            </wp:positionV>
            <wp:extent cx="977900" cy="977900"/>
            <wp:effectExtent l="0" t="0" r="0" b="0"/>
            <wp:wrapSquare wrapText="bothSides"/>
            <wp:docPr id="985579652" name="صورة 262" descr="Deloitte: Channel Profile &amp; Services | Channel Ins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loitte: Channel Profile &amp; Services | Channel Inside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إحصائيّة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 xml:space="preserve">وفقاً لتقرير من </w:t>
      </w:r>
      <w:r w:rsidR="00864A30" w:rsidRPr="00864A30">
        <w:rPr>
          <w:rFonts w:ascii="Sakkal Majalla" w:hAnsi="Sakkal Majalla"/>
          <w:b/>
          <w:bCs/>
          <w:sz w:val="34"/>
        </w:rPr>
        <w:t>Deloitte</w:t>
      </w:r>
      <w:r w:rsidR="00864A30" w:rsidRPr="00864A30">
        <w:rPr>
          <w:rFonts w:ascii="Sakkal Majalla" w:hAnsi="Sakkal Majalla"/>
          <w:sz w:val="34"/>
          <w:rtl/>
        </w:rPr>
        <w:t>، الشركات التي تستخدم الذكاء الاصطناعي في التنبّؤ بالطلب حقّقت تقليلاً في تكاليف المخزون بنسبة 20-50</w:t>
      </w:r>
      <w:r w:rsidR="00864A30" w:rsidRPr="00864A30">
        <w:rPr>
          <w:rFonts w:ascii="Sakkal Majalla" w:hAnsi="Sakkal Majalla"/>
          <w:sz w:val="34"/>
        </w:rPr>
        <w:t>%.</w:t>
      </w:r>
      <w:r w:rsidRPr="00093FB8">
        <w:t xml:space="preserve"> </w:t>
      </w:r>
    </w:p>
    <w:p w14:paraId="4821E74A" w14:textId="648F5D5C"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6AFD89C8" wp14:editId="5D768872">
                <wp:extent cx="5731510" cy="885653"/>
                <wp:effectExtent l="0" t="0" r="2540" b="10160"/>
                <wp:docPr id="164584255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799990479" name="مجموعة 47"/>
                        <wpg:cNvGrpSpPr/>
                        <wpg:grpSpPr>
                          <a:xfrm>
                            <a:off x="-38246" y="0"/>
                            <a:ext cx="5769756" cy="895351"/>
                            <a:chOff x="-39225" y="0"/>
                            <a:chExt cx="5917421" cy="918845"/>
                          </a:xfrm>
                        </wpg:grpSpPr>
                        <wpg:grpSp>
                          <wpg:cNvPr id="1614928419" name="مجموعة 48"/>
                          <wpg:cNvGrpSpPr/>
                          <wpg:grpSpPr>
                            <a:xfrm>
                              <a:off x="0" y="0"/>
                              <a:ext cx="5878196" cy="918845"/>
                              <a:chOff x="0" y="0"/>
                              <a:chExt cx="6240348" cy="919070"/>
                            </a:xfrm>
                          </wpg:grpSpPr>
                          <wpg:grpSp>
                            <wpg:cNvPr id="620196264" name="مجموعة 49"/>
                            <wpg:cNvGrpSpPr/>
                            <wpg:grpSpPr>
                              <a:xfrm>
                                <a:off x="0" y="169208"/>
                                <a:ext cx="5433072" cy="580613"/>
                                <a:chOff x="0" y="169208"/>
                                <a:chExt cx="5433072" cy="580613"/>
                              </a:xfrm>
                            </wpg:grpSpPr>
                            <wps:wsp>
                              <wps:cNvPr id="1769903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68218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638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3705391" name="مربع نص 41"/>
                          <wps:cNvSpPr txBox="1"/>
                          <wps:spPr>
                            <a:xfrm>
                              <a:off x="-39225" y="256224"/>
                              <a:ext cx="4950818" cy="391985"/>
                            </a:xfrm>
                            <a:prstGeom prst="rect">
                              <a:avLst/>
                            </a:prstGeom>
                            <a:noFill/>
                          </wps:spPr>
                          <wps:txbx>
                            <w:txbxContent>
                              <w:p w14:paraId="0C95392C" w14:textId="7E6AB40F"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تحليل البيانات غير المنظّمة</w:t>
                                </w:r>
                              </w:p>
                            </w:txbxContent>
                          </wps:txbx>
                          <wps:bodyPr wrap="square" rtlCol="1">
                            <a:spAutoFit/>
                          </wps:bodyPr>
                        </wps:wsp>
                      </wpg:grpSp>
                      <pic:pic xmlns:pic="http://schemas.openxmlformats.org/drawingml/2006/picture">
                        <pic:nvPicPr>
                          <pic:cNvPr id="11567345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FD89C8" id="_x0000_s1271"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">
                <v:group id="مجموعة 47" o:spid="_x0000_s1272"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">
                  <v:group id="مجموعة 48" o:spid="_x0000_s12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">
                    <v:group id="مجموعة 49" o:spid="_x0000_s12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">
                      <v:shape id="شكل حر 50" o:spid="_x0000_s12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" fillcolor="#a5a5a5 [2092]" stroked="f" strokeweight="1pt">
                        <v:stroke joinstyle="miter"/>
                      </v:roundrect>
                    </v:group>
                    <v:oval id="شكل بيضاوي 52" o:spid="_x0000_s12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" filled="f" strokecolor="#168489" strokeweight="1pt">
                      <v:stroke joinstyle="miter"/>
                    </v:oval>
                  </v:group>
                  <v:shape id="مربع نص 41" o:spid="_x0000_s1278"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" filled="f" stroked="f">
                    <v:textbox style="mso-fit-shape-to-text:t">
                      <w:txbxContent>
                        <w:p w14:paraId="0C95392C" w14:textId="7E6AB40F"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تحليل البيانات غير المنظّمة</w:t>
                          </w:r>
                        </w:p>
                      </w:txbxContent>
                    </v:textbox>
                  </v:shape>
                </v:group>
                <v:shape id="صورة 54" o:spid="_x0000_s12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">
                  <v:imagedata r:id="rId117" o:title=""/>
                </v:shape>
                <w10:anchorlock/>
              </v:group>
            </w:pict>
          </mc:Fallback>
        </mc:AlternateContent>
      </w:r>
      <w:r w:rsidR="00864A30" w:rsidRPr="00864A30">
        <w:rPr>
          <w:rFonts w:ascii="Sakkal Majalla" w:hAnsi="Sakkal Majalla"/>
          <w:b/>
          <w:bCs/>
          <w:sz w:val="34"/>
          <w:rtl/>
        </w:rPr>
        <w:t>التحدّي</w:t>
      </w:r>
      <w:r w:rsidR="00864A30" w:rsidRPr="00864A30">
        <w:rPr>
          <w:rFonts w:ascii="Sakkal Majalla" w:hAnsi="Sakkal Majalla"/>
          <w:b/>
          <w:bCs/>
          <w:sz w:val="34"/>
        </w:rPr>
        <w:t>:</w:t>
      </w:r>
      <w:r w:rsidR="00864A30" w:rsidRPr="00864A30">
        <w:rPr>
          <w:rFonts w:ascii="Sakkal Majalla" w:hAnsi="Sakkal Majalla"/>
          <w:sz w:val="34"/>
        </w:rPr>
        <w:t xml:space="preserve"> 80-90% </w:t>
      </w:r>
      <w:r w:rsidR="00864A30" w:rsidRPr="00864A30">
        <w:rPr>
          <w:rFonts w:ascii="Sakkal Majalla" w:hAnsi="Sakkal Majalla"/>
          <w:sz w:val="34"/>
          <w:rtl/>
        </w:rPr>
        <w:t>من بيانات الشركات غير منظّمة (نصوص، صور، فيديوهات)</w:t>
      </w:r>
      <w:r w:rsidR="00864A30" w:rsidRPr="00864A30">
        <w:rPr>
          <w:rFonts w:ascii="Sakkal Majalla" w:hAnsi="Sakkal Majalla"/>
          <w:sz w:val="34"/>
        </w:rPr>
        <w:t>.</w:t>
      </w:r>
    </w:p>
    <w:p w14:paraId="57B2E337" w14:textId="77777777" w:rsidR="00864A30" w:rsidRPr="00864A30" w:rsidRDefault="00864A30" w:rsidP="00864A30">
      <w:pPr>
        <w:rPr>
          <w:rFonts w:ascii="Sakkal Majalla" w:hAnsi="Sakkal Majalla"/>
          <w:sz w:val="34"/>
        </w:rPr>
      </w:pPr>
      <w:r w:rsidRPr="00864A30">
        <w:rPr>
          <w:rFonts w:ascii="Sakkal Majalla" w:hAnsi="Sakkal Majalla"/>
          <w:b/>
          <w:bCs/>
          <w:sz w:val="34"/>
          <w:rtl/>
        </w:rPr>
        <w:t>حلّ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تقنيّات مثل معالجة اللغات الطبيعيّة والرؤية الحاسوبيّة تُمكّن من تحليل هذه البيانات</w:t>
      </w:r>
      <w:r w:rsidRPr="00864A30">
        <w:rPr>
          <w:rFonts w:ascii="Sakkal Majalla" w:hAnsi="Sakkal Majalla"/>
          <w:sz w:val="34"/>
        </w:rPr>
        <w:t>.</w:t>
      </w:r>
    </w:p>
    <w:p w14:paraId="04C38CF3" w14:textId="384B6677" w:rsidR="00864A30" w:rsidRPr="00864A30" w:rsidRDefault="00E33A03"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6080" behindDoc="0" locked="0" layoutInCell="1" allowOverlap="1" wp14:anchorId="3FA6AC36" wp14:editId="385402BE">
                <wp:simplePos x="0" y="0"/>
                <wp:positionH relativeFrom="column">
                  <wp:posOffset>5372100</wp:posOffset>
                </wp:positionH>
                <wp:positionV relativeFrom="paragraph">
                  <wp:posOffset>635</wp:posOffset>
                </wp:positionV>
                <wp:extent cx="361315" cy="324485"/>
                <wp:effectExtent l="0" t="0" r="635" b="0"/>
                <wp:wrapSquare wrapText="bothSides"/>
                <wp:docPr id="177720349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139526805"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086282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DCBA47" id="Group 20" o:spid="_x0000_s1026" style="position:absolute;margin-left:423pt;margin-top:.05pt;width:28.45pt;height:25.55pt;z-index:25284608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7KpWQ3gAAAAcBAAAPAAAAZHJzL2Rvd25yZXYu&#10;eG1sTI9Ba8JAEIXvhf6HZYTe6iZpFY3ZiEjbkxSqhdLbmB2TYHY2ZNck/vuup3ocvsd732Tr0TSi&#10;p87VlhXE0wgEcWF1zaWC78P78wKE88gaG8uk4EoO1vnjQ4aptgN/Ub/3pQgl7FJUUHnfplK6oiKD&#10;bmpb4sBOtjPow9mVUnc4hHLTyCSK5tJgzWGhwpa2FRXn/cUo+Bhw2LzEb/3ufNpefw+zz59dTEo9&#10;TcbNCoSn0f+H4aYf1CEPTkd7Ye1Eo2DxOg+/+BsQAS+jZAniqGAWJyDzTN7753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01AIYMDAABiCAAADgAAAAAAAAAA&#10;AAAAAAA6AgAAZHJzL2Uyb0RvYy54bWxQSwECLQAKAAAAAAAAACEAjJ82G+AKAADgCgAAFAAAAAAA&#10;AAAAAAAAAADpBQAAZHJzL21lZGlhL2ltYWdlMS5wbmdQSwECLQAUAAYACAAAACEA+yqVkN4AAAAH&#10;AQAADwAAAAAAAAAAAAAAAAD7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عملي</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تحليل آلاف تعليقات العملاء على منتج لاستخراج المشاعر</w:t>
      </w:r>
      <w:r w:rsidR="00864A30" w:rsidRPr="00864A30">
        <w:rPr>
          <w:rFonts w:ascii="Sakkal Majalla" w:hAnsi="Sakkal Majalla"/>
          <w:sz w:val="34"/>
        </w:rPr>
        <w:t xml:space="preserve"> (Sentiment Analysis) </w:t>
      </w:r>
      <w:r w:rsidR="00864A30" w:rsidRPr="00864A30">
        <w:rPr>
          <w:rFonts w:ascii="Sakkal Majalla" w:hAnsi="Sakkal Majalla"/>
          <w:sz w:val="34"/>
          <w:rtl/>
        </w:rPr>
        <w:t>وتحديد المشاكل الشائعة، بدلاً من القراءة اليدويّة لكلّ تعليق</w:t>
      </w:r>
      <w:r w:rsidR="00864A30" w:rsidRPr="00864A30">
        <w:rPr>
          <w:rFonts w:ascii="Sakkal Majalla" w:hAnsi="Sakkal Majalla"/>
          <w:sz w:val="34"/>
        </w:rPr>
        <w:t>.</w:t>
      </w:r>
    </w:p>
    <w:p w14:paraId="579E627D" w14:textId="6887C618"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3BC773D1" wp14:editId="4182C266">
                <wp:extent cx="5731510" cy="885653"/>
                <wp:effectExtent l="0" t="0" r="2540" b="10160"/>
                <wp:docPr id="34370246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403103305" name="مجموعة 47"/>
                        <wpg:cNvGrpSpPr/>
                        <wpg:grpSpPr>
                          <a:xfrm>
                            <a:off x="-38246" y="0"/>
                            <a:ext cx="5769756" cy="895351"/>
                            <a:chOff x="-39225" y="0"/>
                            <a:chExt cx="5917421" cy="918845"/>
                          </a:xfrm>
                        </wpg:grpSpPr>
                        <wpg:grpSp>
                          <wpg:cNvPr id="328176472" name="مجموعة 48"/>
                          <wpg:cNvGrpSpPr/>
                          <wpg:grpSpPr>
                            <a:xfrm>
                              <a:off x="0" y="0"/>
                              <a:ext cx="5878196" cy="918845"/>
                              <a:chOff x="0" y="0"/>
                              <a:chExt cx="6240348" cy="919070"/>
                            </a:xfrm>
                          </wpg:grpSpPr>
                          <wpg:grpSp>
                            <wpg:cNvPr id="2001635445" name="مجموعة 49"/>
                            <wpg:cNvGrpSpPr/>
                            <wpg:grpSpPr>
                              <a:xfrm>
                                <a:off x="0" y="169208"/>
                                <a:ext cx="5433072" cy="580613"/>
                                <a:chOff x="0" y="169208"/>
                                <a:chExt cx="5433072" cy="580613"/>
                              </a:xfrm>
                            </wpg:grpSpPr>
                            <wps:wsp>
                              <wps:cNvPr id="18383659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9340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10876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87635" name="مربع نص 41"/>
                          <wps:cNvSpPr txBox="1"/>
                          <wps:spPr>
                            <a:xfrm>
                              <a:off x="-39225" y="256224"/>
                              <a:ext cx="4950818" cy="391985"/>
                            </a:xfrm>
                            <a:prstGeom prst="rect">
                              <a:avLst/>
                            </a:prstGeom>
                            <a:noFill/>
                          </wps:spPr>
                          <wps:txbx>
                            <w:txbxContent>
                              <w:p w14:paraId="275D55C2" w14:textId="5D2D5142"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دعم اتّخاذ القرار الذكي</w:t>
                                </w:r>
                              </w:p>
                            </w:txbxContent>
                          </wps:txbx>
                          <wps:bodyPr wrap="square" rtlCol="1">
                            <a:spAutoFit/>
                          </wps:bodyPr>
                        </wps:wsp>
                      </wpg:grpSp>
                      <pic:pic xmlns:pic="http://schemas.openxmlformats.org/drawingml/2006/picture">
                        <pic:nvPicPr>
                          <pic:cNvPr id="77670124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C773D1" id="_x0000_s1280"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">
                <v:group id="مجموعة 47" o:spid="_x0000_s1281"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">
                  <v:group id="مجموعة 48" o:spid="_x0000_s1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">
                    <v:group id="مجموعة 49" o:spid="_x0000_s1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">
                      <v:shape id="شكل حر 50" o:spid="_x0000_s1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" fillcolor="#a5a5a5 [2092]" stroked="f" strokeweight="1pt">
                        <v:stroke joinstyle="miter"/>
                      </v:roundrect>
                    </v:group>
                    <v:oval id="شكل بيضاوي 52" o:spid="_x0000_s1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" filled="f" strokecolor="#168489" strokeweight="1pt">
                      <v:stroke joinstyle="miter"/>
                    </v:oval>
                  </v:group>
                  <v:shape id="مربع نص 41" o:spid="_x0000_s1287" type="#_x0000_t202" style="position:absolute;left:-392;top:2562;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" filled="f" stroked="f">
                    <v:textbox style="mso-fit-shape-to-text:t">
                      <w:txbxContent>
                        <w:p w14:paraId="275D55C2" w14:textId="5D2D5142"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دعم اتّخاذ القرار الذكي</w:t>
                          </w:r>
                        </w:p>
                      </w:txbxContent>
                    </v:textbox>
                  </v:shape>
                </v:group>
                <v:shape id="صورة 54" o:spid="_x0000_s12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">
                  <v:imagedata r:id="rId117" o:title=""/>
                </v:shape>
                <w10:anchorlock/>
              </v:group>
            </w:pict>
          </mc:Fallback>
        </mc:AlternateContent>
      </w:r>
      <w:r w:rsidR="00864A30" w:rsidRPr="00864A30">
        <w:rPr>
          <w:rFonts w:ascii="Sakkal Majalla" w:hAnsi="Sakkal Majalla"/>
          <w:b/>
          <w:bCs/>
          <w:sz w:val="34"/>
          <w:rtl/>
        </w:rPr>
        <w:t>القيمة النهائيّة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لا يكتفي بتحليل البيانات، بل يُقدّم توصيات قابلة للتنفيذ</w:t>
      </w:r>
      <w:r w:rsidR="00864A30" w:rsidRPr="00864A30">
        <w:rPr>
          <w:rFonts w:ascii="Sakkal Majalla" w:hAnsi="Sakkal Majalla"/>
          <w:sz w:val="34"/>
        </w:rPr>
        <w:t>.</w:t>
      </w:r>
    </w:p>
    <w:p w14:paraId="723540A1" w14:textId="09FA0752" w:rsidR="00864A30" w:rsidRDefault="00E33A03"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7104" behindDoc="0" locked="0" layoutInCell="1" allowOverlap="1" wp14:anchorId="57F79587" wp14:editId="7C57C480">
                <wp:simplePos x="0" y="0"/>
                <wp:positionH relativeFrom="column">
                  <wp:posOffset>5372100</wp:posOffset>
                </wp:positionH>
                <wp:positionV relativeFrom="paragraph">
                  <wp:posOffset>635</wp:posOffset>
                </wp:positionV>
                <wp:extent cx="361315" cy="324485"/>
                <wp:effectExtent l="0" t="0" r="635" b="0"/>
                <wp:wrapSquare wrapText="bothSides"/>
                <wp:docPr id="98764135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839106043"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8034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3244FB" id="Group 20" o:spid="_x0000_s1026" style="position:absolute;margin-left:423pt;margin-top:.05pt;width:28.45pt;height:25.55pt;z-index:25284710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في الموارد البشريّة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نظام يُحلّل بيانات الموظّفين (الأداء، الغياب، التفاعل) ويُحدّد الموظّفين المعرّضين لخطر الاستقالة، مع اقتراحات للتدخّل (زيادة راتب، تدريب، تغيير دور)</w:t>
      </w:r>
      <w:r w:rsidR="00864A30" w:rsidRPr="00864A30">
        <w:rPr>
          <w:rFonts w:ascii="Sakkal Majalla" w:hAnsi="Sakkal Majalla"/>
          <w:sz w:val="34"/>
        </w:rPr>
        <w:t>.</w:t>
      </w:r>
    </w:p>
    <w:p w14:paraId="04D43922" w14:textId="77777777" w:rsidR="009A2A28" w:rsidRDefault="009A2A28" w:rsidP="009A2A28">
      <w:pPr>
        <w:jc w:val="center"/>
        <w:rPr>
          <w:rFonts w:ascii="Sakkal Majalla" w:hAnsi="Sakkal Majalla"/>
          <w:sz w:val="34"/>
        </w:rPr>
      </w:pPr>
    </w:p>
    <w:p w14:paraId="1704B976" w14:textId="77777777" w:rsidR="009A2A28" w:rsidRDefault="009A2A28" w:rsidP="009A2A28">
      <w:pPr>
        <w:jc w:val="center"/>
        <w:rPr>
          <w:rFonts w:ascii="Sakkal Majalla" w:hAnsi="Sakkal Majalla"/>
          <w:sz w:val="34"/>
        </w:rPr>
      </w:pPr>
    </w:p>
    <w:p w14:paraId="12102D92" w14:textId="77777777" w:rsidR="009A2A28" w:rsidRDefault="009A2A28" w:rsidP="009A2A28">
      <w:pPr>
        <w:jc w:val="center"/>
        <w:rPr>
          <w:rFonts w:ascii="Sakkal Majalla" w:hAnsi="Sakkal Majalla"/>
          <w:sz w:val="34"/>
        </w:rPr>
      </w:pPr>
    </w:p>
    <w:p w14:paraId="729FB0D4" w14:textId="0A251E49" w:rsidR="009A2A28" w:rsidRPr="00864A30" w:rsidRDefault="009A2A28" w:rsidP="009A2A28">
      <w:pPr>
        <w:jc w:val="center"/>
        <w:rPr>
          <w:rFonts w:ascii="Sakkal Majalla" w:hAnsi="Sakkal Majalla"/>
          <w:sz w:val="34"/>
        </w:rPr>
      </w:pPr>
    </w:p>
    <w:p w14:paraId="13E09A65" w14:textId="77777777" w:rsidR="00864A30" w:rsidRPr="00864A30" w:rsidRDefault="00864A30" w:rsidP="00864A30">
      <w:pPr>
        <w:rPr>
          <w:rFonts w:ascii="Sakkal Majalla" w:hAnsi="Sakkal Majalla"/>
          <w:color w:val="auto"/>
          <w:sz w:val="34"/>
          <w:rtl/>
        </w:rPr>
      </w:pPr>
    </w:p>
    <w:p w14:paraId="38DD5E42" w14:textId="77777777" w:rsidR="00BD5495" w:rsidRDefault="00BD5495" w:rsidP="00BD5495">
      <w:pPr>
        <w:rPr>
          <w:rFonts w:ascii="Sakkal Majalla" w:hAnsi="Sakkal Majalla"/>
          <w:sz w:val="34"/>
          <w:rtl/>
          <w:lang w:bidi="ar-EG"/>
        </w:rPr>
      </w:pP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A2A28" w14:paraId="2B059315" w14:textId="77777777" w:rsidTr="009B65FE">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C139EE" w14:textId="77777777" w:rsidR="009A2A28" w:rsidRPr="00B45CE2" w:rsidRDefault="009A2A28" w:rsidP="009B65FE">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6761500" wp14:editId="7A5F1688">
                  <wp:extent cx="485140" cy="485140"/>
                  <wp:effectExtent l="0" t="0" r="0" b="0"/>
                  <wp:docPr id="1864138423"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ED82DD6" w14:textId="77777777" w:rsidR="009A2A28" w:rsidRPr="00B45CE2" w:rsidRDefault="009A2A28" w:rsidP="009B65FE">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663446E" w14:textId="77777777" w:rsidR="009A2A28" w:rsidRDefault="009A2A28" w:rsidP="009B65FE">
            <w:pPr>
              <w:jc w:val="center"/>
              <w:rPr>
                <w:rFonts w:ascii="Adobe Arabic" w:hAnsi="Adobe Arabic" w:cs="Adobe Arabic"/>
                <w:bCs/>
                <w:color w:val="168489"/>
                <w:sz w:val="52"/>
                <w:szCs w:val="52"/>
                <w:rtl/>
                <w:lang w:bidi="ar-EG"/>
              </w:rPr>
            </w:pPr>
          </w:p>
          <w:p w14:paraId="39451A0F" w14:textId="3C55304A" w:rsidR="009A2A28" w:rsidRPr="00AB5D47" w:rsidRDefault="009A2A28" w:rsidP="009B65FE">
            <w:pPr>
              <w:jc w:val="center"/>
              <w:rPr>
                <w:rFonts w:ascii="Adobe Arabic" w:hAnsi="Adobe Arabic" w:cs="Adobe Arabic"/>
                <w:bCs/>
                <w:color w:val="168489"/>
                <w:sz w:val="52"/>
                <w:szCs w:val="52"/>
                <w:rtl/>
                <w:lang w:bidi="ar-EG"/>
              </w:rPr>
            </w:pPr>
            <w:r w:rsidRPr="009A2A28">
              <w:rPr>
                <w:rFonts w:ascii="Adobe Arabic" w:hAnsi="Adobe Arabic" w:cs="Adobe Arabic"/>
                <w:bCs/>
                <w:color w:val="168489"/>
                <w:sz w:val="52"/>
                <w:szCs w:val="52"/>
                <w:rtl/>
                <w:lang w:bidi="ar-EG"/>
              </w:rPr>
              <w:t>رحلة البيانات: من الخام إلى القرار</w:t>
            </w:r>
          </w:p>
        </w:tc>
      </w:tr>
    </w:tbl>
    <w:p w14:paraId="0FE85A1C" w14:textId="77777777" w:rsidR="009A2A28" w:rsidRPr="008D39CE" w:rsidRDefault="009A2A28" w:rsidP="009A2A28">
      <w:r w:rsidRPr="00853909">
        <w:rPr>
          <w:noProof/>
        </w:rPr>
        <mc:AlternateContent>
          <mc:Choice Requires="wpg">
            <w:drawing>
              <wp:inline distT="0" distB="0" distL="0" distR="0" wp14:anchorId="4E124C25" wp14:editId="2F000793">
                <wp:extent cx="4406692" cy="545009"/>
                <wp:effectExtent l="0" t="0" r="0" b="26670"/>
                <wp:docPr id="1554410941"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0608191" name="Group 1462637154"/>
                        <wpg:cNvGrpSpPr/>
                        <wpg:grpSpPr>
                          <a:xfrm>
                            <a:off x="3797654" y="0"/>
                            <a:ext cx="609038" cy="545009"/>
                            <a:chOff x="3797654" y="0"/>
                            <a:chExt cx="609038" cy="545009"/>
                          </a:xfrm>
                        </wpg:grpSpPr>
                        <pic:pic xmlns:pic="http://schemas.openxmlformats.org/drawingml/2006/picture">
                          <pic:nvPicPr>
                            <pic:cNvPr id="924797450" name="Picture 1462637155"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11538516"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81681813" name="TextBox 19"/>
                        <wps:cNvSpPr txBox="1"/>
                        <wps:spPr>
                          <a:xfrm>
                            <a:off x="0" y="113458"/>
                            <a:ext cx="3597275" cy="395605"/>
                          </a:xfrm>
                          <a:prstGeom prst="rect">
                            <a:avLst/>
                          </a:prstGeom>
                          <a:noFill/>
                        </wps:spPr>
                        <wps:txbx>
                          <w:txbxContent>
                            <w:p w14:paraId="250B3498" w14:textId="77777777" w:rsidR="009A2A28" w:rsidRPr="00B45CE2" w:rsidRDefault="009A2A28" w:rsidP="009A2A28">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E124C25" id="Group 26" o:spid="_x0000_s1289"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">
                <v:group id="Group 1462637154" o:spid="_x0000_s1290"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">
                  <v:shape id="Picture 1462637155" o:spid="_x0000_s1291"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">
                    <v:imagedata r:id="rId131" o:title="Clock "/>
                  </v:shape>
                  <v:roundrect id="Rectangle: Rounded Corners 1462637156" o:spid="_x0000_s129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" fillcolor="#7a8696" strokecolor="#7a8696" strokeweight="1pt">
                    <v:stroke joinstyle="miter"/>
                  </v:roundrect>
                </v:group>
                <v:shape id="TextBox 19" o:spid="_x0000_s1293" type="#_x0000_t202" style="position:absolute;top:1134;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" filled="f" stroked="f">
                  <v:textbox style="mso-fit-shape-to-text:t">
                    <w:txbxContent>
                      <w:p w14:paraId="250B3498" w14:textId="77777777" w:rsidR="009A2A28" w:rsidRPr="00B45CE2" w:rsidRDefault="009A2A28" w:rsidP="009A2A28">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5FD5909A" w14:textId="77777777" w:rsidR="009A2A28" w:rsidRPr="0024372F" w:rsidRDefault="009A2A28" w:rsidP="009A2A2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F195923" w14:textId="77777777" w:rsidR="009A2A28" w:rsidRPr="008D39CE" w:rsidRDefault="009A2A28" w:rsidP="009A2A28">
      <w:r w:rsidRPr="00853909">
        <w:rPr>
          <w:noProof/>
        </w:rPr>
        <mc:AlternateContent>
          <mc:Choice Requires="wpg">
            <w:drawing>
              <wp:inline distT="0" distB="0" distL="0" distR="0" wp14:anchorId="2F2F6DF7" wp14:editId="499A7538">
                <wp:extent cx="4435062" cy="545009"/>
                <wp:effectExtent l="0" t="0" r="3810" b="26670"/>
                <wp:docPr id="27983303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379319485" name="Picture 1462637159"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88809804"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30700654" name="TextBox 23"/>
                        <wps:cNvSpPr txBox="1"/>
                        <wps:spPr>
                          <a:xfrm>
                            <a:off x="0" y="64160"/>
                            <a:ext cx="3600450" cy="395605"/>
                          </a:xfrm>
                          <a:prstGeom prst="rect">
                            <a:avLst/>
                          </a:prstGeom>
                          <a:noFill/>
                        </wps:spPr>
                        <wps:txbx>
                          <w:txbxContent>
                            <w:p w14:paraId="625C6413" w14:textId="77777777" w:rsidR="009A2A28" w:rsidRPr="00B45CE2" w:rsidRDefault="009A2A28" w:rsidP="009A2A28">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F2F6DF7" id="Group 28" o:spid="_x0000_s1294"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">
                <v:shape id="Picture 1462637159" o:spid="_x0000_s1295"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">
                  <v:imagedata r:id="rId133" o:title="Goal "/>
                </v:shape>
                <v:roundrect id="Rectangle: Rounded Corners 1462637160" o:spid="_x0000_s1296"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" fillcolor="#7a8696" strokecolor="#7a8696" strokeweight="1pt">
                  <v:stroke joinstyle="miter"/>
                </v:roundrect>
                <v:shape id="TextBox 23" o:spid="_x0000_s1297" type="#_x0000_t202" style="position:absolute;top:641;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" filled="f" stroked="f">
                  <v:textbox style="mso-fit-shape-to-text:t">
                    <w:txbxContent>
                      <w:p w14:paraId="625C6413" w14:textId="77777777" w:rsidR="009A2A28" w:rsidRPr="00B45CE2" w:rsidRDefault="009A2A28" w:rsidP="009A2A28">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1F82EF20" w14:textId="77777777" w:rsidR="009A2A28" w:rsidRDefault="009A2A28" w:rsidP="009A2A28">
      <w:pPr>
        <w:rPr>
          <w:rtl/>
        </w:rPr>
      </w:pPr>
      <w:r>
        <w:rPr>
          <w:rtl/>
        </w:rPr>
        <w:t>1.</w:t>
      </w:r>
      <w:r>
        <w:rPr>
          <w:rtl/>
        </w:rPr>
        <w:tab/>
        <w:t>تطبيق مراحل دورة حياة تحليل البيانات على حالة عمليّة واقعيّة.</w:t>
      </w:r>
    </w:p>
    <w:p w14:paraId="7D1C5671" w14:textId="77777777" w:rsidR="009A2A28" w:rsidRDefault="009A2A28" w:rsidP="009A2A28">
      <w:pPr>
        <w:rPr>
          <w:rtl/>
        </w:rPr>
      </w:pPr>
      <w:r>
        <w:rPr>
          <w:rtl/>
        </w:rPr>
        <w:t>2.</w:t>
      </w:r>
      <w:r>
        <w:rPr>
          <w:rtl/>
        </w:rPr>
        <w:tab/>
        <w:t>تحديد دور الذكاء الاصطناعي في كلّ مرحلة من مراحل التحليل.</w:t>
      </w:r>
    </w:p>
    <w:p w14:paraId="432D399E" w14:textId="77777777" w:rsidR="009A2A28" w:rsidRDefault="009A2A28" w:rsidP="009A2A28">
      <w:pPr>
        <w:rPr>
          <w:rtl/>
        </w:rPr>
      </w:pPr>
      <w:r>
        <w:rPr>
          <w:rtl/>
        </w:rPr>
        <w:t>3.</w:t>
      </w:r>
      <w:r>
        <w:rPr>
          <w:rtl/>
        </w:rPr>
        <w:tab/>
        <w:t>تعزيز العمل الجماعي والتفكير التحليلي لدى المتدرّبين.</w:t>
      </w:r>
    </w:p>
    <w:p w14:paraId="6A2C9753" w14:textId="77777777" w:rsidR="009A2A28" w:rsidRDefault="009A2A28" w:rsidP="009A2A28">
      <w:r>
        <w:rPr>
          <w:rtl/>
        </w:rPr>
        <w:t>4.</w:t>
      </w:r>
      <w:r>
        <w:rPr>
          <w:rtl/>
        </w:rPr>
        <w:tab/>
        <w:t>ربط المفاهيم النظريّة بالتطبيق العملي.</w:t>
      </w:r>
    </w:p>
    <w:p w14:paraId="14BEB07B" w14:textId="0A9751DF" w:rsidR="009A2A28" w:rsidRDefault="009A2A28" w:rsidP="009A2A28">
      <w:pPr>
        <w:rPr>
          <w:rtl/>
        </w:rPr>
      </w:pPr>
      <w:r w:rsidRPr="00DF5C59">
        <w:rPr>
          <w:noProof/>
        </w:rPr>
        <mc:AlternateContent>
          <mc:Choice Requires="wpg">
            <w:drawing>
              <wp:inline distT="0" distB="0" distL="0" distR="0" wp14:anchorId="458FD30A" wp14:editId="399FFD7A">
                <wp:extent cx="4399280" cy="544971"/>
                <wp:effectExtent l="0" t="0" r="1270" b="26670"/>
                <wp:docPr id="87064063"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678110981" name="Group 1462637164"/>
                        <wpg:cNvGrpSpPr/>
                        <wpg:grpSpPr>
                          <a:xfrm>
                            <a:off x="0" y="0"/>
                            <a:ext cx="3843037" cy="544971"/>
                            <a:chOff x="0" y="0"/>
                            <a:chExt cx="3843373" cy="545009"/>
                          </a:xfrm>
                        </wpg:grpSpPr>
                        <wps:wsp>
                          <wps:cNvPr id="1927168854" name="Rectangle: Rounded Corners 1462637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9473328" name="TextBox 19"/>
                          <wps:cNvSpPr txBox="1"/>
                          <wps:spPr>
                            <a:xfrm>
                              <a:off x="0" y="113618"/>
                              <a:ext cx="3599495" cy="395633"/>
                            </a:xfrm>
                            <a:prstGeom prst="rect">
                              <a:avLst/>
                            </a:prstGeom>
                            <a:noFill/>
                          </wps:spPr>
                          <wps:txbx>
                            <w:txbxContent>
                              <w:p w14:paraId="5519C57B" w14:textId="77777777" w:rsidR="009A2A28" w:rsidRPr="00B45CE2" w:rsidRDefault="009A2A28" w:rsidP="009A2A28">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2011715438" name="Picture 1462637167"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8FD30A" id="Group 4096" o:spid="_x0000_s1298"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">
                <v:group id="Group 1462637164" o:spid="_x0000_s1299"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">
                  <v:roundrect id="Rectangle: Rounded Corners 1462637165" o:spid="_x0000_s130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" fillcolor="#7a8696" strokecolor="#7a8696" strokeweight="1pt">
                    <v:stroke joinstyle="miter"/>
                  </v:roundrect>
                  <v:shape id="TextBox 19" o:spid="_x0000_s1301" type="#_x0000_t202" style="position:absolute;top:1136;width:3599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" filled="f" stroked="f">
                    <v:textbox style="mso-fit-shape-to-text:t">
                      <w:txbxContent>
                        <w:p w14:paraId="5519C57B" w14:textId="77777777" w:rsidR="009A2A28" w:rsidRPr="00B45CE2" w:rsidRDefault="009A2A28" w:rsidP="009A2A28">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462637167" o:spid="_x0000_s1302"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">
                  <v:imagedata r:id="rId135" o:title="Idea"/>
                </v:shape>
                <w10:anchorlock/>
              </v:group>
            </w:pict>
          </mc:Fallback>
        </mc:AlternateContent>
      </w:r>
    </w:p>
    <w:p w14:paraId="2AD7FE10" w14:textId="77777777" w:rsidR="009A2A28" w:rsidRDefault="009A2A28" w:rsidP="009A2A28">
      <w:pPr>
        <w:rPr>
          <w:rtl/>
        </w:rPr>
      </w:pPr>
      <w:r>
        <w:rPr>
          <w:rtl/>
        </w:rPr>
        <w:t>•</w:t>
      </w:r>
      <w:r>
        <w:rPr>
          <w:rtl/>
        </w:rPr>
        <w:tab/>
        <w:t>أوراق كبيرة (</w:t>
      </w:r>
      <w:r>
        <w:t>Flip Chart</w:t>
      </w:r>
      <w:r>
        <w:rPr>
          <w:rtl/>
        </w:rPr>
        <w:t>) أو لوحات بيضاء.</w:t>
      </w:r>
    </w:p>
    <w:p w14:paraId="3B3A722C" w14:textId="77777777" w:rsidR="009A2A28" w:rsidRDefault="009A2A28" w:rsidP="009A2A28">
      <w:pPr>
        <w:rPr>
          <w:rtl/>
        </w:rPr>
      </w:pPr>
      <w:r>
        <w:rPr>
          <w:rtl/>
        </w:rPr>
        <w:t>•</w:t>
      </w:r>
      <w:r>
        <w:rPr>
          <w:rtl/>
        </w:rPr>
        <w:tab/>
        <w:t>أقلام ملوّنة.</w:t>
      </w:r>
    </w:p>
    <w:p w14:paraId="4C3ACAF7" w14:textId="77777777" w:rsidR="009A2A28" w:rsidRDefault="009A2A28" w:rsidP="009A2A28">
      <w:pPr>
        <w:rPr>
          <w:rtl/>
        </w:rPr>
      </w:pPr>
      <w:r>
        <w:rPr>
          <w:rtl/>
        </w:rPr>
        <w:t>•</w:t>
      </w:r>
      <w:r>
        <w:rPr>
          <w:rtl/>
        </w:rPr>
        <w:tab/>
        <w:t>بطاقات ملاحظات لاصقة (</w:t>
      </w:r>
      <w:r>
        <w:t>Post-it Notes</w:t>
      </w:r>
      <w:r>
        <w:rPr>
          <w:rtl/>
        </w:rPr>
        <w:t>).</w:t>
      </w:r>
    </w:p>
    <w:p w14:paraId="06893C6D" w14:textId="77777777" w:rsidR="009A2A28" w:rsidRDefault="009A2A28" w:rsidP="009A2A28">
      <w:pPr>
        <w:rPr>
          <w:rtl/>
        </w:rPr>
      </w:pPr>
      <w:r>
        <w:rPr>
          <w:rtl/>
        </w:rPr>
        <w:t>•</w:t>
      </w:r>
      <w:r>
        <w:rPr>
          <w:rtl/>
        </w:rPr>
        <w:tab/>
        <w:t>نسخ مطبوعة من دراسة الحالة (حالة واحدة لكلّ مجموعة).</w:t>
      </w:r>
    </w:p>
    <w:p w14:paraId="635660EF" w14:textId="77777777" w:rsidR="009A2A28" w:rsidRDefault="009A2A28" w:rsidP="009A2A28">
      <w:r>
        <w:rPr>
          <w:rtl/>
        </w:rPr>
        <w:t>•</w:t>
      </w:r>
      <w:r>
        <w:rPr>
          <w:rtl/>
        </w:rPr>
        <w:tab/>
        <w:t>ساعة توقيت أو عدّاد زمني.</w:t>
      </w:r>
    </w:p>
    <w:p w14:paraId="57669BDB" w14:textId="7BE6E118" w:rsidR="009A2A28" w:rsidRPr="00AC7B58" w:rsidRDefault="009A2A28" w:rsidP="009A2A28">
      <w:pPr>
        <w:rPr>
          <w:rtl/>
        </w:rPr>
      </w:pPr>
      <w:r w:rsidRPr="00873F62">
        <w:rPr>
          <w:noProof/>
          <w:color w:val="C00000"/>
        </w:rPr>
        <mc:AlternateContent>
          <mc:Choice Requires="wpg">
            <w:drawing>
              <wp:inline distT="0" distB="0" distL="0" distR="0" wp14:anchorId="49CBF8CD" wp14:editId="3114B541">
                <wp:extent cx="4418827" cy="545009"/>
                <wp:effectExtent l="0" t="0" r="1270" b="26670"/>
                <wp:docPr id="1742065650"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253104040" name="Group 1462637169"/>
                        <wpg:cNvGrpSpPr/>
                        <wpg:grpSpPr>
                          <a:xfrm>
                            <a:off x="3803929" y="0"/>
                            <a:ext cx="614898" cy="545009"/>
                            <a:chOff x="3803929" y="0"/>
                            <a:chExt cx="614898" cy="545009"/>
                          </a:xfrm>
                        </wpg:grpSpPr>
                        <pic:pic xmlns:pic="http://schemas.openxmlformats.org/drawingml/2006/picture">
                          <pic:nvPicPr>
                            <pic:cNvPr id="752898842" name="Picture 1462637170"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31125709"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23559751" name="TextBox 17"/>
                        <wps:cNvSpPr txBox="1"/>
                        <wps:spPr>
                          <a:xfrm>
                            <a:off x="0" y="110562"/>
                            <a:ext cx="3596640" cy="395605"/>
                          </a:xfrm>
                          <a:prstGeom prst="rect">
                            <a:avLst/>
                          </a:prstGeom>
                          <a:noFill/>
                        </wps:spPr>
                        <wps:txbx>
                          <w:txbxContent>
                            <w:p w14:paraId="6F6FDD9B" w14:textId="77777777" w:rsidR="009A2A28" w:rsidRPr="00262BBE" w:rsidRDefault="009A2A28" w:rsidP="009A2A28">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49CBF8CD" id="_x0000_s1303"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">
                <v:group id="Group 1462637169" o:spid="_x0000_s130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">
                  <v:shape id="Picture 1462637170" o:spid="_x0000_s130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">
                    <v:imagedata r:id="rId137" o:title="Activity "/>
                  </v:shape>
                  <v:roundrect id="Rectangle: Rounded Corners 1462637171" o:spid="_x0000_s130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" fillcolor="#7a8696" strokecolor="#7a8696" strokeweight="1pt">
                    <v:stroke joinstyle="miter"/>
                  </v:roundrect>
                </v:group>
                <v:shape id="TextBox 17" o:spid="_x0000_s1307" type="#_x0000_t202" style="position:absolute;top:1105;width:35966;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" filled="f" stroked="f">
                  <v:textbox style="mso-fit-shape-to-text:t">
                    <w:txbxContent>
                      <w:p w14:paraId="6F6FDD9B" w14:textId="77777777" w:rsidR="009A2A28" w:rsidRPr="00262BBE" w:rsidRDefault="009A2A28" w:rsidP="009A2A28">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53578DA6"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1: التقسيم إلى مجموعات (3 دقائق)</w:t>
      </w:r>
    </w:p>
    <w:p w14:paraId="60E20041"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قسّم المتدرّبين إلى مجموعات صغيرة (4-5 أفراد لكلّ مجموعة)</w:t>
      </w:r>
      <w:r w:rsidRPr="009A2A28">
        <w:rPr>
          <w:rFonts w:ascii="Sakkal Majalla" w:hAnsi="Sakkal Majalla"/>
          <w:sz w:val="34"/>
        </w:rPr>
        <w:t>.</w:t>
      </w:r>
    </w:p>
    <w:p w14:paraId="5930AD7B"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وزّع المواد اللّازمة على كلّ مجموعة</w:t>
      </w:r>
      <w:r w:rsidRPr="009A2A28">
        <w:rPr>
          <w:rFonts w:ascii="Sakkal Majalla" w:hAnsi="Sakkal Majalla"/>
          <w:sz w:val="34"/>
        </w:rPr>
        <w:t>.</w:t>
      </w:r>
    </w:p>
    <w:p w14:paraId="3B7C28CB"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اطلب من كلّ مجموعة اختيار منسّق ومُقدّم</w:t>
      </w:r>
      <w:r w:rsidRPr="009A2A28">
        <w:rPr>
          <w:rFonts w:ascii="Sakkal Majalla" w:hAnsi="Sakkal Majalla"/>
          <w:sz w:val="34"/>
        </w:rPr>
        <w:t>.</w:t>
      </w:r>
    </w:p>
    <w:p w14:paraId="2535B6CF"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lastRenderedPageBreak/>
        <w:t>الخطوة 2: عرض دراسة الحالة (5 دقائق)</w:t>
      </w:r>
    </w:p>
    <w:p w14:paraId="18B2EC7B" w14:textId="77777777" w:rsidR="009A2A28" w:rsidRPr="009A2A28" w:rsidRDefault="009A2A28" w:rsidP="009A2A28">
      <w:pPr>
        <w:rPr>
          <w:rFonts w:ascii="Sakkal Majalla" w:hAnsi="Sakkal Majalla"/>
          <w:sz w:val="34"/>
        </w:rPr>
      </w:pPr>
      <w:r w:rsidRPr="009A2A28">
        <w:rPr>
          <w:rFonts w:ascii="Sakkal Majalla" w:hAnsi="Sakkal Majalla"/>
          <w:sz w:val="34"/>
          <w:rtl/>
        </w:rPr>
        <w:t>وزّع دراسة الحالة التالية على المجموعات</w:t>
      </w:r>
      <w:r w:rsidRPr="009A2A28">
        <w:rPr>
          <w:rFonts w:ascii="Sakkal Majalla" w:hAnsi="Sakkal Majalla"/>
          <w:sz w:val="34"/>
        </w:rPr>
        <w:t>:</w:t>
      </w:r>
    </w:p>
    <w:p w14:paraId="2326F6E3" w14:textId="77777777" w:rsidR="009A2A28" w:rsidRPr="009A2A28" w:rsidRDefault="009A2A28" w:rsidP="009A2A28">
      <w:pPr>
        <w:rPr>
          <w:rFonts w:ascii="Sakkal Majalla" w:hAnsi="Sakkal Majalla"/>
          <w:sz w:val="34"/>
        </w:rPr>
      </w:pPr>
      <w:r w:rsidRPr="009A2A28">
        <w:rPr>
          <w:rFonts w:ascii="Sakkal Majalla" w:hAnsi="Sakkal Majalla"/>
          <w:b/>
          <w:bCs/>
          <w:sz w:val="34"/>
          <w:rtl/>
        </w:rPr>
        <w:t>دراسة الحالة: متجر إلكتروني يواجه تحدّياً</w:t>
      </w:r>
    </w:p>
    <w:p w14:paraId="28DA31E4" w14:textId="77777777" w:rsidR="009A2A28" w:rsidRPr="009A2A28" w:rsidRDefault="009A2A28" w:rsidP="009A2A28">
      <w:pPr>
        <w:rPr>
          <w:rFonts w:ascii="Sakkal Majalla" w:hAnsi="Sakkal Majalla"/>
          <w:sz w:val="34"/>
        </w:rPr>
      </w:pPr>
      <w:r w:rsidRPr="009A2A28">
        <w:rPr>
          <w:rFonts w:ascii="Sakkal Majalla" w:hAnsi="Sakkal Majalla"/>
          <w:sz w:val="34"/>
        </w:rPr>
        <w:t>"</w:t>
      </w:r>
      <w:r w:rsidRPr="009A2A28">
        <w:rPr>
          <w:rFonts w:ascii="Sakkal Majalla" w:hAnsi="Sakkal Majalla"/>
          <w:sz w:val="34"/>
          <w:rtl/>
        </w:rPr>
        <w:t>متجر 'سوق الإلكترونيّات' هو متجر إلكتروني متخصّص في بيع الأجهزة الذكيّة. لاحظت الإدارة في الأشهر الثلاثة الأخيرة انخفاضاً ملحوظاً في معدّل إتمام عمليّات الشراء، حيث يضيف العملاء المنتجات إلى سلّة التسوّق لكنّهم لا يُكملون عمليّة الشراء (معدّل التخلّي عن السلّة وصل إلى 75%)</w:t>
      </w:r>
      <w:r w:rsidRPr="009A2A28">
        <w:rPr>
          <w:rFonts w:ascii="Sakkal Majalla" w:hAnsi="Sakkal Majalla"/>
          <w:sz w:val="34"/>
        </w:rPr>
        <w:t>.</w:t>
      </w:r>
    </w:p>
    <w:p w14:paraId="55B8BFFC" w14:textId="77777777" w:rsidR="009A2A28" w:rsidRPr="009A2A28" w:rsidRDefault="009A2A28" w:rsidP="009A2A28">
      <w:pPr>
        <w:rPr>
          <w:rFonts w:ascii="Sakkal Majalla" w:hAnsi="Sakkal Majalla"/>
          <w:sz w:val="34"/>
        </w:rPr>
      </w:pPr>
      <w:r w:rsidRPr="009A2A28">
        <w:rPr>
          <w:rFonts w:ascii="Sakkal Majalla" w:hAnsi="Sakkal Majalla"/>
          <w:sz w:val="34"/>
          <w:rtl/>
        </w:rPr>
        <w:t>المتجر يمتلك البيانات التالية</w:t>
      </w:r>
      <w:r w:rsidRPr="009A2A28">
        <w:rPr>
          <w:rFonts w:ascii="Sakkal Majalla" w:hAnsi="Sakkal Majalla"/>
          <w:sz w:val="34"/>
        </w:rPr>
        <w:t>:</w:t>
      </w:r>
    </w:p>
    <w:p w14:paraId="2BA9FD51"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سجلّات تصفّح العملاء على الموقع</w:t>
      </w:r>
      <w:r w:rsidRPr="009A2A28">
        <w:rPr>
          <w:rFonts w:ascii="Sakkal Majalla" w:hAnsi="Sakkal Majalla"/>
          <w:sz w:val="34"/>
        </w:rPr>
        <w:t>.</w:t>
      </w:r>
    </w:p>
    <w:p w14:paraId="3367CCF1"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المنتجات المضافة إلى السلّة</w:t>
      </w:r>
      <w:r w:rsidRPr="009A2A28">
        <w:rPr>
          <w:rFonts w:ascii="Sakkal Majalla" w:hAnsi="Sakkal Majalla"/>
          <w:sz w:val="34"/>
        </w:rPr>
        <w:t>.</w:t>
      </w:r>
    </w:p>
    <w:p w14:paraId="302DFC17"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العمليّات المكتملة وغير المكتملة</w:t>
      </w:r>
      <w:r w:rsidRPr="009A2A28">
        <w:rPr>
          <w:rFonts w:ascii="Sakkal Majalla" w:hAnsi="Sakkal Majalla"/>
          <w:sz w:val="34"/>
        </w:rPr>
        <w:t>.</w:t>
      </w:r>
    </w:p>
    <w:p w14:paraId="6F2CBD38"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تقييمات وتعليقات العملاء</w:t>
      </w:r>
      <w:r w:rsidRPr="009A2A28">
        <w:rPr>
          <w:rFonts w:ascii="Sakkal Majalla" w:hAnsi="Sakkal Majalla"/>
          <w:sz w:val="34"/>
        </w:rPr>
        <w:t>.</w:t>
      </w:r>
    </w:p>
    <w:p w14:paraId="2263F665"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من خدمة العملاء حول الشكاوى</w:t>
      </w:r>
      <w:r w:rsidRPr="009A2A28">
        <w:rPr>
          <w:rFonts w:ascii="Sakkal Majalla" w:hAnsi="Sakkal Majalla"/>
          <w:sz w:val="34"/>
        </w:rPr>
        <w:t>.</w:t>
      </w:r>
    </w:p>
    <w:p w14:paraId="6FF04DA4" w14:textId="77777777" w:rsidR="009A2A28" w:rsidRPr="009A2A28" w:rsidRDefault="009A2A28" w:rsidP="009A2A28">
      <w:pPr>
        <w:rPr>
          <w:rFonts w:ascii="Sakkal Majalla" w:hAnsi="Sakkal Majalla"/>
          <w:sz w:val="34"/>
        </w:rPr>
      </w:pPr>
      <w:r w:rsidRPr="009A2A28">
        <w:rPr>
          <w:rFonts w:ascii="Sakkal Majalla" w:hAnsi="Sakkal Majalla"/>
          <w:sz w:val="34"/>
          <w:rtl/>
        </w:rPr>
        <w:t>الهدف: فهم سبب المشكلة وإيجاد حلول قابلة للتطبيق باستخدام تحليل البيانات والذكاء الاصطناعي</w:t>
      </w:r>
      <w:r w:rsidRPr="009A2A28">
        <w:rPr>
          <w:rFonts w:ascii="Sakkal Majalla" w:hAnsi="Sakkal Majalla"/>
          <w:sz w:val="34"/>
        </w:rPr>
        <w:t>."</w:t>
      </w:r>
    </w:p>
    <w:p w14:paraId="70DF7B52"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3: العمل الجماعي (15 دقيقة)</w:t>
      </w:r>
    </w:p>
    <w:p w14:paraId="488AE49C" w14:textId="77777777" w:rsidR="009A2A28" w:rsidRPr="009A2A28" w:rsidRDefault="009A2A28" w:rsidP="009A2A28">
      <w:pPr>
        <w:rPr>
          <w:rFonts w:ascii="Sakkal Majalla" w:hAnsi="Sakkal Majalla"/>
          <w:sz w:val="34"/>
        </w:rPr>
      </w:pPr>
      <w:r w:rsidRPr="009A2A28">
        <w:rPr>
          <w:rFonts w:ascii="Sakkal Majalla" w:hAnsi="Sakkal Majalla"/>
          <w:sz w:val="34"/>
          <w:rtl/>
        </w:rPr>
        <w:t>اطلب من كلّ مجموعة</w:t>
      </w:r>
      <w:r w:rsidRPr="009A2A28">
        <w:rPr>
          <w:rFonts w:ascii="Sakkal Majalla" w:hAnsi="Sakkal Majalla"/>
          <w:sz w:val="34"/>
        </w:rPr>
        <w:t>:</w:t>
      </w:r>
    </w:p>
    <w:p w14:paraId="13711D33"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تطبيق مراحل دورة حياة تحليل البيانات الستّ على هذه الحالة</w:t>
      </w:r>
      <w:r w:rsidRPr="009A2A28">
        <w:rPr>
          <w:rFonts w:ascii="Sakkal Majalla" w:hAnsi="Sakkal Majalla"/>
          <w:sz w:val="34"/>
        </w:rPr>
        <w:t>.</w:t>
      </w:r>
    </w:p>
    <w:p w14:paraId="7579EFE9"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تحديد نوع التحليل المطلوب في كلّ مرحلة (وصفي، تشخيصي، تنبّؤي، إرشادي)</w:t>
      </w:r>
      <w:r w:rsidRPr="009A2A28">
        <w:rPr>
          <w:rFonts w:ascii="Sakkal Majalla" w:hAnsi="Sakkal Majalla"/>
          <w:sz w:val="34"/>
        </w:rPr>
        <w:t>.</w:t>
      </w:r>
    </w:p>
    <w:p w14:paraId="61F5BB4C"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اقتراح كيف يمكن للذكاء الاصطناعي أن يُساعد في كلّ مرحلة</w:t>
      </w:r>
      <w:r w:rsidRPr="009A2A28">
        <w:rPr>
          <w:rFonts w:ascii="Sakkal Majalla" w:hAnsi="Sakkal Majalla"/>
          <w:sz w:val="34"/>
        </w:rPr>
        <w:t>.</w:t>
      </w:r>
    </w:p>
    <w:p w14:paraId="2B1F43FA"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تقديم توصيات نهائيّة قابلة للتطبيق</w:t>
      </w:r>
      <w:r w:rsidRPr="009A2A28">
        <w:rPr>
          <w:rFonts w:ascii="Sakkal Majalla" w:hAnsi="Sakkal Majalla"/>
          <w:sz w:val="34"/>
        </w:rPr>
        <w:t>.</w:t>
      </w:r>
    </w:p>
    <w:p w14:paraId="697FA0D7" w14:textId="77777777" w:rsidR="009A2A28" w:rsidRPr="009A2A28" w:rsidRDefault="009A2A28" w:rsidP="009A2A28">
      <w:pPr>
        <w:rPr>
          <w:rFonts w:ascii="Sakkal Majalla" w:hAnsi="Sakkal Majalla"/>
          <w:sz w:val="34"/>
        </w:rPr>
      </w:pPr>
      <w:r w:rsidRPr="009A2A28">
        <w:rPr>
          <w:rFonts w:ascii="Sakkal Majalla" w:hAnsi="Sakkal Majalla"/>
          <w:sz w:val="34"/>
          <w:rtl/>
        </w:rPr>
        <w:t>يجب على المجموعات تسجيل إجاباتهم على الأوراق الكبيرة أو اللوحات البيضاء</w:t>
      </w:r>
      <w:r w:rsidRPr="009A2A28">
        <w:rPr>
          <w:rFonts w:ascii="Sakkal Majalla" w:hAnsi="Sakkal Majalla"/>
          <w:sz w:val="34"/>
        </w:rPr>
        <w:t>.</w:t>
      </w:r>
    </w:p>
    <w:p w14:paraId="604A3BD5"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4: العرض والمشاركة (5 دقائق)</w:t>
      </w:r>
    </w:p>
    <w:p w14:paraId="1AE65184" w14:textId="77777777" w:rsidR="009A2A28" w:rsidRPr="009A2A28" w:rsidRDefault="009A2A28">
      <w:pPr>
        <w:numPr>
          <w:ilvl w:val="0"/>
          <w:numId w:val="25"/>
        </w:numPr>
        <w:spacing w:after="160" w:line="259" w:lineRule="auto"/>
        <w:jc w:val="left"/>
        <w:rPr>
          <w:rFonts w:ascii="Sakkal Majalla" w:hAnsi="Sakkal Majalla"/>
          <w:sz w:val="34"/>
        </w:rPr>
      </w:pPr>
      <w:r w:rsidRPr="009A2A28">
        <w:rPr>
          <w:rFonts w:ascii="Sakkal Majalla" w:hAnsi="Sakkal Majalla"/>
          <w:sz w:val="34"/>
          <w:rtl/>
        </w:rPr>
        <w:t>كلّ مجموعة تعرض نتائجها (دقيقتان لكلّ مجموعة)</w:t>
      </w:r>
      <w:r w:rsidRPr="009A2A28">
        <w:rPr>
          <w:rFonts w:ascii="Sakkal Majalla" w:hAnsi="Sakkal Majalla"/>
          <w:sz w:val="34"/>
        </w:rPr>
        <w:t>.</w:t>
      </w:r>
    </w:p>
    <w:p w14:paraId="10D20774" w14:textId="77777777" w:rsidR="009A2A28" w:rsidRPr="009A2A28" w:rsidRDefault="009A2A28">
      <w:pPr>
        <w:numPr>
          <w:ilvl w:val="0"/>
          <w:numId w:val="25"/>
        </w:numPr>
        <w:spacing w:after="160" w:line="259" w:lineRule="auto"/>
        <w:jc w:val="left"/>
        <w:rPr>
          <w:rFonts w:ascii="Sakkal Majalla" w:hAnsi="Sakkal Majalla"/>
          <w:sz w:val="34"/>
        </w:rPr>
      </w:pPr>
      <w:r w:rsidRPr="009A2A28">
        <w:rPr>
          <w:rFonts w:ascii="Sakkal Majalla" w:hAnsi="Sakkal Majalla"/>
          <w:sz w:val="34"/>
          <w:rtl/>
        </w:rPr>
        <w:lastRenderedPageBreak/>
        <w:t>ركّز على تنوّع الأفكار والحلول المبتكرة</w:t>
      </w:r>
      <w:r w:rsidRPr="009A2A28">
        <w:rPr>
          <w:rFonts w:ascii="Sakkal Majalla" w:hAnsi="Sakkal Majalla"/>
          <w:sz w:val="34"/>
        </w:rPr>
        <w:t>.</w:t>
      </w:r>
    </w:p>
    <w:p w14:paraId="6474A017"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5: النقاش والتغذية الراجعة (2 دقيقة)</w:t>
      </w:r>
    </w:p>
    <w:p w14:paraId="692E7FF9"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قدّم تعليقات بنّاءة على عروض المجموعات</w:t>
      </w:r>
      <w:r w:rsidRPr="009A2A28">
        <w:rPr>
          <w:rFonts w:ascii="Sakkal Majalla" w:hAnsi="Sakkal Majalla"/>
          <w:sz w:val="34"/>
        </w:rPr>
        <w:t>.</w:t>
      </w:r>
    </w:p>
    <w:p w14:paraId="37F069B2"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سلّط الضوء على الحلول المميّزة والأفكار الإبداعيّة</w:t>
      </w:r>
      <w:r w:rsidRPr="009A2A28">
        <w:rPr>
          <w:rFonts w:ascii="Sakkal Majalla" w:hAnsi="Sakkal Majalla"/>
          <w:sz w:val="34"/>
        </w:rPr>
        <w:t>.</w:t>
      </w:r>
    </w:p>
    <w:p w14:paraId="1D139D45"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اربط النتائج بالمفاهيم النظريّة التي تمّ شرحها في الجلسة</w:t>
      </w:r>
      <w:r w:rsidRPr="009A2A28">
        <w:rPr>
          <w:rFonts w:ascii="Sakkal Majalla" w:hAnsi="Sakkal Majalla"/>
          <w:sz w:val="34"/>
        </w:rPr>
        <w:t>.</w:t>
      </w:r>
    </w:p>
    <w:p w14:paraId="14851E1C" w14:textId="77777777" w:rsidR="009A2A28" w:rsidRPr="009A2A28" w:rsidRDefault="009A2A28" w:rsidP="009A2A28">
      <w:pPr>
        <w:rPr>
          <w:rFonts w:ascii="Sakkal Majalla" w:hAnsi="Sakkal Majalla"/>
          <w:b/>
          <w:bCs/>
          <w:sz w:val="34"/>
        </w:rPr>
      </w:pPr>
      <w:r w:rsidRPr="009A2A28">
        <w:rPr>
          <w:rFonts w:ascii="Sakkal Majalla" w:hAnsi="Sakkal Majalla"/>
          <w:b/>
          <w:bCs/>
          <w:sz w:val="34"/>
          <w:rtl/>
        </w:rPr>
        <w:t>الحلّ النموذجي للنشاط</w:t>
      </w:r>
      <w:r w:rsidRPr="009A2A28">
        <w:rPr>
          <w:rFonts w:ascii="Sakkal Majalla" w:hAnsi="Sakkal Majalla"/>
          <w:b/>
          <w:bCs/>
          <w:sz w:val="34"/>
        </w:rPr>
        <w:t>:</w:t>
      </w:r>
    </w:p>
    <w:p w14:paraId="51E0DAEF"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1: تحديد المشكلة</w:t>
      </w:r>
    </w:p>
    <w:p w14:paraId="3A3BD698"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المشكلة: ارتفاع معدّل التخلّي عن سلّة التسوّق إلى 75</w:t>
      </w:r>
      <w:r w:rsidRPr="009A2A28">
        <w:rPr>
          <w:rFonts w:ascii="Sakkal Majalla" w:hAnsi="Sakkal Majalla"/>
          <w:sz w:val="34"/>
        </w:rPr>
        <w:t>%.</w:t>
      </w:r>
    </w:p>
    <w:p w14:paraId="24A461E8"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السؤال الأساسي: "لماذا لا يُكمل العملاء عمليّات الشراء؟</w:t>
      </w:r>
      <w:r w:rsidRPr="009A2A28">
        <w:rPr>
          <w:rFonts w:ascii="Sakkal Majalla" w:hAnsi="Sakkal Majalla"/>
          <w:sz w:val="34"/>
        </w:rPr>
        <w:t>"</w:t>
      </w:r>
    </w:p>
    <w:p w14:paraId="514CCF35"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نوع التحليل: وصفي وتشخيصي</w:t>
      </w:r>
      <w:r w:rsidRPr="009A2A28">
        <w:rPr>
          <w:rFonts w:ascii="Sakkal Majalla" w:hAnsi="Sakkal Majalla"/>
          <w:sz w:val="34"/>
        </w:rPr>
        <w:t>.</w:t>
      </w:r>
    </w:p>
    <w:p w14:paraId="0AB5FA80"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2: جمع البيانات</w:t>
      </w:r>
    </w:p>
    <w:p w14:paraId="0257B69A"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جمع بيانات من أنظمة التحليلات</w:t>
      </w:r>
      <w:r w:rsidRPr="009A2A28">
        <w:rPr>
          <w:rFonts w:ascii="Sakkal Majalla" w:hAnsi="Sakkal Majalla"/>
          <w:sz w:val="34"/>
        </w:rPr>
        <w:t xml:space="preserve"> (Google Analytics).</w:t>
      </w:r>
    </w:p>
    <w:p w14:paraId="7A04EAF6"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بيانات سلوك المستخدمين (أين يتوقّفون في رحلة الشراء)</w:t>
      </w:r>
      <w:r w:rsidRPr="009A2A28">
        <w:rPr>
          <w:rFonts w:ascii="Sakkal Majalla" w:hAnsi="Sakkal Majalla"/>
          <w:sz w:val="34"/>
        </w:rPr>
        <w:t>.</w:t>
      </w:r>
    </w:p>
    <w:p w14:paraId="29B6E857"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تعليقات العملاء والشكاوى</w:t>
      </w:r>
      <w:r w:rsidRPr="009A2A28">
        <w:rPr>
          <w:rFonts w:ascii="Sakkal Majalla" w:hAnsi="Sakkal Majalla"/>
          <w:sz w:val="34"/>
        </w:rPr>
        <w:t>.</w:t>
      </w:r>
    </w:p>
    <w:p w14:paraId="68FC1DA8"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بيانات المنافسين (الأسعار، خيارات الدفع)</w:t>
      </w:r>
      <w:r w:rsidRPr="009A2A28">
        <w:rPr>
          <w:rFonts w:ascii="Sakkal Majalla" w:hAnsi="Sakkal Majalla"/>
          <w:sz w:val="34"/>
        </w:rPr>
        <w:t>.</w:t>
      </w:r>
    </w:p>
    <w:p w14:paraId="2B0A9DE2"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3: تنظيف ومعالجة البيانات</w:t>
      </w:r>
    </w:p>
    <w:p w14:paraId="5157B780"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إزالة البيانات المكرّرة أو غير الكاملة</w:t>
      </w:r>
      <w:r w:rsidRPr="009A2A28">
        <w:rPr>
          <w:rFonts w:ascii="Sakkal Majalla" w:hAnsi="Sakkal Majalla"/>
          <w:sz w:val="34"/>
        </w:rPr>
        <w:t>.</w:t>
      </w:r>
    </w:p>
    <w:p w14:paraId="2D277F85"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توحيد صيغ التواريخ والأوقات</w:t>
      </w:r>
      <w:r w:rsidRPr="009A2A28">
        <w:rPr>
          <w:rFonts w:ascii="Sakkal Majalla" w:hAnsi="Sakkal Majalla"/>
          <w:sz w:val="34"/>
        </w:rPr>
        <w:t>.</w:t>
      </w:r>
    </w:p>
    <w:p w14:paraId="5F53D8DF"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معالجة القيم الشاذّة (مثل جلسات تصفّح غير طبيعيّة من برامج روبوت)</w:t>
      </w:r>
      <w:r w:rsidRPr="009A2A28">
        <w:rPr>
          <w:rFonts w:ascii="Sakkal Majalla" w:hAnsi="Sakkal Majalla"/>
          <w:sz w:val="34"/>
        </w:rPr>
        <w:t>.</w:t>
      </w:r>
    </w:p>
    <w:p w14:paraId="2EB3CEC3"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4: الاستكشاف والتحليل</w:t>
      </w:r>
    </w:p>
    <w:p w14:paraId="430FC9F5"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sz w:val="34"/>
          <w:rtl/>
        </w:rPr>
        <w:t>تحليل وصفي: 60% من العملاء يتخلّون عن السلّة في صفحة الدفع</w:t>
      </w:r>
      <w:r w:rsidRPr="009A2A28">
        <w:rPr>
          <w:rFonts w:ascii="Sakkal Majalla" w:hAnsi="Sakkal Majalla"/>
          <w:sz w:val="34"/>
        </w:rPr>
        <w:t>.</w:t>
      </w:r>
    </w:p>
    <w:p w14:paraId="4FC3A1E8"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sz w:val="34"/>
          <w:rtl/>
        </w:rPr>
        <w:t>تحليل تشخيصي: الأسباب المحتملة</w:t>
      </w:r>
      <w:r w:rsidRPr="009A2A28">
        <w:rPr>
          <w:rFonts w:ascii="Sakkal Majalla" w:hAnsi="Sakkal Majalla"/>
          <w:sz w:val="34"/>
        </w:rPr>
        <w:t xml:space="preserve">: </w:t>
      </w:r>
    </w:p>
    <w:p w14:paraId="1F271C52"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lastRenderedPageBreak/>
        <w:t>خيارات دفع محدودة</w:t>
      </w:r>
      <w:r w:rsidRPr="009A2A28">
        <w:rPr>
          <w:rFonts w:ascii="Sakkal Majalla" w:hAnsi="Sakkal Majalla"/>
          <w:sz w:val="34"/>
        </w:rPr>
        <w:t>.</w:t>
      </w:r>
    </w:p>
    <w:p w14:paraId="3A7643DD"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رسوم شحن مفاجئة وغير واضحة</w:t>
      </w:r>
      <w:r w:rsidRPr="009A2A28">
        <w:rPr>
          <w:rFonts w:ascii="Sakkal Majalla" w:hAnsi="Sakkal Majalla"/>
          <w:sz w:val="34"/>
        </w:rPr>
        <w:t>.</w:t>
      </w:r>
    </w:p>
    <w:p w14:paraId="66165976"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عمليّة دفع معقّدة (خطوات كثيرة)</w:t>
      </w:r>
      <w:r w:rsidRPr="009A2A28">
        <w:rPr>
          <w:rFonts w:ascii="Sakkal Majalla" w:hAnsi="Sakkal Majalla"/>
          <w:sz w:val="34"/>
        </w:rPr>
        <w:t>.</w:t>
      </w:r>
    </w:p>
    <w:p w14:paraId="0272FE74"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بطء في تحميل الصفحة</w:t>
      </w:r>
      <w:r w:rsidRPr="009A2A28">
        <w:rPr>
          <w:rFonts w:ascii="Sakkal Majalla" w:hAnsi="Sakkal Majalla"/>
          <w:sz w:val="34"/>
        </w:rPr>
        <w:t>.</w:t>
      </w:r>
    </w:p>
    <w:p w14:paraId="109861EA"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استخدام تحليل المسار</w:t>
      </w:r>
      <w:r w:rsidRPr="009A2A28">
        <w:rPr>
          <w:rFonts w:ascii="Sakkal Majalla" w:hAnsi="Sakkal Majalla"/>
          <w:sz w:val="34"/>
        </w:rPr>
        <w:t xml:space="preserve"> (Path Analysis) </w:t>
      </w:r>
      <w:r w:rsidRPr="009A2A28">
        <w:rPr>
          <w:rFonts w:ascii="Sakkal Majalla" w:hAnsi="Sakkal Majalla"/>
          <w:sz w:val="34"/>
          <w:rtl/>
        </w:rPr>
        <w:t>وتقنيّات التعلّم الآلي لتحديد النقاط الدقيقة التي يُغادر فيها العملاء</w:t>
      </w:r>
      <w:r w:rsidRPr="009A2A28">
        <w:rPr>
          <w:rFonts w:ascii="Sakkal Majalla" w:hAnsi="Sakkal Majalla"/>
          <w:sz w:val="34"/>
        </w:rPr>
        <w:t>.</w:t>
      </w:r>
    </w:p>
    <w:p w14:paraId="40F10336"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5: النمذجة والتنبّؤ</w:t>
      </w:r>
    </w:p>
    <w:p w14:paraId="7914F7BE"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sz w:val="34"/>
          <w:rtl/>
        </w:rPr>
        <w:t>بناء نموذج تعلّم آلي للتنبّؤ بالعملاء المعرّضين للتخلّي عن السلّة قبل حدوثه</w:t>
      </w:r>
      <w:r w:rsidRPr="009A2A28">
        <w:rPr>
          <w:rFonts w:ascii="Sakkal Majalla" w:hAnsi="Sakkal Majalla"/>
          <w:sz w:val="34"/>
        </w:rPr>
        <w:t>.</w:t>
      </w:r>
    </w:p>
    <w:p w14:paraId="34713F04"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sz w:val="34"/>
          <w:rtl/>
        </w:rPr>
        <w:t>تحديد العوامل الأكثر تأثيراً في قرار الشراء</w:t>
      </w:r>
      <w:r w:rsidRPr="009A2A28">
        <w:rPr>
          <w:rFonts w:ascii="Sakkal Majalla" w:hAnsi="Sakkal Majalla"/>
          <w:sz w:val="34"/>
        </w:rPr>
        <w:t>.</w:t>
      </w:r>
    </w:p>
    <w:p w14:paraId="778B5431"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استخدام نماذج مثل</w:t>
      </w:r>
      <w:r w:rsidRPr="009A2A28">
        <w:rPr>
          <w:rFonts w:ascii="Sakkal Majalla" w:hAnsi="Sakkal Majalla"/>
          <w:sz w:val="34"/>
        </w:rPr>
        <w:t xml:space="preserve"> Random Forest </w:t>
      </w:r>
      <w:r w:rsidRPr="009A2A28">
        <w:rPr>
          <w:rFonts w:ascii="Sakkal Majalla" w:hAnsi="Sakkal Majalla"/>
          <w:sz w:val="34"/>
          <w:rtl/>
        </w:rPr>
        <w:t>أو</w:t>
      </w:r>
      <w:r w:rsidRPr="009A2A28">
        <w:rPr>
          <w:rFonts w:ascii="Sakkal Majalla" w:hAnsi="Sakkal Majalla"/>
          <w:sz w:val="34"/>
        </w:rPr>
        <w:t xml:space="preserve"> Neural Networks </w:t>
      </w:r>
      <w:r w:rsidRPr="009A2A28">
        <w:rPr>
          <w:rFonts w:ascii="Sakkal Majalla" w:hAnsi="Sakkal Majalla"/>
          <w:sz w:val="34"/>
          <w:rtl/>
        </w:rPr>
        <w:t>لتحليل مئات المتغيّرات في وقت واحد</w:t>
      </w:r>
      <w:r w:rsidRPr="009A2A28">
        <w:rPr>
          <w:rFonts w:ascii="Sakkal Majalla" w:hAnsi="Sakkal Majalla"/>
          <w:sz w:val="34"/>
        </w:rPr>
        <w:t>.</w:t>
      </w:r>
    </w:p>
    <w:p w14:paraId="3729D08A"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6: التواصل واتّخاذ القرار</w:t>
      </w:r>
    </w:p>
    <w:p w14:paraId="5A3217F8" w14:textId="77777777" w:rsidR="009A2A28" w:rsidRPr="009A2A28" w:rsidRDefault="009A2A28">
      <w:pPr>
        <w:numPr>
          <w:ilvl w:val="0"/>
          <w:numId w:val="32"/>
        </w:numPr>
        <w:spacing w:after="160" w:line="259" w:lineRule="auto"/>
        <w:jc w:val="left"/>
        <w:rPr>
          <w:rFonts w:ascii="Sakkal Majalla" w:hAnsi="Sakkal Majalla"/>
          <w:sz w:val="34"/>
        </w:rPr>
      </w:pPr>
      <w:r w:rsidRPr="009A2A28">
        <w:rPr>
          <w:rFonts w:ascii="Sakkal Majalla" w:hAnsi="Sakkal Majalla"/>
          <w:b/>
          <w:bCs/>
          <w:sz w:val="34"/>
          <w:rtl/>
        </w:rPr>
        <w:t>التوصيات الإرشاديّة</w:t>
      </w:r>
      <w:r w:rsidRPr="009A2A28">
        <w:rPr>
          <w:rFonts w:ascii="Sakkal Majalla" w:hAnsi="Sakkal Majalla"/>
          <w:b/>
          <w:bCs/>
          <w:sz w:val="34"/>
        </w:rPr>
        <w:t>:</w:t>
      </w:r>
      <w:r w:rsidRPr="009A2A28">
        <w:rPr>
          <w:rFonts w:ascii="Sakkal Majalla" w:hAnsi="Sakkal Majalla"/>
          <w:sz w:val="34"/>
        </w:rPr>
        <w:t xml:space="preserve"> </w:t>
      </w:r>
    </w:p>
    <w:p w14:paraId="4ECE7D21"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إضافة خيارات دفع أكثر تنوّعاً</w:t>
      </w:r>
      <w:r w:rsidRPr="009A2A28">
        <w:rPr>
          <w:rFonts w:ascii="Sakkal Majalla" w:hAnsi="Sakkal Majalla"/>
          <w:sz w:val="34"/>
        </w:rPr>
        <w:t xml:space="preserve"> (Apple Pay, PayPal</w:t>
      </w:r>
      <w:r w:rsidRPr="009A2A28">
        <w:rPr>
          <w:rFonts w:ascii="Sakkal Majalla" w:hAnsi="Sakkal Majalla"/>
          <w:sz w:val="34"/>
          <w:rtl/>
        </w:rPr>
        <w:t>، الدفع عند الاستلام</w:t>
      </w:r>
      <w:r w:rsidRPr="009A2A28">
        <w:rPr>
          <w:rFonts w:ascii="Sakkal Majalla" w:hAnsi="Sakkal Majalla"/>
          <w:sz w:val="34"/>
        </w:rPr>
        <w:t>).</w:t>
      </w:r>
    </w:p>
    <w:p w14:paraId="62A33460"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عرض رسوم الشحن بوضوح من البداية</w:t>
      </w:r>
      <w:r w:rsidRPr="009A2A28">
        <w:rPr>
          <w:rFonts w:ascii="Sakkal Majalla" w:hAnsi="Sakkal Majalla"/>
          <w:sz w:val="34"/>
        </w:rPr>
        <w:t>.</w:t>
      </w:r>
    </w:p>
    <w:p w14:paraId="2A1D3B77"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تبسيط عمليّة الدفع إلى 3 خطوات فقط</w:t>
      </w:r>
      <w:r w:rsidRPr="009A2A28">
        <w:rPr>
          <w:rFonts w:ascii="Sakkal Majalla" w:hAnsi="Sakkal Majalla"/>
          <w:sz w:val="34"/>
        </w:rPr>
        <w:t>.</w:t>
      </w:r>
    </w:p>
    <w:p w14:paraId="3E7F0FFC"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تحسين سرعة تحميل الصفحات</w:t>
      </w:r>
      <w:r w:rsidRPr="009A2A28">
        <w:rPr>
          <w:rFonts w:ascii="Sakkal Majalla" w:hAnsi="Sakkal Majalla"/>
          <w:sz w:val="34"/>
        </w:rPr>
        <w:t>.</w:t>
      </w:r>
    </w:p>
    <w:p w14:paraId="2B950287"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إطلاق حملة تذكير تلقائيّة</w:t>
      </w:r>
      <w:r w:rsidRPr="009A2A28">
        <w:rPr>
          <w:rFonts w:ascii="Sakkal Majalla" w:hAnsi="Sakkal Majalla"/>
          <w:sz w:val="34"/>
        </w:rPr>
        <w:t xml:space="preserve"> (</w:t>
      </w:r>
      <w:r w:rsidRPr="009A2A28">
        <w:rPr>
          <w:rFonts w:ascii="Sakkal Majalla" w:hAnsi="Sakkal Majalla"/>
          <w:sz w:val="34"/>
          <w:rtl/>
        </w:rPr>
        <w:t>باستخدام</w:t>
      </w:r>
      <w:r w:rsidRPr="009A2A28">
        <w:rPr>
          <w:rFonts w:ascii="Sakkal Majalla" w:hAnsi="Sakkal Majalla"/>
          <w:sz w:val="34"/>
        </w:rPr>
        <w:t xml:space="preserve"> AI) </w:t>
      </w:r>
      <w:r w:rsidRPr="009A2A28">
        <w:rPr>
          <w:rFonts w:ascii="Sakkal Majalla" w:hAnsi="Sakkal Majalla"/>
          <w:sz w:val="34"/>
          <w:rtl/>
        </w:rPr>
        <w:t>للعملاء الذين تركوا السلّة، مع عروض مخصّصة</w:t>
      </w:r>
      <w:r w:rsidRPr="009A2A28">
        <w:rPr>
          <w:rFonts w:ascii="Sakkal Majalla" w:hAnsi="Sakkal Majalla"/>
          <w:sz w:val="34"/>
        </w:rPr>
        <w:t>.</w:t>
      </w:r>
    </w:p>
    <w:p w14:paraId="0E8EAF91" w14:textId="77777777" w:rsidR="009A2A28" w:rsidRDefault="009A2A28">
      <w:pPr>
        <w:numPr>
          <w:ilvl w:val="0"/>
          <w:numId w:val="32"/>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أتمتة إرسال رسائل تذكير مخصّصة للعملاء بناءً على سلوكهم وتفضيلاتهم</w:t>
      </w:r>
      <w:r w:rsidRPr="009A2A28">
        <w:rPr>
          <w:rFonts w:ascii="Sakkal Majalla" w:hAnsi="Sakkal Majalla"/>
          <w:sz w:val="34"/>
        </w:rPr>
        <w:t>.</w:t>
      </w:r>
    </w:p>
    <w:p w14:paraId="2C482A74" w14:textId="09978827" w:rsidR="009A2A28" w:rsidRPr="009A2A28" w:rsidRDefault="00BF4A65" w:rsidP="009A2A28">
      <w:pPr>
        <w:spacing w:after="160" w:line="259" w:lineRule="auto"/>
        <w:jc w:val="left"/>
        <w:rPr>
          <w:rFonts w:ascii="Sakkal Majalla" w:hAnsi="Sakkal Majalla"/>
          <w:sz w:val="34"/>
        </w:rPr>
      </w:pPr>
      <w:r>
        <w:rPr>
          <w:noProof/>
        </w:rPr>
        <w:lastRenderedPageBreak/>
        <w:drawing>
          <wp:anchor distT="0" distB="0" distL="114300" distR="114300" simplePos="0" relativeHeight="252849152" behindDoc="0" locked="0" layoutInCell="1" allowOverlap="1" wp14:anchorId="5913C1F3" wp14:editId="102264BF">
            <wp:simplePos x="0" y="0"/>
            <wp:positionH relativeFrom="column">
              <wp:posOffset>-120650</wp:posOffset>
            </wp:positionH>
            <wp:positionV relativeFrom="paragraph">
              <wp:posOffset>882650</wp:posOffset>
            </wp:positionV>
            <wp:extent cx="952500" cy="952500"/>
            <wp:effectExtent l="0" t="0" r="0" b="0"/>
            <wp:wrapSquare wrapText="bothSides"/>
            <wp:docPr id="1945497406" name="صورة 266" descr="Delivery tru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livery truck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2A28" w:rsidRPr="00B9790F">
        <w:rPr>
          <w:noProof/>
        </w:rPr>
        <mc:AlternateContent>
          <mc:Choice Requires="wpg">
            <w:drawing>
              <wp:inline distT="0" distB="0" distL="0" distR="0" wp14:anchorId="6DCCB5E4" wp14:editId="616AE642">
                <wp:extent cx="5711825" cy="737619"/>
                <wp:effectExtent l="0" t="0" r="22225" b="24765"/>
                <wp:docPr id="10727525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800136589" name="مجموعة 881967268"/>
                        <wpg:cNvGrpSpPr/>
                        <wpg:grpSpPr>
                          <a:xfrm>
                            <a:off x="0" y="165301"/>
                            <a:ext cx="5711825" cy="572318"/>
                            <a:chOff x="0" y="165256"/>
                            <a:chExt cx="6312597" cy="633733"/>
                          </a:xfrm>
                        </wpg:grpSpPr>
                        <wps:wsp>
                          <wps:cNvPr id="78790787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7904761" name="مربع نص 2043426344"/>
                          <wps:cNvSpPr txBox="1"/>
                          <wps:spPr>
                            <a:xfrm>
                              <a:off x="3184368" y="165256"/>
                              <a:ext cx="2073788" cy="453526"/>
                            </a:xfrm>
                            <a:prstGeom prst="rect">
                              <a:avLst/>
                            </a:prstGeom>
                            <a:noFill/>
                          </wps:spPr>
                          <wps:txbx>
                            <w:txbxContent>
                              <w:p w14:paraId="1FA19C3A" w14:textId="77777777" w:rsidR="009A2A28" w:rsidRDefault="009A2A28" w:rsidP="009A2A2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09790753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50089294" name="Picture 1717196180" descr="Submission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CCB5E4" id="Group 66" o:spid="_x0000_s130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">
                <v:group id="مجموعة 881967268" o:spid="_x0000_s1309" style="position:absolute;top:1653;width:57118;height:5723" coordorigin=",1652"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">
                  <v:roundrect id="مستطيل مستدير الزوايا 769901" o:spid="_x0000_s131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" fillcolor="#168489" strokecolor="#168489" strokeweight="1pt">
                    <v:stroke joinstyle="miter"/>
                  </v:roundrect>
                  <v:shape id="مربع نص 2043426344" o:spid="_x0000_s1311" type="#_x0000_t202" style="position:absolute;left:31843;top:1652;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" filled="f" stroked="f">
                    <v:textbox style="mso-fit-shape-to-text:t">
                      <w:txbxContent>
                        <w:p w14:paraId="1FA19C3A" w14:textId="77777777" w:rsidR="009A2A28" w:rsidRDefault="009A2A28" w:rsidP="009A2A2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1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" fillcolor="#168489" strokecolor="#168489" strokeweight="1pt">
                    <v:stroke joinstyle="miter"/>
                  </v:roundrect>
                </v:group>
                <v:shape id="Picture 1717196180" o:spid="_x0000_s131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">
                  <v:imagedata r:id="rId140" o:title="Submission "/>
                </v:shape>
                <w10:anchorlock/>
              </v:group>
            </w:pict>
          </mc:Fallback>
        </mc:AlternateContent>
      </w:r>
    </w:p>
    <w:p w14:paraId="2526A48A" w14:textId="4B39F5CD" w:rsidR="009A2A28" w:rsidRPr="009A2A28" w:rsidRDefault="009A2A28" w:rsidP="009A2A28">
      <w:pPr>
        <w:rPr>
          <w:rFonts w:ascii="Sakkal Majalla" w:hAnsi="Sakkal Majalla"/>
          <w:b/>
          <w:bCs/>
          <w:sz w:val="34"/>
        </w:rPr>
      </w:pPr>
      <w:r w:rsidRPr="009A2A28">
        <w:rPr>
          <w:rFonts w:ascii="Sakkal Majalla" w:hAnsi="Sakkal Majalla"/>
          <w:b/>
          <w:bCs/>
          <w:sz w:val="34"/>
          <w:rtl/>
        </w:rPr>
        <w:t>دراسة حالة تقويميّة</w:t>
      </w:r>
      <w:r w:rsidRPr="009A2A28">
        <w:rPr>
          <w:rFonts w:ascii="Sakkal Majalla" w:hAnsi="Sakkal Majalla"/>
          <w:b/>
          <w:bCs/>
          <w:sz w:val="34"/>
        </w:rPr>
        <w:t>:</w:t>
      </w:r>
    </w:p>
    <w:p w14:paraId="56831634" w14:textId="7B6AF78A" w:rsidR="009A2A28" w:rsidRPr="009A2A28" w:rsidRDefault="009A2A28" w:rsidP="009A2A28">
      <w:pPr>
        <w:rPr>
          <w:rFonts w:ascii="Sakkal Majalla" w:hAnsi="Sakkal Majalla"/>
          <w:sz w:val="34"/>
        </w:rPr>
      </w:pPr>
      <w:r w:rsidRPr="009A2A28">
        <w:rPr>
          <w:rFonts w:ascii="Sakkal Majalla" w:hAnsi="Sakkal Majalla"/>
          <w:b/>
          <w:bCs/>
          <w:sz w:val="34"/>
          <w:rtl/>
        </w:rPr>
        <w:t>شركة "نقل ذكي" لخدمات التوصيل</w:t>
      </w:r>
      <w:r w:rsidR="00BF4A65" w:rsidRPr="00BF4A65">
        <w:t xml:space="preserve"> </w:t>
      </w:r>
    </w:p>
    <w:p w14:paraId="7DF79B15" w14:textId="77777777" w:rsidR="009A2A28" w:rsidRPr="009A2A28" w:rsidRDefault="009A2A28" w:rsidP="009A2A28">
      <w:pPr>
        <w:rPr>
          <w:rFonts w:ascii="Sakkal Majalla" w:hAnsi="Sakkal Majalla"/>
          <w:sz w:val="34"/>
        </w:rPr>
      </w:pPr>
      <w:r w:rsidRPr="009A2A28">
        <w:rPr>
          <w:rFonts w:ascii="Sakkal Majalla" w:hAnsi="Sakkal Majalla"/>
          <w:sz w:val="34"/>
          <w:rtl/>
        </w:rPr>
        <w:t>شركة "نقل ذكي" هي شركة توصيل طلبات تعمل في عدّة مدن. تواجه الشركة مشكلة في تحسين أوقات التوصيل وتقليل التكاليف. لديها البيانات التالية</w:t>
      </w:r>
      <w:r w:rsidRPr="009A2A28">
        <w:rPr>
          <w:rFonts w:ascii="Sakkal Majalla" w:hAnsi="Sakkal Majalla"/>
          <w:sz w:val="34"/>
        </w:rPr>
        <w:t>:</w:t>
      </w:r>
    </w:p>
    <w:p w14:paraId="1F057ECD"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سجلّات الطلبات اليوميّة (العدد، الموقع، الوقت)</w:t>
      </w:r>
      <w:r w:rsidRPr="009A2A28">
        <w:rPr>
          <w:rFonts w:ascii="Sakkal Majalla" w:hAnsi="Sakkal Majalla"/>
          <w:sz w:val="34"/>
        </w:rPr>
        <w:t>.</w:t>
      </w:r>
    </w:p>
    <w:p w14:paraId="30DE2FDA"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السائقين (المواقع، أوقات التسليم، استهلاك الوقود)</w:t>
      </w:r>
      <w:r w:rsidRPr="009A2A28">
        <w:rPr>
          <w:rFonts w:ascii="Sakkal Majalla" w:hAnsi="Sakkal Majalla"/>
          <w:sz w:val="34"/>
        </w:rPr>
        <w:t>.</w:t>
      </w:r>
    </w:p>
    <w:p w14:paraId="56DE8C92"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الطرق وحركة المرور التاريخيّة</w:t>
      </w:r>
      <w:r w:rsidRPr="009A2A28">
        <w:rPr>
          <w:rFonts w:ascii="Sakkal Majalla" w:hAnsi="Sakkal Majalla"/>
          <w:sz w:val="34"/>
        </w:rPr>
        <w:t>.</w:t>
      </w:r>
    </w:p>
    <w:p w14:paraId="32C396BB"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تقييمات العملاء وشكاواهم</w:t>
      </w:r>
      <w:r w:rsidRPr="009A2A28">
        <w:rPr>
          <w:rFonts w:ascii="Sakkal Majalla" w:hAnsi="Sakkal Majalla"/>
          <w:sz w:val="34"/>
        </w:rPr>
        <w:t>.</w:t>
      </w:r>
    </w:p>
    <w:p w14:paraId="147A47AC"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الطقس</w:t>
      </w:r>
      <w:r w:rsidRPr="009A2A28">
        <w:rPr>
          <w:rFonts w:ascii="Sakkal Majalla" w:hAnsi="Sakkal Majalla"/>
          <w:sz w:val="34"/>
        </w:rPr>
        <w:t>.</w:t>
      </w:r>
    </w:p>
    <w:p w14:paraId="321C4CC1" w14:textId="77777777" w:rsidR="009A2A28" w:rsidRPr="009A2A28" w:rsidRDefault="009A2A28" w:rsidP="009A2A28">
      <w:pPr>
        <w:rPr>
          <w:rFonts w:ascii="Sakkal Majalla" w:hAnsi="Sakkal Majalla"/>
          <w:sz w:val="34"/>
        </w:rPr>
      </w:pPr>
      <w:r w:rsidRPr="009A2A28">
        <w:rPr>
          <w:rFonts w:ascii="Sakkal Majalla" w:hAnsi="Sakkal Majalla"/>
          <w:sz w:val="34"/>
          <w:rtl/>
        </w:rPr>
        <w:t>تريد الشركة استخدام تحليل البيانات والذكاء الاصطناعي لتحسين عمليّاتها</w:t>
      </w:r>
      <w:r w:rsidRPr="009A2A28">
        <w:rPr>
          <w:rFonts w:ascii="Sakkal Majalla" w:hAnsi="Sakkal Majalla"/>
          <w:sz w:val="34"/>
        </w:rPr>
        <w:t>.</w:t>
      </w:r>
    </w:p>
    <w:p w14:paraId="780ACDEE"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الأوّل: ما هو نوع التحليل الذي يجب أن تبدأ به الشركة لفهم الوضع الحالي؟ وضّح إجابتك مع مثال محدّد من الحالة.</w:t>
      </w:r>
    </w:p>
    <w:p w14:paraId="19107613" w14:textId="77777777" w:rsidR="009A2A28" w:rsidRPr="009A2A28" w:rsidRDefault="009A2A28" w:rsidP="009A2A28">
      <w:pPr>
        <w:rPr>
          <w:rFonts w:ascii="Sakkal Majalla" w:hAnsi="Sakkal Majalla"/>
          <w:color w:val="C00000"/>
          <w:sz w:val="34"/>
        </w:rPr>
      </w:pPr>
      <w:r w:rsidRPr="009A2A28">
        <w:rPr>
          <w:rFonts w:ascii="Sakkal Majalla" w:hAnsi="Sakkal Majalla"/>
          <w:color w:val="C00000"/>
          <w:sz w:val="34"/>
          <w:rtl/>
        </w:rPr>
        <w:t>الإجابة النموذجيّة:</w:t>
      </w:r>
    </w:p>
    <w:p w14:paraId="60CA4F2D" w14:textId="649090D0" w:rsidR="009A2A28" w:rsidRPr="009A2A28" w:rsidRDefault="009A2A28" w:rsidP="009A2A28">
      <w:pPr>
        <w:rPr>
          <w:rFonts w:ascii="Sakkal Majalla" w:hAnsi="Sakkal Majalla"/>
          <w:sz w:val="34"/>
        </w:rPr>
      </w:pPr>
      <w:r w:rsidRPr="009A2A28">
        <w:rPr>
          <w:rFonts w:ascii="Sakkal Majalla" w:hAnsi="Sakkal Majalla"/>
          <w:sz w:val="34"/>
          <w:rtl/>
        </w:rPr>
        <w:t xml:space="preserve"> التحليل الوصفي (</w:t>
      </w:r>
      <w:r w:rsidRPr="009A2A28">
        <w:rPr>
          <w:rFonts w:ascii="Sakkal Majalla" w:hAnsi="Sakkal Majalla"/>
          <w:sz w:val="34"/>
        </w:rPr>
        <w:t>Descriptive Analytics</w:t>
      </w:r>
      <w:r w:rsidRPr="009A2A28">
        <w:rPr>
          <w:rFonts w:ascii="Sakkal Majalla" w:hAnsi="Sakkal Majalla"/>
          <w:sz w:val="34"/>
          <w:rtl/>
        </w:rPr>
        <w:t>). يجب على الشركة أن تبدأ بفهم "ماذا حدث؟" من خلال تحليل البيانات التاريخيّة. مثلاً: حساب متوسّط وقت التوصيل في كلّ مدينة، تحديد ساعات الذروة، معرفة المناطق التي تستغرق أطول وقت في التوصيل، وتحليل معدّلات رضا العملاء في الفترات المختلفة. هذا التحليل يُوفّر الأساس لفهم المشكلة قبل البحث عن الحلول.</w:t>
      </w:r>
    </w:p>
    <w:p w14:paraId="4C4C65F0" w14:textId="77777777" w:rsidR="009A2A28" w:rsidRPr="009A2A28" w:rsidRDefault="009A2A28" w:rsidP="009A2A28">
      <w:pPr>
        <w:keepNext/>
        <w:pageBreakBefore/>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lastRenderedPageBreak/>
        <w:t>السؤال الثاني: في أيّ مرحلة من دورة حياة تحليل البيانات يُصبح تنظيف البيانات ضروريّاً؟ اذكر</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ثلاث مشاكل محتملة قد تواجهها الشركة في بياناتها.</w:t>
      </w:r>
    </w:p>
    <w:p w14:paraId="1D79FE14" w14:textId="77777777" w:rsidR="009A2A28" w:rsidRPr="009A2A28" w:rsidRDefault="009A2A28" w:rsidP="009A2A28">
      <w:pPr>
        <w:rPr>
          <w:rFonts w:ascii="Sakkal Majalla" w:hAnsi="Sakkal Majalla"/>
          <w:color w:val="C00000"/>
          <w:sz w:val="34"/>
        </w:rPr>
      </w:pPr>
      <w:r w:rsidRPr="009A2A28">
        <w:rPr>
          <w:rFonts w:ascii="Sakkal Majalla" w:hAnsi="Sakkal Majalla"/>
          <w:color w:val="C00000"/>
          <w:sz w:val="34"/>
          <w:rtl/>
        </w:rPr>
        <w:t>الإجابة النموذجيّة:</w:t>
      </w:r>
    </w:p>
    <w:p w14:paraId="29EF73F1" w14:textId="278E69B5" w:rsidR="009A2A28" w:rsidRPr="009A2A28" w:rsidRDefault="009A2A28" w:rsidP="009A2A28">
      <w:pPr>
        <w:rPr>
          <w:rFonts w:ascii="Sakkal Majalla" w:hAnsi="Sakkal Majalla"/>
          <w:sz w:val="34"/>
          <w:rtl/>
        </w:rPr>
      </w:pPr>
      <w:r w:rsidRPr="009A2A28">
        <w:rPr>
          <w:rFonts w:ascii="Sakkal Majalla" w:hAnsi="Sakkal Majalla"/>
          <w:sz w:val="34"/>
          <w:rtl/>
        </w:rPr>
        <w:t xml:space="preserve"> مرحلة تنظيف ومعالجة البيانات (المرحلة الثالثة). المشاكل المحتملة:</w:t>
      </w:r>
    </w:p>
    <w:p w14:paraId="623FB087" w14:textId="77777777" w:rsidR="009A2A28" w:rsidRPr="009A2A28" w:rsidRDefault="009A2A28" w:rsidP="009A2A28">
      <w:pPr>
        <w:rPr>
          <w:rFonts w:ascii="Sakkal Majalla" w:hAnsi="Sakkal Majalla"/>
          <w:sz w:val="34"/>
          <w:rtl/>
        </w:rPr>
      </w:pPr>
      <w:r w:rsidRPr="009A2A28">
        <w:rPr>
          <w:rFonts w:ascii="Sakkal Majalla" w:hAnsi="Sakkal Majalla"/>
          <w:sz w:val="34"/>
          <w:rtl/>
        </w:rPr>
        <w:t>1.</w:t>
      </w:r>
      <w:r w:rsidRPr="009A2A28">
        <w:rPr>
          <w:rFonts w:ascii="Sakkal Majalla" w:hAnsi="Sakkal Majalla"/>
          <w:sz w:val="34"/>
          <w:rtl/>
        </w:rPr>
        <w:tab/>
        <w:t>قيم مفقودة: بعض سجلّات الطلبات قد لا تحتوي على معلومات دقيقة عن موقع التسليم.</w:t>
      </w:r>
    </w:p>
    <w:p w14:paraId="40640BED" w14:textId="77777777" w:rsidR="009A2A28" w:rsidRPr="009A2A28" w:rsidRDefault="009A2A28" w:rsidP="009A2A28">
      <w:pPr>
        <w:rPr>
          <w:rFonts w:ascii="Sakkal Majalla" w:hAnsi="Sakkal Majalla"/>
          <w:sz w:val="34"/>
          <w:rtl/>
        </w:rPr>
      </w:pPr>
      <w:r w:rsidRPr="009A2A28">
        <w:rPr>
          <w:rFonts w:ascii="Sakkal Majalla" w:hAnsi="Sakkal Majalla"/>
          <w:sz w:val="34"/>
          <w:rtl/>
        </w:rPr>
        <w:t>2.</w:t>
      </w:r>
      <w:r w:rsidRPr="009A2A28">
        <w:rPr>
          <w:rFonts w:ascii="Sakkal Majalla" w:hAnsi="Sakkal Majalla"/>
          <w:sz w:val="34"/>
          <w:rtl/>
        </w:rPr>
        <w:tab/>
        <w:t>بيانات مكرّرة: تسجيل نفس الطلب مرّتين في النظام بسبب خطأ تقني.</w:t>
      </w:r>
    </w:p>
    <w:p w14:paraId="48701E0B" w14:textId="26833C61" w:rsidR="009A2A28" w:rsidRPr="009A2A28" w:rsidRDefault="009A2A28" w:rsidP="009A2A28">
      <w:pPr>
        <w:rPr>
          <w:rFonts w:ascii="Sakkal Majalla" w:hAnsi="Sakkal Majalla"/>
          <w:sz w:val="34"/>
        </w:rPr>
      </w:pPr>
      <w:r w:rsidRPr="009A2A28">
        <w:rPr>
          <w:rFonts w:ascii="Sakkal Majalla" w:hAnsi="Sakkal Majalla"/>
          <w:sz w:val="34"/>
          <w:rtl/>
        </w:rPr>
        <w:t>3.</w:t>
      </w:r>
      <w:r w:rsidRPr="009A2A28">
        <w:rPr>
          <w:rFonts w:ascii="Sakkal Majalla" w:hAnsi="Sakkal Majalla"/>
          <w:sz w:val="34"/>
          <w:rtl/>
        </w:rPr>
        <w:tab/>
        <w:t>قيم شاذّة: وجود أوقات توصيل غير طبيعيّة (مثل 10 ساعات) نتيجة خطأ في التسجيل أو ظروف استثنائيّة يجب معالجتها بشكل منفصل.</w:t>
      </w:r>
    </w:p>
    <w:p w14:paraId="103D5714"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الثالث: كيف يمكن للذكاء الاصطناعي أن يُساعد الشركة في تحسين أوقات التوصيل؟ اقترح</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حلّين محدّدين.</w:t>
      </w:r>
    </w:p>
    <w:p w14:paraId="1C424DE5" w14:textId="77777777" w:rsidR="009A2A28" w:rsidRPr="009A2A28" w:rsidRDefault="009A2A28" w:rsidP="009A2A28">
      <w:pPr>
        <w:rPr>
          <w:rFonts w:ascii="Sakkal Majalla" w:hAnsi="Sakkal Majalla"/>
          <w:color w:val="C00000"/>
          <w:sz w:val="34"/>
          <w:rtl/>
        </w:rPr>
      </w:pPr>
      <w:r w:rsidRPr="009A2A28">
        <w:rPr>
          <w:rFonts w:ascii="Sakkal Majalla" w:hAnsi="Sakkal Majalla"/>
          <w:color w:val="C00000"/>
          <w:sz w:val="34"/>
          <w:rtl/>
        </w:rPr>
        <w:t>الإجابة النموذجيّة:</w:t>
      </w:r>
    </w:p>
    <w:p w14:paraId="36B30370" w14:textId="77777777" w:rsidR="009A2A28" w:rsidRPr="009A2A28" w:rsidRDefault="009A2A28" w:rsidP="009A2A28">
      <w:pPr>
        <w:rPr>
          <w:rFonts w:ascii="Sakkal Majalla" w:hAnsi="Sakkal Majalla"/>
          <w:sz w:val="34"/>
          <w:rtl/>
        </w:rPr>
      </w:pPr>
      <w:r w:rsidRPr="009A2A28">
        <w:rPr>
          <w:rFonts w:ascii="Sakkal Majalla" w:hAnsi="Sakkal Majalla"/>
          <w:sz w:val="34"/>
          <w:rtl/>
        </w:rPr>
        <w:t>1.</w:t>
      </w:r>
      <w:r w:rsidRPr="009A2A28">
        <w:rPr>
          <w:rFonts w:ascii="Sakkal Majalla" w:hAnsi="Sakkal Majalla"/>
          <w:sz w:val="34"/>
          <w:rtl/>
        </w:rPr>
        <w:tab/>
        <w:t>التنبّؤ بحركة المرور: استخدام نماذج التعلّم الآلي لتحليل البيانات التاريخيّة لحركة المرور، بيانات الطقس، والأحداث الخاصّة (مثل المباريات أو المناسبات) للتنبّؤ بالازدحام في أوقات ومناطق محدّدة. هذا يُمكّن الشركة من توجيه السائقين عبر طرق أسرع.</w:t>
      </w:r>
    </w:p>
    <w:p w14:paraId="3267D0B8" w14:textId="3D5FD36A" w:rsidR="009A2A28" w:rsidRPr="009A2A28" w:rsidRDefault="009A2A28" w:rsidP="009A2A28">
      <w:pPr>
        <w:rPr>
          <w:rFonts w:ascii="Sakkal Majalla" w:hAnsi="Sakkal Majalla"/>
          <w:sz w:val="34"/>
          <w:rtl/>
        </w:rPr>
      </w:pPr>
      <w:r w:rsidRPr="009A2A28">
        <w:rPr>
          <w:rFonts w:ascii="Sakkal Majalla" w:hAnsi="Sakkal Majalla"/>
          <w:sz w:val="34"/>
          <w:rtl/>
        </w:rPr>
        <w:t>2.</w:t>
      </w:r>
      <w:r w:rsidRPr="009A2A28">
        <w:rPr>
          <w:rFonts w:ascii="Sakkal Majalla" w:hAnsi="Sakkal Majalla"/>
          <w:sz w:val="34"/>
          <w:rtl/>
        </w:rPr>
        <w:tab/>
        <w:t>تحسين توزيع الطلبات (</w:t>
      </w:r>
      <w:r w:rsidRPr="009A2A28">
        <w:rPr>
          <w:rFonts w:ascii="Sakkal Majalla" w:hAnsi="Sakkal Majalla"/>
          <w:sz w:val="34"/>
        </w:rPr>
        <w:t>Route Optimization</w:t>
      </w:r>
      <w:r w:rsidRPr="009A2A28">
        <w:rPr>
          <w:rFonts w:ascii="Sakkal Majalla" w:hAnsi="Sakkal Majalla"/>
          <w:sz w:val="34"/>
          <w:rtl/>
        </w:rPr>
        <w:t>): استخدام خوارزميّات الذكاء الاصطناعي لتوزيع الطلبات على السائقين بطريقة مثلى تُقلّل المسافة الإجماليّة المقطوعة والوقت المستغرق، مع الأخذ في الاعتبار موقع كلّ سائق، عدد الطلبات، وأولويّاتها.</w:t>
      </w:r>
    </w:p>
    <w:p w14:paraId="53BEE78D"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الرابع: ما الفرق بين التحليل التنبّؤي والتحليل الإرشادي؟ أعطِ مثالاً من دراسة الحالة لكلّ</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نوع.</w:t>
      </w:r>
    </w:p>
    <w:p w14:paraId="5DC5FBB7" w14:textId="77777777" w:rsidR="009A2A28" w:rsidRPr="009A2A28" w:rsidRDefault="009A2A28" w:rsidP="009A2A28">
      <w:pPr>
        <w:rPr>
          <w:rFonts w:ascii="Sakkal Majalla" w:hAnsi="Sakkal Majalla"/>
          <w:color w:val="C00000"/>
          <w:sz w:val="34"/>
          <w:rtl/>
        </w:rPr>
      </w:pPr>
      <w:r w:rsidRPr="009A2A28">
        <w:rPr>
          <w:rFonts w:ascii="Sakkal Majalla" w:hAnsi="Sakkal Majalla"/>
          <w:color w:val="C00000"/>
          <w:sz w:val="34"/>
          <w:rtl/>
        </w:rPr>
        <w:t>الإجابة النموذجيّة:</w:t>
      </w:r>
    </w:p>
    <w:p w14:paraId="0F56801D" w14:textId="77777777" w:rsidR="009A2A28" w:rsidRPr="009A2A28" w:rsidRDefault="009A2A28" w:rsidP="009A2A28">
      <w:pPr>
        <w:rPr>
          <w:rFonts w:ascii="Sakkal Majalla" w:hAnsi="Sakkal Majalla"/>
          <w:sz w:val="34"/>
          <w:rtl/>
        </w:rPr>
      </w:pPr>
      <w:r w:rsidRPr="009A2A28">
        <w:rPr>
          <w:rFonts w:ascii="Sakkal Majalla" w:hAnsi="Sakkal Majalla"/>
          <w:sz w:val="34"/>
          <w:rtl/>
        </w:rPr>
        <w:t>•</w:t>
      </w:r>
      <w:r w:rsidRPr="009A2A28">
        <w:rPr>
          <w:rFonts w:ascii="Sakkal Majalla" w:hAnsi="Sakkal Majalla"/>
          <w:sz w:val="34"/>
          <w:rtl/>
        </w:rPr>
        <w:tab/>
        <w:t>التحليل التنبّؤي (</w:t>
      </w:r>
      <w:r w:rsidRPr="009A2A28">
        <w:rPr>
          <w:rFonts w:ascii="Sakkal Majalla" w:hAnsi="Sakkal Majalla"/>
          <w:sz w:val="34"/>
        </w:rPr>
        <w:t>Predictive Analytics</w:t>
      </w:r>
      <w:r w:rsidRPr="009A2A28">
        <w:rPr>
          <w:rFonts w:ascii="Sakkal Majalla" w:hAnsi="Sakkal Majalla"/>
          <w:sz w:val="34"/>
          <w:rtl/>
        </w:rPr>
        <w:t>): يُجيب على سؤال "ماذا قد يحدث؟" - يتنبّأ بالنتائج المستقبليّة. مثال: التنبّؤ بعدد الطلبات المتوقّع في اليوم التالي بناءً على البيانات التاريخيّة والأنماط الموسميّة.</w:t>
      </w:r>
    </w:p>
    <w:p w14:paraId="5F1DC483" w14:textId="76A7522C" w:rsidR="009A2A28" w:rsidRPr="009A2A28" w:rsidRDefault="009A2A28" w:rsidP="009A2A28">
      <w:pPr>
        <w:rPr>
          <w:rFonts w:ascii="Sakkal Majalla" w:hAnsi="Sakkal Majalla"/>
          <w:sz w:val="34"/>
        </w:rPr>
      </w:pPr>
      <w:r w:rsidRPr="009A2A28">
        <w:rPr>
          <w:rFonts w:ascii="Sakkal Majalla" w:hAnsi="Sakkal Majalla"/>
          <w:sz w:val="34"/>
          <w:rtl/>
        </w:rPr>
        <w:t>•</w:t>
      </w:r>
      <w:r w:rsidRPr="009A2A28">
        <w:rPr>
          <w:rFonts w:ascii="Sakkal Majalla" w:hAnsi="Sakkal Majalla"/>
          <w:sz w:val="34"/>
          <w:rtl/>
        </w:rPr>
        <w:tab/>
        <w:t>التحليل الإرشادي (</w:t>
      </w:r>
      <w:r w:rsidRPr="009A2A28">
        <w:rPr>
          <w:rFonts w:ascii="Sakkal Majalla" w:hAnsi="Sakkal Majalla"/>
          <w:sz w:val="34"/>
        </w:rPr>
        <w:t>Prescriptive Analytics</w:t>
      </w:r>
      <w:r w:rsidRPr="009A2A28">
        <w:rPr>
          <w:rFonts w:ascii="Sakkal Majalla" w:hAnsi="Sakkal Majalla"/>
          <w:sz w:val="34"/>
          <w:rtl/>
        </w:rPr>
        <w:t>): يُجيب على سؤال "ما الذي يجب فعله؟" - يُقدّم توصيات للإجراءات. مثال: تقديم توصيات محدّدة حول عدد السائقين الذي يجب توفّره في كلّ منطقة في أوقات محدّدة، والطرق المثلى التي يجب اتّباعها، بناءً على التنبّؤات والقيود التشغيليّة.</w:t>
      </w:r>
    </w:p>
    <w:p w14:paraId="1408B367" w14:textId="77777777" w:rsidR="009A2A28" w:rsidRPr="009A2A28" w:rsidRDefault="009A2A28" w:rsidP="009A2A28">
      <w:pPr>
        <w:keepNext/>
        <w:pageBreakBefore/>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lastRenderedPageBreak/>
        <w:t>السؤال الخامس: اشرح باختصار كيف يمكن أن تساعد معالجة اللغات الطبيعيّة (</w:t>
      </w:r>
      <w:r w:rsidRPr="009A2A28">
        <w:rPr>
          <w:rFonts w:ascii="Adobe Arabic" w:hAnsi="Adobe Arabic" w:cs="Adobe Arabic"/>
          <w:b/>
          <w:bCs/>
          <w:color w:val="008080"/>
          <w:sz w:val="36"/>
          <w:szCs w:val="36"/>
        </w:rPr>
        <w:t>NLP</w:t>
      </w:r>
      <w:r w:rsidRPr="009A2A28">
        <w:rPr>
          <w:rFonts w:ascii="Adobe Arabic" w:hAnsi="Adobe Arabic" w:cs="Adobe Arabic"/>
          <w:b/>
          <w:bCs/>
          <w:color w:val="008080"/>
          <w:sz w:val="36"/>
          <w:szCs w:val="36"/>
          <w:rtl/>
        </w:rPr>
        <w:t>) - وهي أحد</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فروع الذكاء الاصطناعي - الشركة في تحليل تقييمات وشكاوى العملاء.</w:t>
      </w:r>
    </w:p>
    <w:p w14:paraId="7B5545AB" w14:textId="77777777" w:rsidR="009A2A28" w:rsidRPr="009A2A28" w:rsidRDefault="009A2A28" w:rsidP="009A2A28">
      <w:pPr>
        <w:rPr>
          <w:rFonts w:ascii="Sakkal Majalla" w:hAnsi="Sakkal Majalla"/>
          <w:color w:val="C00000"/>
          <w:sz w:val="34"/>
        </w:rPr>
      </w:pPr>
      <w:r w:rsidRPr="009A2A28">
        <w:rPr>
          <w:rFonts w:ascii="Sakkal Majalla" w:hAnsi="Sakkal Majalla"/>
          <w:color w:val="C00000"/>
          <w:sz w:val="34"/>
          <w:rtl/>
        </w:rPr>
        <w:t xml:space="preserve">الإجابة النموذجيّة: </w:t>
      </w:r>
    </w:p>
    <w:p w14:paraId="2CD739C8" w14:textId="6C14F704" w:rsidR="009A2A28" w:rsidRPr="009A2A28" w:rsidRDefault="009A2A28" w:rsidP="009A2A28">
      <w:pPr>
        <w:rPr>
          <w:rFonts w:ascii="Sakkal Majalla" w:hAnsi="Sakkal Majalla"/>
          <w:sz w:val="34"/>
          <w:rtl/>
        </w:rPr>
      </w:pPr>
      <w:r w:rsidRPr="009A2A28">
        <w:rPr>
          <w:rFonts w:ascii="Sakkal Majalla" w:hAnsi="Sakkal Majalla"/>
          <w:sz w:val="34"/>
          <w:rtl/>
        </w:rPr>
        <w:t>معالجة اللغات الطبيعيّة (</w:t>
      </w:r>
      <w:r w:rsidRPr="009A2A28">
        <w:rPr>
          <w:rFonts w:ascii="Sakkal Majalla" w:hAnsi="Sakkal Majalla"/>
          <w:sz w:val="34"/>
        </w:rPr>
        <w:t>NLP</w:t>
      </w:r>
      <w:r w:rsidRPr="009A2A28">
        <w:rPr>
          <w:rFonts w:ascii="Sakkal Majalla" w:hAnsi="Sakkal Majalla"/>
          <w:sz w:val="34"/>
          <w:rtl/>
        </w:rPr>
        <w:t xml:space="preserve">) يمكنها تحليل آلاف التعليقات النصّيّة للعملاء تلقائيّاً بدلاً من القراءة اليدويّة. يمكن استخدام </w:t>
      </w:r>
      <w:r w:rsidRPr="009A2A28">
        <w:rPr>
          <w:rFonts w:ascii="Sakkal Majalla" w:hAnsi="Sakkal Majalla"/>
          <w:sz w:val="34"/>
        </w:rPr>
        <w:t>NLP</w:t>
      </w:r>
      <w:r w:rsidRPr="009A2A28">
        <w:rPr>
          <w:rFonts w:ascii="Sakkal Majalla" w:hAnsi="Sakkal Majalla"/>
          <w:sz w:val="34"/>
          <w:rtl/>
        </w:rPr>
        <w:t xml:space="preserve"> لـ:</w:t>
      </w:r>
    </w:p>
    <w:p w14:paraId="57D06C72" w14:textId="77777777" w:rsidR="009A2A28" w:rsidRPr="009A2A28" w:rsidRDefault="009A2A28" w:rsidP="009A2A28">
      <w:pPr>
        <w:rPr>
          <w:rFonts w:ascii="Sakkal Majalla" w:hAnsi="Sakkal Majalla"/>
          <w:sz w:val="34"/>
          <w:rtl/>
        </w:rPr>
      </w:pPr>
      <w:r w:rsidRPr="009A2A28">
        <w:rPr>
          <w:rFonts w:ascii="Sakkal Majalla" w:hAnsi="Sakkal Majalla"/>
          <w:sz w:val="34"/>
          <w:rtl/>
        </w:rPr>
        <w:t>1.</w:t>
      </w:r>
      <w:r w:rsidRPr="009A2A28">
        <w:rPr>
          <w:rFonts w:ascii="Sakkal Majalla" w:hAnsi="Sakkal Majalla"/>
          <w:sz w:val="34"/>
          <w:rtl/>
        </w:rPr>
        <w:tab/>
        <w:t>تحليل المشاعر (</w:t>
      </w:r>
      <w:r w:rsidRPr="009A2A28">
        <w:rPr>
          <w:rFonts w:ascii="Sakkal Majalla" w:hAnsi="Sakkal Majalla"/>
          <w:sz w:val="34"/>
        </w:rPr>
        <w:t>Sentiment Analysis</w:t>
      </w:r>
      <w:r w:rsidRPr="009A2A28">
        <w:rPr>
          <w:rFonts w:ascii="Sakkal Majalla" w:hAnsi="Sakkal Majalla"/>
          <w:sz w:val="34"/>
          <w:rtl/>
        </w:rPr>
        <w:t>): تصنيف التعليقات إلى إيجابيّة، سلبيّة، أو محايدة لمعرفة مستوى رضا العملاء.</w:t>
      </w:r>
    </w:p>
    <w:p w14:paraId="71DD337E" w14:textId="77777777" w:rsidR="009A2A28" w:rsidRPr="009A2A28" w:rsidRDefault="009A2A28" w:rsidP="009A2A28">
      <w:pPr>
        <w:rPr>
          <w:rFonts w:ascii="Sakkal Majalla" w:hAnsi="Sakkal Majalla"/>
          <w:sz w:val="34"/>
          <w:rtl/>
        </w:rPr>
      </w:pPr>
      <w:r w:rsidRPr="009A2A28">
        <w:rPr>
          <w:rFonts w:ascii="Sakkal Majalla" w:hAnsi="Sakkal Majalla"/>
          <w:sz w:val="34"/>
          <w:rtl/>
        </w:rPr>
        <w:t>2.</w:t>
      </w:r>
      <w:r w:rsidRPr="009A2A28">
        <w:rPr>
          <w:rFonts w:ascii="Sakkal Majalla" w:hAnsi="Sakkal Majalla"/>
          <w:sz w:val="34"/>
          <w:rtl/>
        </w:rPr>
        <w:tab/>
        <w:t>استخراج المواضيع (</w:t>
      </w:r>
      <w:r w:rsidRPr="009A2A28">
        <w:rPr>
          <w:rFonts w:ascii="Sakkal Majalla" w:hAnsi="Sakkal Majalla"/>
          <w:sz w:val="34"/>
        </w:rPr>
        <w:t>Topic Modeling</w:t>
      </w:r>
      <w:r w:rsidRPr="009A2A28">
        <w:rPr>
          <w:rFonts w:ascii="Sakkal Majalla" w:hAnsi="Sakkal Majalla"/>
          <w:sz w:val="34"/>
          <w:rtl/>
        </w:rPr>
        <w:t>): تحديد المشاكل الأكثر تكراراً (مثل: "تأخير في التوصيل"، "سائق غير مهذّب"، "طلب تالف") تلقائيّاً.</w:t>
      </w:r>
    </w:p>
    <w:p w14:paraId="4E0D600F" w14:textId="77777777" w:rsidR="009A2A28" w:rsidRPr="009A2A28" w:rsidRDefault="009A2A28" w:rsidP="009A2A28">
      <w:pPr>
        <w:rPr>
          <w:rFonts w:ascii="Sakkal Majalla" w:hAnsi="Sakkal Majalla"/>
          <w:sz w:val="34"/>
          <w:rtl/>
        </w:rPr>
      </w:pPr>
      <w:r w:rsidRPr="009A2A28">
        <w:rPr>
          <w:rFonts w:ascii="Sakkal Majalla" w:hAnsi="Sakkal Majalla"/>
          <w:sz w:val="34"/>
          <w:rtl/>
        </w:rPr>
        <w:t>3.</w:t>
      </w:r>
      <w:r w:rsidRPr="009A2A28">
        <w:rPr>
          <w:rFonts w:ascii="Sakkal Majalla" w:hAnsi="Sakkal Majalla"/>
          <w:sz w:val="34"/>
          <w:rtl/>
        </w:rPr>
        <w:tab/>
        <w:t>التصنيف الآلي: توجيه الشكاوى إلى الأقسام المناسبة تلقائيّاً للمعالجة السريعة.</w:t>
      </w:r>
    </w:p>
    <w:p w14:paraId="1F75D8E1" w14:textId="722AFFE1" w:rsidR="003F41BB" w:rsidRDefault="009A2A28" w:rsidP="009A2A28">
      <w:pPr>
        <w:rPr>
          <w:rFonts w:ascii="Sakkal Majalla" w:hAnsi="Sakkal Majalla"/>
          <w:sz w:val="34"/>
          <w:rtl/>
        </w:rPr>
      </w:pPr>
      <w:r w:rsidRPr="009A2A28">
        <w:rPr>
          <w:rFonts w:ascii="Sakkal Majalla" w:hAnsi="Sakkal Majalla"/>
          <w:sz w:val="34"/>
          <w:rtl/>
        </w:rPr>
        <w:t>هذا يوفّر الوقت ويُمكّن الشركة من التركيز على حلّ المشاكل الأكثر تأثيراً على رضا العملاء.</w:t>
      </w:r>
    </w:p>
    <w:p w14:paraId="27EDB248" w14:textId="77777777" w:rsidR="00BF4A65" w:rsidRDefault="00BF4A65" w:rsidP="00BF4A65">
      <w:pPr>
        <w:jc w:val="center"/>
        <w:rPr>
          <w:rFonts w:ascii="Sakkal Majalla" w:hAnsi="Sakkal Majalla"/>
          <w:sz w:val="34"/>
          <w:rtl/>
        </w:rPr>
      </w:pPr>
    </w:p>
    <w:p w14:paraId="1745957C" w14:textId="77777777" w:rsidR="00BF4A65" w:rsidRDefault="00BF4A65" w:rsidP="00BF4A65">
      <w:pPr>
        <w:jc w:val="center"/>
        <w:rPr>
          <w:rFonts w:ascii="Sakkal Majalla" w:hAnsi="Sakkal Majalla"/>
          <w:sz w:val="34"/>
          <w:rtl/>
        </w:rPr>
      </w:pPr>
    </w:p>
    <w:p w14:paraId="0F4DA4FB" w14:textId="1DA2D07D" w:rsidR="00BF4A65" w:rsidRDefault="00BF4A65" w:rsidP="00BF4A65">
      <w:pPr>
        <w:jc w:val="center"/>
        <w:rPr>
          <w:rFonts w:ascii="Sakkal Majalla" w:hAnsi="Sakkal Majalla"/>
          <w:sz w:val="34"/>
        </w:rPr>
      </w:pPr>
    </w:p>
    <w:p w14:paraId="13182BEC" w14:textId="37C50DCC" w:rsidR="009A2A28" w:rsidRPr="009A2A28" w:rsidRDefault="009A2A28" w:rsidP="009A2A28">
      <w:pPr>
        <w:keepNext/>
        <w:pageBreakBefore/>
        <w:rPr>
          <w:rFonts w:ascii="Sakkal Majalla" w:hAnsi="Sakkal Majalla"/>
          <w:sz w:val="34"/>
          <w:rtl/>
        </w:rPr>
      </w:pPr>
      <w:r w:rsidRPr="00DC1945">
        <w:rPr>
          <w:noProof/>
        </w:rPr>
        <w:lastRenderedPageBreak/>
        <mc:AlternateContent>
          <mc:Choice Requires="wpg">
            <w:drawing>
              <wp:inline distT="0" distB="0" distL="0" distR="0" wp14:anchorId="1DAF1D62" wp14:editId="6206FD02">
                <wp:extent cx="5711825" cy="852877"/>
                <wp:effectExtent l="0" t="0" r="22225" b="23495"/>
                <wp:docPr id="79977742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022312308" name="مجموعة 881967268"/>
                        <wpg:cNvGrpSpPr/>
                        <wpg:grpSpPr>
                          <a:xfrm>
                            <a:off x="0" y="280890"/>
                            <a:ext cx="5711825" cy="571997"/>
                            <a:chOff x="0" y="280873"/>
                            <a:chExt cx="6312597" cy="633701"/>
                          </a:xfrm>
                        </wpg:grpSpPr>
                        <wps:wsp>
                          <wps:cNvPr id="44957795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4449079" name="مربع نص 2043426344"/>
                          <wps:cNvSpPr txBox="1"/>
                          <wps:spPr>
                            <a:xfrm>
                              <a:off x="3184368" y="280873"/>
                              <a:ext cx="2073788" cy="453764"/>
                            </a:xfrm>
                            <a:prstGeom prst="rect">
                              <a:avLst/>
                            </a:prstGeom>
                            <a:noFill/>
                          </wps:spPr>
                          <wps:txbx>
                            <w:txbxContent>
                              <w:p w14:paraId="327E567D" w14:textId="77777777" w:rsidR="009A2A28" w:rsidRDefault="009A2A28" w:rsidP="009A2A2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9211699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00007567" name="Picture 4119" descr="Conclu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DAF1D62" id="Group 7" o:spid="_x0000_s131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">
                <v:group id="مجموعة 881967268" o:spid="_x0000_s1315" style="position:absolute;top:2808;width:57118;height:5720" coordorigin=",2808"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">
                  <v:roundrect id="مستطيل مستدير الزوايا 769901" o:spid="_x0000_s131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" fillcolor="#168489" strokecolor="#168489" strokeweight="1pt">
                    <v:stroke joinstyle="miter"/>
                  </v:roundrect>
                  <v:shape id="مربع نص 2043426344" o:spid="_x0000_s1317" type="#_x0000_t202" style="position:absolute;left:31843;top:2808;width:20738;height: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" filled="f" stroked="f">
                    <v:textbox style="mso-fit-shape-to-text:t">
                      <w:txbxContent>
                        <w:p w14:paraId="327E567D" w14:textId="77777777" w:rsidR="009A2A28" w:rsidRDefault="009A2A28" w:rsidP="009A2A2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1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" fillcolor="#168489" strokecolor="#168489" strokeweight="1pt">
                    <v:stroke joinstyle="miter"/>
                  </v:roundrect>
                </v:group>
                <v:shape id="Picture 4119" o:spid="_x0000_s131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">
                  <v:imagedata r:id="rId142" o:title="Conclusion "/>
                </v:shape>
                <w10:anchorlock/>
              </v:group>
            </w:pict>
          </mc:Fallback>
        </mc:AlternateContent>
      </w:r>
    </w:p>
    <w:p w14:paraId="241C9311"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في ختام هذه الجلسة، نكون قد وضعنا حجر الأساس لفهم العلاقة المتكاملة بين تحليل البيانات والذكاء الاصطناعي</w:t>
      </w:r>
      <w:r w:rsidRPr="009A2A28">
        <w:rPr>
          <w:rFonts w:ascii="Sakkal Majalla" w:hAnsi="Sakkal Majalla"/>
          <w:sz w:val="34"/>
        </w:rPr>
        <w:t>.</w:t>
      </w:r>
    </w:p>
    <w:p w14:paraId="7742C5D2"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لقد تعلّمنا أنّ البيانات بحدّ ذاتها ليست ذات قيمة، بل القيمة الحقيقيّة تكمن في قدرتنا على تحويلها إلى معرفة قابلة للتطبيق من خلال التحليل المنهجي. واستكشفنا كيف أنّ الذكاء الاصطناعي ليس مجرّد أداة تقنيّة، بل هو شريك استراتيجي يُمكّننا من</w:t>
      </w:r>
      <w:r w:rsidRPr="009A2A28">
        <w:rPr>
          <w:rFonts w:ascii="Sakkal Majalla" w:hAnsi="Sakkal Majalla"/>
          <w:sz w:val="34"/>
        </w:rPr>
        <w:t>:</w:t>
      </w:r>
    </w:p>
    <w:p w14:paraId="57ABF08A"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اكتشاف أنماط معقّدة كانت مخفيّة</w:t>
      </w:r>
      <w:r w:rsidRPr="009A2A28">
        <w:rPr>
          <w:rFonts w:ascii="Sakkal Majalla" w:hAnsi="Sakkal Majalla"/>
          <w:sz w:val="34"/>
        </w:rPr>
        <w:t>.</w:t>
      </w:r>
    </w:p>
    <w:p w14:paraId="7A37C3A8"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التنبّؤ بالمستقبل بدقّة أكبر</w:t>
      </w:r>
      <w:r w:rsidRPr="009A2A28">
        <w:rPr>
          <w:rFonts w:ascii="Sakkal Majalla" w:hAnsi="Sakkal Majalla"/>
          <w:sz w:val="34"/>
        </w:rPr>
        <w:t>.</w:t>
      </w:r>
    </w:p>
    <w:p w14:paraId="485A08F4"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أتمتة عمليّات التحليل لتوفير الوقت والجهد</w:t>
      </w:r>
      <w:r w:rsidRPr="009A2A28">
        <w:rPr>
          <w:rFonts w:ascii="Sakkal Majalla" w:hAnsi="Sakkal Majalla"/>
          <w:sz w:val="34"/>
        </w:rPr>
        <w:t>.</w:t>
      </w:r>
    </w:p>
    <w:p w14:paraId="41165B79"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اتّخاذ قرارات أكثر ذكاءً مبنيّة على الأدلّة</w:t>
      </w:r>
      <w:r w:rsidRPr="009A2A28">
        <w:rPr>
          <w:rFonts w:ascii="Sakkal Majalla" w:hAnsi="Sakkal Majalla"/>
          <w:sz w:val="34"/>
        </w:rPr>
        <w:t>.</w:t>
      </w:r>
    </w:p>
    <w:p w14:paraId="11BFFAD7"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تذكّروا أنّ دورة حياة تحليل البيانات ليست عمليّة خطّيّة جامدة، بل هي دورة تكراريّة ومرنة. قد نحتاج للعودة إلى مراحل سابقة عند اكتشاف معلومات جديدة أو مشاكل في البيانات</w:t>
      </w:r>
      <w:r w:rsidRPr="009A2A28">
        <w:rPr>
          <w:rFonts w:ascii="Sakkal Majalla" w:hAnsi="Sakkal Majalla"/>
          <w:sz w:val="34"/>
        </w:rPr>
        <w:t>.</w:t>
      </w:r>
    </w:p>
    <w:p w14:paraId="3C5C54EF" w14:textId="39BC780A" w:rsidR="00CC5AE1" w:rsidRPr="00BD5495" w:rsidRDefault="009A2A28" w:rsidP="009A2A28">
      <w:pPr>
        <w:spacing w:after="160" w:line="259" w:lineRule="auto"/>
        <w:jc w:val="left"/>
        <w:rPr>
          <w:rFonts w:ascii="Sakkal Majalla" w:hAnsi="Sakkal Majalla"/>
          <w:sz w:val="34"/>
        </w:rPr>
        <w:sectPr w:rsidR="00CC5AE1" w:rsidRPr="00BD5495" w:rsidSect="00FA1FE9">
          <w:headerReference w:type="first" r:id="rId143"/>
          <w:footerReference w:type="first" r:id="rId144"/>
          <w:pgSz w:w="11906" w:h="16838" w:code="9"/>
          <w:pgMar w:top="1440" w:right="1440" w:bottom="1440" w:left="1440" w:header="113" w:footer="0" w:gutter="0"/>
          <w:pgNumType w:start="7"/>
          <w:cols w:space="720"/>
          <w:titlePg/>
          <w:docGrid w:linePitch="381"/>
        </w:sectPr>
      </w:pPr>
      <w:r>
        <w:rPr>
          <w:rFonts w:ascii="Sakkal Majalla" w:hAnsi="Sakkal Majalla"/>
          <w:noProof/>
          <w:sz w:val="34"/>
          <w:rtl/>
        </w:rPr>
        <w:drawing>
          <wp:anchor distT="0" distB="0" distL="114300" distR="114300" simplePos="0" relativeHeight="252848128" behindDoc="0" locked="0" layoutInCell="1" allowOverlap="1" wp14:anchorId="229915D8" wp14:editId="173F1D7D">
            <wp:simplePos x="0" y="0"/>
            <wp:positionH relativeFrom="column">
              <wp:posOffset>63500</wp:posOffset>
            </wp:positionH>
            <wp:positionV relativeFrom="paragraph">
              <wp:posOffset>85725</wp:posOffset>
            </wp:positionV>
            <wp:extent cx="1073150" cy="1073150"/>
            <wp:effectExtent l="0" t="0" r="0" b="0"/>
            <wp:wrapSquare wrapText="bothSides"/>
            <wp:docPr id="355846949" name="صورة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pic:spPr>
                </pic:pic>
              </a:graphicData>
            </a:graphic>
          </wp:anchor>
        </w:drawing>
      </w:r>
      <w:r w:rsidRPr="009A2A28">
        <w:rPr>
          <w:rFonts w:ascii="Sakkal Majalla" w:hAnsi="Sakkal Majalla"/>
          <w:b/>
          <w:bCs/>
          <w:sz w:val="34"/>
          <w:rtl/>
        </w:rPr>
        <w:t>رسالة أخيرة:</w:t>
      </w:r>
      <w:r w:rsidRPr="009A2A28">
        <w:rPr>
          <w:rFonts w:ascii="Sakkal Majalla" w:hAnsi="Sakkal Majalla"/>
          <w:sz w:val="34"/>
          <w:rtl/>
        </w:rPr>
        <w:t xml:space="preserve"> كما قال</w:t>
      </w:r>
      <w:r w:rsidRPr="009A2A28">
        <w:rPr>
          <w:rFonts w:ascii="Sakkal Majalla" w:hAnsi="Sakkal Majalla"/>
          <w:sz w:val="34"/>
        </w:rPr>
        <w:t xml:space="preserve"> Clive Humby</w:t>
      </w:r>
      <w:r w:rsidRPr="009A2A28">
        <w:rPr>
          <w:rFonts w:ascii="Sakkal Majalla" w:hAnsi="Sakkal Majalla"/>
          <w:sz w:val="34"/>
          <w:rtl/>
        </w:rPr>
        <w:t>، عالم البيانات البريطاني: "البيانات هي النفط الجديد، لكنّها مثل النفط، لا قيمة لها إذا لم تُكرّر". مهمّتنا في هذا البرنامج التدريبي هي تعلّم كيفيّة "تكرير" هذه البيانات باستخدام أدوات الذكاء الاصطناعي لاستخراج أقصى قيمة منها</w:t>
      </w:r>
      <w:r w:rsidRPr="009A2A28">
        <w:rPr>
          <w:rFonts w:ascii="Sakkal Majalla" w:hAnsi="Sakkal Majalla"/>
          <w:sz w:val="34"/>
        </w:rPr>
        <w:t>.</w:t>
      </w:r>
      <w:r w:rsidR="003F41BB">
        <w:rPr>
          <w:rFonts w:ascii="Sakkal Majalla" w:hAnsi="Sakkal Majalla"/>
          <w:sz w:val="34"/>
          <w:rtl/>
        </w:rPr>
        <w:br w:type="page"/>
      </w: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0F49FFE3" w14:textId="77777777" w:rsidR="00BF4A65" w:rsidRPr="00BF4A65" w:rsidRDefault="00BF4A6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BF4A65">
              <w:rPr>
                <w:rFonts w:ascii="Adobe Arabic" w:eastAsia="GE Dinar One" w:hAnsi="Adobe Arabic" w:cs="Adobe Arabic"/>
                <w:color w:val="000000"/>
                <w:kern w:val="24"/>
                <w:sz w:val="32"/>
                <w:szCs w:val="32"/>
                <w:rtl/>
                <w:lang w:bidi="ar-SY"/>
              </w:rPr>
              <w:t xml:space="preserve">نظرة عامة على الأدوات الذكية </w:t>
            </w:r>
          </w:p>
          <w:p w14:paraId="67E12B73" w14:textId="77777777" w:rsidR="00BF4A65" w:rsidRPr="00BF4A65" w:rsidRDefault="00BF4A65">
            <w:pPr>
              <w:pStyle w:val="a5"/>
              <w:numPr>
                <w:ilvl w:val="0"/>
                <w:numId w:val="3"/>
              </w:numPr>
              <w:rPr>
                <w:rFonts w:ascii="Adobe Arabic" w:eastAsia="GE Dinar One" w:hAnsi="Adobe Arabic" w:cs="Adobe Arabic"/>
                <w:color w:val="000000"/>
                <w:kern w:val="24"/>
                <w:sz w:val="32"/>
                <w:szCs w:val="32"/>
                <w:lang w:bidi="ar-SY"/>
              </w:rPr>
            </w:pPr>
            <w:r w:rsidRPr="00BF4A65">
              <w:rPr>
                <w:rFonts w:ascii="Adobe Arabic" w:eastAsia="GE Dinar One" w:hAnsi="Adobe Arabic" w:cs="Adobe Arabic"/>
                <w:color w:val="000000"/>
                <w:kern w:val="24"/>
                <w:sz w:val="32"/>
                <w:szCs w:val="32"/>
                <w:rtl/>
                <w:lang w:bidi="ar-SY"/>
              </w:rPr>
              <w:t>مقارنة بين الأدوات من حيث الاستخدام والمجالات.</w:t>
            </w:r>
          </w:p>
          <w:p w14:paraId="5CF1865E" w14:textId="026A923B" w:rsidR="00F01FA2" w:rsidRPr="00BF4A65" w:rsidRDefault="00BF4A65">
            <w:pPr>
              <w:pStyle w:val="a5"/>
              <w:numPr>
                <w:ilvl w:val="0"/>
                <w:numId w:val="3"/>
              </w:numPr>
              <w:rPr>
                <w:rFonts w:ascii="Adobe Arabic" w:eastAsia="GE Dinar One" w:hAnsi="Adobe Arabic" w:cs="Adobe Arabic"/>
                <w:color w:val="000000"/>
                <w:kern w:val="24"/>
                <w:sz w:val="32"/>
                <w:szCs w:val="32"/>
                <w:rtl/>
                <w:lang w:bidi="ar-SY"/>
              </w:rPr>
            </w:pPr>
            <w:r w:rsidRPr="00BF4A65">
              <w:rPr>
                <w:rFonts w:ascii="Adobe Arabic" w:eastAsia="GE Dinar One" w:hAnsi="Adobe Arabic" w:cs="Adobe Arabic"/>
                <w:color w:val="000000"/>
                <w:kern w:val="24"/>
                <w:sz w:val="32"/>
                <w:szCs w:val="32"/>
                <w:rtl/>
                <w:lang w:bidi="ar-SY"/>
              </w:rPr>
              <w:t>كيفية اختيار الأداة الأنسب بحسب نوع البيانات.</w:t>
            </w:r>
          </w:p>
        </w:tc>
        <w:tc>
          <w:tcPr>
            <w:tcW w:w="1809" w:type="pct"/>
            <w:tcBorders>
              <w:left w:val="single" w:sz="4" w:space="0" w:color="168489"/>
              <w:right w:val="single" w:sz="4" w:space="0" w:color="168489"/>
            </w:tcBorders>
            <w:vAlign w:val="center"/>
          </w:tcPr>
          <w:p w14:paraId="20F22E91"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4E64B0E"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32E0643"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DAE7D1F"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EA78DB0" w14:textId="7777777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A21606">
              <w:rPr>
                <w:rFonts w:ascii="Adobe Arabic" w:eastAsia="Calibri" w:hAnsi="Adobe Arabic" w:cs="Adobe Arabic"/>
                <w:color w:val="0D0D0D" w:themeColor="text1" w:themeTint="F2"/>
                <w:sz w:val="32"/>
                <w:szCs w:val="32"/>
                <w:rtl/>
                <w:lang w:bidi="ar-EG"/>
              </w:rPr>
              <w:t>تنفيذ أنشطة تعاونيّة</w:t>
            </w:r>
            <w:r w:rsidRPr="00A21606">
              <w:rPr>
                <w:rFonts w:ascii="Adobe Arabic" w:eastAsia="Calibri" w:hAnsi="Adobe Arabic" w:cs="Adobe Arabic" w:hint="cs"/>
                <w:color w:val="0D0D0D" w:themeColor="text1" w:themeTint="F2"/>
                <w:sz w:val="32"/>
                <w:szCs w:val="32"/>
                <w:rtl/>
                <w:lang w:bidi="ar-EG"/>
              </w:rPr>
              <w:t>.</w:t>
            </w:r>
          </w:p>
          <w:p w14:paraId="7A016048" w14:textId="16974427" w:rsidR="00F01FA2" w:rsidRPr="00781A2F" w:rsidRDefault="00BF4A65">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1D865D64">
                <wp:simplePos x="0" y="0"/>
                <wp:positionH relativeFrom="column">
                  <wp:posOffset>-82550</wp:posOffset>
                </wp:positionH>
                <wp:positionV relativeFrom="paragraph">
                  <wp:posOffset>-469900</wp:posOffset>
                </wp:positionV>
                <wp:extent cx="6562109" cy="6970101"/>
                <wp:effectExtent l="0" t="0" r="0" b="2540"/>
                <wp:wrapNone/>
                <wp:docPr id="175" name="Group 175"/>
                <wp:cNvGraphicFramePr/>
                <a:graphic xmlns:a="http://schemas.openxmlformats.org/drawingml/2006/main">
                  <a:graphicData uri="http://schemas.microsoft.com/office/word/2010/wordprocessingGroup">
                    <wpg:wgp>
                      <wpg:cNvGrpSpPr/>
                      <wpg:grpSpPr>
                        <a:xfrm>
                          <a:off x="0" y="0"/>
                          <a:ext cx="6562109" cy="6970101"/>
                          <a:chOff x="-209550" y="0"/>
                          <a:chExt cx="6562109" cy="6970101"/>
                        </a:xfrm>
                      </wpg:grpSpPr>
                      <wpg:grpSp>
                        <wpg:cNvPr id="176" name="Group 176"/>
                        <wpg:cNvGrpSpPr/>
                        <wpg:grpSpPr>
                          <a:xfrm>
                            <a:off x="-209550" y="2571750"/>
                            <a:ext cx="5978431" cy="4398351"/>
                            <a:chOff x="-371482" y="0"/>
                            <a:chExt cx="5978511" cy="4398662"/>
                          </a:xfrm>
                        </wpg:grpSpPr>
                        <wpg:grpSp>
                          <wpg:cNvPr id="177" name="Group 25"/>
                          <wpg:cNvGrpSpPr/>
                          <wpg:grpSpPr>
                            <a:xfrm>
                              <a:off x="3129906" y="0"/>
                              <a:ext cx="2262463" cy="515506"/>
                              <a:chOff x="3849532" y="0"/>
                              <a:chExt cx="2262463"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32" y="69676"/>
                                <a:ext cx="1755163" cy="441356"/>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44" y="9939"/>
                              <a:ext cx="2261279" cy="514985"/>
                              <a:chOff x="-44" y="0"/>
                              <a:chExt cx="2261587"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44" y="69674"/>
                                <a:ext cx="1756037" cy="441803"/>
                              </a:xfrm>
                              <a:prstGeom prst="rect">
                                <a:avLst/>
                              </a:prstGeom>
                              <a:noFill/>
                            </wps:spPr>
                            <wps:txbx>
                              <w:txbxContent>
                                <w:p w14:paraId="33F6F5D6" w14:textId="0FD22AC9" w:rsidR="00F01FA2" w:rsidRPr="00BC6FB1" w:rsidRDefault="00BF4A65" w:rsidP="00F01FA2">
                                  <w:pPr>
                                    <w:bidi w:val="0"/>
                                    <w:jc w:val="center"/>
                                    <w:rPr>
                                      <w:rFonts w:ascii="Adobe Arabic" w:eastAsia="GE Dinar One" w:hAnsi="Adobe Arabic" w:cs="Adobe Arabic"/>
                                      <w:b/>
                                      <w:bCs/>
                                      <w:color w:val="000000"/>
                                      <w:kern w:val="24"/>
                                      <w:sz w:val="44"/>
                                      <w:szCs w:val="44"/>
                                      <w:lang w:bidi="ar-SY"/>
                                    </w:rPr>
                                  </w:pPr>
                                  <w:r w:rsidRPr="00BF4A65">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015885" y="725903"/>
                              <a:ext cx="3591144" cy="3672759"/>
                            </a:xfrm>
                            <a:prstGeom prst="rect">
                              <a:avLst/>
                            </a:prstGeom>
                            <a:noFill/>
                            <a:ln w="6350">
                              <a:noFill/>
                            </a:ln>
                          </wps:spPr>
                          <wps:txbx>
                            <w:txbxContent>
                              <w:p w14:paraId="1FF5E68A"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2"/>
                                    <w:szCs w:val="32"/>
                                    <w:lang w:bidi="ar-SY"/>
                                  </w:rPr>
                                </w:pPr>
                                <w:r w:rsidRPr="00BF4A65">
                                  <w:rPr>
                                    <w:rFonts w:ascii="Sakkal Majalla" w:hAnsi="Sakkal Majalla" w:cs="Sakkal Majalla"/>
                                    <w:b/>
                                    <w:color w:val="auto"/>
                                    <w:sz w:val="32"/>
                                    <w:szCs w:val="32"/>
                                    <w:rtl/>
                                  </w:rPr>
                                  <w:t>بنهاية هذه الجلسة، سيكون المتدرّب قادراً على:</w:t>
                                </w:r>
                              </w:p>
                              <w:p w14:paraId="4AD6C936"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يُحدّد أهمّ أدوات الذكاء الاصطناعي المستخدمة في تحليل البيانات وخصائص كلّ منها.</w:t>
                                </w:r>
                              </w:p>
                              <w:p w14:paraId="48D79B10"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يُقارن بين الأدوات المختلفة من حيث الاستخدام، والمجالات، والإمكانيّات، والتكلفة.</w:t>
                                </w:r>
                              </w:p>
                              <w:p w14:paraId="1E034DAF" w14:textId="2782BCC6"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يُميّز بين الأدوات المناسبة لأنواع البيانات المختلفة (منظّمة، غير منظّمة، كبيرة، صغيرة).</w:t>
                                </w:r>
                              </w:p>
                              <w:p w14:paraId="17D4E3DA" w14:textId="36F18796"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يُطبّق معايير محدّدة لاختيار الأداة الأنسب بناءً على متطلّبات المشروع.</w:t>
                                </w:r>
                              </w:p>
                              <w:p w14:paraId="642500FF" w14:textId="612DB46D"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يُقيّم نقاط القوّة والضعف لكلّ أداة في سياقات مختلفة.</w:t>
                                </w:r>
                              </w:p>
                              <w:p w14:paraId="22130EDE" w14:textId="25876D35"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يستخدم أداة واحدة على الأقلّ بشكل عملي لحلّ مشكلة تحليليّة بسيطة.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71482" y="725589"/>
                              <a:ext cx="2537213" cy="3672571"/>
                            </a:xfrm>
                            <a:prstGeom prst="rect">
                              <a:avLst/>
                            </a:prstGeom>
                            <a:noFill/>
                            <a:ln w="6350">
                              <a:noFill/>
                            </a:ln>
                          </wps:spPr>
                          <wps:txbx>
                            <w:txbxContent>
                              <w:p w14:paraId="2B4A23FC"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عصف ذهني.</w:t>
                                </w:r>
                              </w:p>
                              <w:p w14:paraId="5653403B"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نظرة عامة على الأدوات الذكية (</w:t>
                                </w:r>
                                <w:r w:rsidRPr="00BF4A65">
                                  <w:rPr>
                                    <w:rFonts w:ascii="Adobe Arabic" w:eastAsia="GE Dinar One" w:hAnsi="Adobe Arabic" w:cs="Adobe Arabic"/>
                                    <w:color w:val="000000"/>
                                    <w:kern w:val="24"/>
                                    <w:sz w:val="34"/>
                                    <w:szCs w:val="34"/>
                                    <w:lang w:bidi="ar-SY"/>
                                  </w:rPr>
                                  <w:t>ChatGPT</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Power BI</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Google Colab</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Tableau</w:t>
                                </w:r>
                                <w:r w:rsidRPr="00BF4A65">
                                  <w:rPr>
                                    <w:rFonts w:ascii="Adobe Arabic" w:eastAsia="GE Dinar One" w:hAnsi="Adobe Arabic" w:cs="Adobe Arabic"/>
                                    <w:color w:val="000000"/>
                                    <w:kern w:val="24"/>
                                    <w:sz w:val="34"/>
                                    <w:szCs w:val="34"/>
                                    <w:rtl/>
                                    <w:lang w:bidi="ar-SY"/>
                                  </w:rPr>
                                  <w:t>).</w:t>
                                </w:r>
                              </w:p>
                              <w:p w14:paraId="52D3EE6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مقارنة بين الأدوات من حيث الاستخدام والمجالات.</w:t>
                                </w:r>
                              </w:p>
                              <w:p w14:paraId="276EA105"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كيفية اختيار الأداة الأنسب بحسب نوع البيانات.</w:t>
                                </w:r>
                              </w:p>
                              <w:p w14:paraId="5A23F2F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تدريبي.</w:t>
                                </w:r>
                              </w:p>
                              <w:p w14:paraId="2B2BA7A9" w14:textId="302DBA43"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4" y="0"/>
                            <a:ext cx="6352563" cy="2053984"/>
                            <a:chOff x="-4" y="0"/>
                            <a:chExt cx="6352563" cy="2053984"/>
                          </a:xfrm>
                        </wpg:grpSpPr>
                        <pic:pic xmlns:pic="http://schemas.openxmlformats.org/drawingml/2006/picture">
                          <pic:nvPicPr>
                            <pic:cNvPr id="1451488582" name="Picture 1451488582"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354" y="1072274"/>
                              <a:ext cx="1132205" cy="981710"/>
                            </a:xfrm>
                            <a:prstGeom prst="rect">
                              <a:avLst/>
                            </a:prstGeom>
                            <a:noFill/>
                          </wps:spPr>
                          <wps:txbx>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67" y="19865"/>
                              <a:ext cx="2430145" cy="536575"/>
                            </a:xfrm>
                            <a:prstGeom prst="rect">
                              <a:avLst/>
                            </a:prstGeom>
                            <a:noFill/>
                          </wps:spPr>
                          <wps:txbx>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4" y="1290951"/>
                              <a:ext cx="4567555" cy="536575"/>
                            </a:xfrm>
                            <a:prstGeom prst="rect">
                              <a:avLst/>
                            </a:prstGeom>
                            <a:noFill/>
                          </wps:spPr>
                          <wps:txbx>
                            <w:txbxContent>
                              <w:p w14:paraId="2160D52A" w14:textId="6AF79AF7" w:rsidR="00F01FA2" w:rsidRPr="00F01FA2" w:rsidRDefault="00BF4A65" w:rsidP="00F01FA2">
                                <w:pPr>
                                  <w:bidi w:val="0"/>
                                  <w:jc w:val="center"/>
                                  <w:rPr>
                                    <w:rFonts w:ascii="Adobe Arabic" w:eastAsia="GE Dinar One" w:hAnsi="Adobe Arabic" w:cs="Adobe Arabic"/>
                                    <w:b/>
                                    <w:bCs/>
                                    <w:kern w:val="24"/>
                                    <w:sz w:val="56"/>
                                    <w:szCs w:val="56"/>
                                    <w:lang w:bidi="ar-SY"/>
                                  </w:rPr>
                                </w:pPr>
                                <w:r w:rsidRPr="00BF4A65">
                                  <w:rPr>
                                    <w:rFonts w:ascii="Adobe Arabic" w:eastAsia="GE Dinar One" w:hAnsi="Adobe Arabic" w:cs="Adobe Arabic"/>
                                    <w:b/>
                                    <w:bCs/>
                                    <w:kern w:val="24"/>
                                    <w:sz w:val="56"/>
                                    <w:szCs w:val="56"/>
                                    <w:rtl/>
                                    <w:lang w:bidi="ar-SY"/>
                                  </w:rPr>
                                  <w:t>أدوات الذكاء الاصطناعي في تحليل البيانات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EEE7100" id="Group 175" o:spid="_x0000_s1320" style="position:absolute;left:0;text-align:left;margin-left:-6.5pt;margin-top:-37pt;width:516.7pt;height:548.85pt;z-index:252773376;mso-position-horizontal-relative:text;mso-position-vertical-relative:text;mso-width-relative:margin;mso-height-relative:margin" coordorigin="-2095" coordsize="65621,6970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">
                <v:group id="Group 176" o:spid="_x0000_s1321" style="position:absolute;left:-2095;top:25717;width:59783;height:43984" coordorigin="-3714" coordsize="59785,43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22"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2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2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2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8" o:title="Target " gain="19661f" blacklevel="22938f"/>
                      </v:shape>
                    </v:group>
                    <v:shape id="TextBox 34" o:spid="_x0000_s1326" type="#_x0000_t202" style="position:absolute;left:38495;top:696;width:17551;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2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2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29" type="#_x0000_t202" style="position:absolute;top:696;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0FD22AC9" w:rsidR="00F01FA2" w:rsidRPr="00BC6FB1" w:rsidRDefault="00BF4A65" w:rsidP="00F01FA2">
                            <w:pPr>
                              <w:bidi w:val="0"/>
                              <w:jc w:val="center"/>
                              <w:rPr>
                                <w:rFonts w:ascii="Adobe Arabic" w:eastAsia="GE Dinar One" w:hAnsi="Adobe Arabic" w:cs="Adobe Arabic"/>
                                <w:b/>
                                <w:bCs/>
                                <w:color w:val="000000"/>
                                <w:kern w:val="24"/>
                                <w:sz w:val="44"/>
                                <w:szCs w:val="44"/>
                                <w:lang w:bidi="ar-SY"/>
                              </w:rPr>
                            </w:pPr>
                            <w:r w:rsidRPr="00BF4A65">
                              <w:rPr>
                                <w:rFonts w:ascii="Adobe Arabic" w:eastAsia="GE Dinar One" w:hAnsi="Adobe Arabic" w:cs="Adobe Arabic"/>
                                <w:b/>
                                <w:bCs/>
                                <w:color w:val="000000"/>
                                <w:kern w:val="24"/>
                                <w:sz w:val="44"/>
                                <w:szCs w:val="44"/>
                                <w:rtl/>
                                <w:lang w:bidi="ar-SY"/>
                              </w:rPr>
                              <w:t>المحتوى</w:t>
                            </w:r>
                          </w:p>
                        </w:txbxContent>
                      </v:textbox>
                    </v:shape>
                    <v:shape id="Picture 1451488578" o:spid="_x0000_s133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59" o:title="Note " gain="19661f" blacklevel="22938f"/>
                    </v:shape>
                  </v:group>
                  <v:shape id="Text Box 1451488579" o:spid="_x0000_s1331" type="#_x0000_t202" style="position:absolute;left:20158;top:7259;width:35912;height:3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1FF5E68A"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2"/>
                              <w:szCs w:val="32"/>
                              <w:lang w:bidi="ar-SY"/>
                            </w:rPr>
                          </w:pPr>
                          <w:r w:rsidRPr="00BF4A65">
                            <w:rPr>
                              <w:rFonts w:ascii="Sakkal Majalla" w:hAnsi="Sakkal Majalla" w:cs="Sakkal Majalla"/>
                              <w:b/>
                              <w:color w:val="auto"/>
                              <w:sz w:val="32"/>
                              <w:szCs w:val="32"/>
                              <w:rtl/>
                            </w:rPr>
                            <w:t>بنهاية هذه الجلسة، سيكون المتدرّب قادراً على:</w:t>
                          </w:r>
                        </w:p>
                        <w:p w14:paraId="4AD6C936"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يُحدّد أهمّ أدوات الذكاء الاصطناعي المستخدمة في تحليل البيانات وخصائص كلّ منها.</w:t>
                          </w:r>
                        </w:p>
                        <w:p w14:paraId="48D79B10"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يُقارن بين الأدوات المختلفة من حيث الاستخدام، والمجالات، والإمكانيّات، والتكلفة.</w:t>
                          </w:r>
                        </w:p>
                        <w:p w14:paraId="1E034DAF" w14:textId="2782BCC6"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يُميّز بين الأدوات المناسبة لأنواع البيانات المختلفة (منظّمة، غير منظّمة، كبيرة، صغيرة).</w:t>
                          </w:r>
                        </w:p>
                        <w:p w14:paraId="17D4E3DA" w14:textId="36F18796"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يُطبّق معايير محدّدة لاختيار الأداة الأنسب بناءً على متطلّبات المشروع.</w:t>
                          </w:r>
                        </w:p>
                        <w:p w14:paraId="642500FF" w14:textId="612DB46D"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يُقيّم نقاط القوّة والضعف لكلّ أداة في سياقات مختلفة.</w:t>
                          </w:r>
                        </w:p>
                        <w:p w14:paraId="22130EDE" w14:textId="25876D35"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يستخدم أداة واحدة على الأقلّ بشكل عملي لحلّ مشكلة تحليليّة بسيطة.</w:t>
                          </w:r>
                        </w:p>
                      </w:txbxContent>
                    </v:textbox>
                  </v:shape>
                  <v:shape id="Text Box 1451488580" o:spid="_x0000_s1332" type="#_x0000_t202" style="position:absolute;left:-3714;top:7255;width:25371;height:36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2B4A23FC"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عصف ذهني.</w:t>
                          </w:r>
                        </w:p>
                        <w:p w14:paraId="5653403B"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نظرة عامة على الأدوات الذكية (</w:t>
                          </w:r>
                          <w:r w:rsidRPr="00BF4A65">
                            <w:rPr>
                              <w:rFonts w:ascii="Adobe Arabic" w:eastAsia="GE Dinar One" w:hAnsi="Adobe Arabic" w:cs="Adobe Arabic"/>
                              <w:color w:val="000000"/>
                              <w:kern w:val="24"/>
                              <w:sz w:val="34"/>
                              <w:szCs w:val="34"/>
                              <w:lang w:bidi="ar-SY"/>
                            </w:rPr>
                            <w:t>ChatGPT</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Power BI</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Google Colab</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Tableau</w:t>
                          </w:r>
                          <w:r w:rsidRPr="00BF4A65">
                            <w:rPr>
                              <w:rFonts w:ascii="Adobe Arabic" w:eastAsia="GE Dinar One" w:hAnsi="Adobe Arabic" w:cs="Adobe Arabic"/>
                              <w:color w:val="000000"/>
                              <w:kern w:val="24"/>
                              <w:sz w:val="34"/>
                              <w:szCs w:val="34"/>
                              <w:rtl/>
                              <w:lang w:bidi="ar-SY"/>
                            </w:rPr>
                            <w:t>).</w:t>
                          </w:r>
                        </w:p>
                        <w:p w14:paraId="52D3EE6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مقارنة بين الأدوات من حيث الاستخدام والمجالات.</w:t>
                          </w:r>
                        </w:p>
                        <w:p w14:paraId="276EA105"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كيفية اختيار الأداة الأنسب بحسب نوع البيانات.</w:t>
                          </w:r>
                        </w:p>
                        <w:p w14:paraId="5A23F2F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تدريبي.</w:t>
                          </w:r>
                        </w:p>
                        <w:p w14:paraId="2B2BA7A9" w14:textId="302DBA43"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التقويم.</w:t>
                          </w:r>
                        </w:p>
                      </w:txbxContent>
                    </v:textbox>
                  </v:shape>
                </v:group>
                <v:group id="Group 1451488581" o:spid="_x0000_s1333" style="position:absolute;width:63525;height:20539" coordorigin=""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3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1" o:title="Calendar " gain="19661f" blacklevel="22938f"/>
                  </v:shape>
                  <v:shape id="TextBox 34" o:spid="_x0000_s1335" type="#_x0000_t202" style="position:absolute;left:52203;top:10722;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336"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37"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6AF79AF7" w:rsidR="00F01FA2" w:rsidRPr="00F01FA2" w:rsidRDefault="00BF4A65" w:rsidP="00F01FA2">
                          <w:pPr>
                            <w:bidi w:val="0"/>
                            <w:jc w:val="center"/>
                            <w:rPr>
                              <w:rFonts w:ascii="Adobe Arabic" w:eastAsia="GE Dinar One" w:hAnsi="Adobe Arabic" w:cs="Adobe Arabic"/>
                              <w:b/>
                              <w:bCs/>
                              <w:kern w:val="24"/>
                              <w:sz w:val="56"/>
                              <w:szCs w:val="56"/>
                              <w:lang w:bidi="ar-SY"/>
                            </w:rPr>
                          </w:pPr>
                          <w:r w:rsidRPr="00BF4A65">
                            <w:rPr>
                              <w:rFonts w:ascii="Adobe Arabic" w:eastAsia="GE Dinar One" w:hAnsi="Adobe Arabic" w:cs="Adobe Arabic"/>
                              <w:b/>
                              <w:bCs/>
                              <w:kern w:val="24"/>
                              <w:sz w:val="56"/>
                              <w:szCs w:val="56"/>
                              <w:rtl/>
                              <w:lang w:bidi="ar-SY"/>
                            </w:rPr>
                            <w:t>أدوات الذكاء الاصطناعي في تحليل البيانات</w:t>
                          </w:r>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296423B9" w14:textId="77777777" w:rsidR="00772408" w:rsidRDefault="00772408" w:rsidP="00772408">
      <w:pPr>
        <w:bidi w:val="0"/>
        <w:rPr>
          <w:rFonts w:ascii="Sakkal Majalla" w:hAnsi="Sakkal Majalla"/>
          <w:color w:val="002060"/>
          <w:sz w:val="34"/>
          <w:lang w:bidi="ar-SY"/>
        </w:rPr>
      </w:pPr>
      <w:r w:rsidRPr="00DA7905">
        <w:rPr>
          <w:rFonts w:eastAsia="Times New Roman" w:cs="Times New Roman"/>
          <w:b/>
          <w:bCs/>
          <w:noProof/>
          <w:sz w:val="36"/>
          <w:szCs w:val="36"/>
        </w:rPr>
        <w:lastRenderedPageBreak/>
        <mc:AlternateContent>
          <mc:Choice Requires="wpg">
            <w:drawing>
              <wp:inline distT="0" distB="0" distL="0" distR="0" wp14:anchorId="03BFEA53" wp14:editId="748D14C4">
                <wp:extent cx="5711825" cy="748003"/>
                <wp:effectExtent l="0" t="0" r="22225" b="14605"/>
                <wp:docPr id="812557934"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63741032" name="مجموعة 881967268"/>
                        <wpg:cNvGrpSpPr/>
                        <wpg:grpSpPr>
                          <a:xfrm>
                            <a:off x="0" y="159263"/>
                            <a:ext cx="5711825" cy="588737"/>
                            <a:chOff x="0" y="159160"/>
                            <a:chExt cx="6312597" cy="652531"/>
                          </a:xfrm>
                        </wpg:grpSpPr>
                        <wps:wsp>
                          <wps:cNvPr id="650461447"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766667" name="مربع نص 2043426344"/>
                          <wps:cNvSpPr txBox="1"/>
                          <wps:spPr>
                            <a:xfrm>
                              <a:off x="817519" y="159160"/>
                              <a:ext cx="2073788" cy="453954"/>
                            </a:xfrm>
                            <a:prstGeom prst="rect">
                              <a:avLst/>
                            </a:prstGeom>
                            <a:noFill/>
                          </wps:spPr>
                          <wps:txbx>
                            <w:txbxContent>
                              <w:p w14:paraId="2791516B" w14:textId="77777777" w:rsidR="00772408" w:rsidRPr="00724F18" w:rsidRDefault="00772408" w:rsidP="0077240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593680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8675501"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3BFEA53" id="_x0000_s133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">
                <v:group id="مجموعة 881967268" o:spid="_x0000_s1339" style="position:absolute;top:1592;width:57118;height:5888" coordorigin=",1591" coordsize="63125,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">
                  <v:roundrect id="مستطيل مستدير الزوايا 769901" o:spid="_x0000_s134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" fillcolor="#168489" strokecolor="#168489" strokeweight="1pt">
                    <v:stroke joinstyle="miter"/>
                  </v:roundrect>
                  <v:shape id="مربع نص 2043426344" o:spid="_x0000_s1341" type="#_x0000_t202" style="position:absolute;left:8175;top:1591;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" filled="f" stroked="f">
                    <v:textbox style="mso-fit-shape-to-text:t">
                      <w:txbxContent>
                        <w:p w14:paraId="2791516B" w14:textId="77777777" w:rsidR="00772408" w:rsidRPr="00724F18" w:rsidRDefault="00772408" w:rsidP="0077240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34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" fillcolor="#168489" strokecolor="#168489" strokeweight="1pt">
                    <v:stroke joinstyle="miter"/>
                  </v:roundrect>
                </v:group>
                <v:shape id="Picture 179" o:spid="_x0000_s134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">
                  <v:imagedata r:id="rId73" o:title="Light bulb "/>
                </v:shape>
                <w10:anchorlock/>
              </v:group>
            </w:pict>
          </mc:Fallback>
        </mc:AlternateContent>
      </w:r>
    </w:p>
    <w:p w14:paraId="2296DBAA" w14:textId="7997B146" w:rsidR="00772408" w:rsidRDefault="00772408" w:rsidP="00772408">
      <w:pPr>
        <w:jc w:val="left"/>
        <w:rPr>
          <w:rtl/>
        </w:rPr>
      </w:pPr>
      <w:r>
        <w:rPr>
          <w:noProof/>
        </w:rPr>
        <w:drawing>
          <wp:anchor distT="0" distB="0" distL="114300" distR="114300" simplePos="0" relativeHeight="252857344" behindDoc="0" locked="0" layoutInCell="1" allowOverlap="1" wp14:anchorId="65F6F10A" wp14:editId="021870D1">
            <wp:simplePos x="0" y="0"/>
            <wp:positionH relativeFrom="column">
              <wp:posOffset>0</wp:posOffset>
            </wp:positionH>
            <wp:positionV relativeFrom="paragraph">
              <wp:posOffset>233045</wp:posOffset>
            </wp:positionV>
            <wp:extent cx="819150" cy="819150"/>
            <wp:effectExtent l="0" t="0" r="0" b="0"/>
            <wp:wrapSquare wrapText="bothSides"/>
            <wp:docPr id="839296827" name="صورة 268"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rtificial intelligence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t>مرحباً بكم في الجلسة الثانية من برنامجنا التدريبي حول تحليل البيانات باستخدام الذكاء الاصطناعي.</w:t>
      </w:r>
      <w:r w:rsidRPr="00772408">
        <w:t xml:space="preserve"> </w:t>
      </w:r>
    </w:p>
    <w:p w14:paraId="1075DA22" w14:textId="77777777" w:rsidR="00772408" w:rsidRDefault="00772408" w:rsidP="00772408">
      <w:pPr>
        <w:jc w:val="left"/>
        <w:rPr>
          <w:rtl/>
        </w:rPr>
      </w:pPr>
      <w:r>
        <w:rPr>
          <w:rtl/>
        </w:rPr>
        <w:t>في عصرنا الحالي، أصبحت أدوات الذكاء الاصطناعي ركيزةً أساسيّةً في عالم تحليل البيانات، حيث تُساعد المحلّلين والمتخصّصين على استخراج رؤىً قيّمةٍ من كمّياتٍ هائلةٍ من البيانات بسرعةٍ ودقّةٍ عاليةٍ. لم يعد تحليل البيانات مقتصراً على الخبراء التقنيّين فقط، بل أصبح متاحاً للجميع بفضل هذه الأدوات الذكيّة التي تُبسّط العمليّات المعقّدة.</w:t>
      </w:r>
    </w:p>
    <w:p w14:paraId="593BEE81" w14:textId="60C6A7BB" w:rsidR="00772408" w:rsidRDefault="00772408" w:rsidP="00772408">
      <w:pPr>
        <w:jc w:val="left"/>
        <w:rPr>
          <w:rFonts w:ascii="Sakkal Majalla" w:hAnsi="Sakkal Majalla"/>
          <w:sz w:val="34"/>
          <w:rtl/>
        </w:rPr>
      </w:pPr>
      <w:r>
        <w:rPr>
          <w:rtl/>
        </w:rPr>
        <w:t>في هذه الجلسة، سنستكشف معاً أبرز أدوات الذكاء الاصطناعي المستخدمة في تحليل البيانات، وسنتعلّم كيفيّة اختيار الأداة المناسبة لكلّ نوعٍ من البيانات والمشاريع. كما ذكر خبير البيانات "برنارد مار": "الأدوات لا تصنع المحلّل الناجح، بل فهم متى وكيف نستخدمها هو ما يصنع الفارق."</w:t>
      </w:r>
    </w:p>
    <w:p w14:paraId="6B39B211" w14:textId="77777777" w:rsidR="00772408" w:rsidRDefault="00772408" w:rsidP="00772408">
      <w:pPr>
        <w:jc w:val="center"/>
        <w:rPr>
          <w:rFonts w:ascii="Sakkal Majalla" w:hAnsi="Sakkal Majalla"/>
          <w:sz w:val="34"/>
          <w:rtl/>
        </w:rPr>
      </w:pPr>
    </w:p>
    <w:p w14:paraId="1F711C01" w14:textId="3BF769CE" w:rsidR="00772408" w:rsidRDefault="00772408" w:rsidP="00772408">
      <w:pPr>
        <w:jc w:val="center"/>
        <w:rPr>
          <w:rFonts w:ascii="Sakkal Majalla" w:hAnsi="Sakkal Majalla"/>
          <w:sz w:val="34"/>
          <w:rtl/>
        </w:rPr>
      </w:pPr>
    </w:p>
    <w:p w14:paraId="514C2682" w14:textId="77777777" w:rsidR="00772408" w:rsidRDefault="00772408" w:rsidP="00772408">
      <w:pPr>
        <w:jc w:val="center"/>
        <w:rPr>
          <w:rFonts w:ascii="Sakkal Majalla" w:hAnsi="Sakkal Majalla"/>
          <w:sz w:val="34"/>
          <w:rtl/>
        </w:rPr>
      </w:pPr>
    </w:p>
    <w:p w14:paraId="716E2263" w14:textId="77777777" w:rsidR="00772408" w:rsidRDefault="00772408" w:rsidP="00772408">
      <w:pPr>
        <w:jc w:val="center"/>
        <w:rPr>
          <w:rFonts w:ascii="Sakkal Majalla" w:hAnsi="Sakkal Majalla"/>
          <w:sz w:val="34"/>
          <w:rtl/>
        </w:rPr>
      </w:pPr>
    </w:p>
    <w:p w14:paraId="292A3603" w14:textId="77777777" w:rsidR="00772408" w:rsidRDefault="00772408" w:rsidP="00772408">
      <w:pPr>
        <w:jc w:val="center"/>
        <w:rPr>
          <w:rFonts w:ascii="Sakkal Majalla" w:hAnsi="Sakkal Majalla"/>
          <w:sz w:val="34"/>
          <w:rtl/>
        </w:rPr>
      </w:pPr>
    </w:p>
    <w:p w14:paraId="5366E948" w14:textId="77777777" w:rsidR="00772408" w:rsidRDefault="00772408" w:rsidP="00772408">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183894F" wp14:editId="6E377995">
                <wp:extent cx="5537290" cy="992592"/>
                <wp:effectExtent l="0" t="0" r="0" b="0"/>
                <wp:docPr id="1682712358" name="Group 63"/>
                <wp:cNvGraphicFramePr/>
                <a:graphic xmlns:a="http://schemas.openxmlformats.org/drawingml/2006/main">
                  <a:graphicData uri="http://schemas.microsoft.com/office/word/2010/wordprocessingGroup">
                    <wpg:wgp>
                      <wpg:cNvGrpSpPr/>
                      <wpg:grpSpPr>
                        <a:xfrm>
                          <a:off x="0" y="0"/>
                          <a:ext cx="5537290" cy="992592"/>
                          <a:chOff x="1" y="0"/>
                          <a:chExt cx="5537290" cy="992592"/>
                        </a:xfrm>
                      </wpg:grpSpPr>
                      <wpg:grpSp>
                        <wpg:cNvPr id="1397103923" name="Group 1608695462"/>
                        <wpg:cNvGrpSpPr/>
                        <wpg:grpSpPr>
                          <a:xfrm>
                            <a:off x="1" y="0"/>
                            <a:ext cx="5537290" cy="992592"/>
                            <a:chOff x="0" y="0"/>
                            <a:chExt cx="5537481" cy="992635"/>
                          </a:xfrm>
                        </wpg:grpSpPr>
                        <wps:wsp>
                          <wps:cNvPr id="542291478" name="TextBox 4"/>
                          <wps:cNvSpPr txBox="1"/>
                          <wps:spPr>
                            <a:xfrm>
                              <a:off x="4688457" y="456037"/>
                              <a:ext cx="849024" cy="536598"/>
                            </a:xfrm>
                            <a:prstGeom prst="rect">
                              <a:avLst/>
                            </a:prstGeom>
                            <a:noFill/>
                          </wps:spPr>
                          <wps:txbx>
                            <w:txbxContent>
                              <w:p w14:paraId="0CED3603" w14:textId="77777777" w:rsidR="00772408" w:rsidRDefault="00772408" w:rsidP="00772408">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389554687"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3049469" name="TextBox 7"/>
                          <wps:cNvSpPr txBox="1"/>
                          <wps:spPr>
                            <a:xfrm>
                              <a:off x="0" y="203887"/>
                              <a:ext cx="4492780" cy="536598"/>
                            </a:xfrm>
                            <a:prstGeom prst="rect">
                              <a:avLst/>
                            </a:prstGeom>
                            <a:noFill/>
                          </wps:spPr>
                          <wps:txbx>
                            <w:txbxContent>
                              <w:p w14:paraId="033DD727" w14:textId="77777777" w:rsidR="00772408" w:rsidRDefault="00772408" w:rsidP="00772408">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7023904" name="Picture 1608695466" descr="Brainstorming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83894F" id="_x0000_s1344" style="width:436pt;height:78.15pt;mso-position-horizontal-relative:char;mso-position-vertical-relative:line" coordorigin="" coordsize="55372,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">
                <v:group id="Group 1608695462" o:spid="_x0000_s1345" style="position:absolute;width:55372;height:9925" coordsize="55374,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">
                  <v:shape id="TextBox 4" o:spid="_x0000_s1346" type="#_x0000_t202" style="position:absolute;left:46884;top:4560;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" filled="f" stroked="f">
                    <v:textbox style="mso-fit-shape-to-text:t">
                      <w:txbxContent>
                        <w:p w14:paraId="0CED3603" w14:textId="77777777" w:rsidR="00772408" w:rsidRDefault="00772408" w:rsidP="00772408">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34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" fillcolor="#168489" stroked="f" strokeweight="1pt">
                    <v:stroke joinstyle="miter"/>
                  </v:roundrect>
                  <v:shape id="TextBox 7" o:spid="_x0000_s1348" type="#_x0000_t202" style="position:absolute;top:2038;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" filled="f" stroked="f">
                    <v:textbox style="mso-fit-shape-to-text:t">
                      <w:txbxContent>
                        <w:p w14:paraId="033DD727" w14:textId="77777777" w:rsidR="00772408" w:rsidRDefault="00772408" w:rsidP="00772408">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34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">
                  <v:imagedata r:id="rId76" o:title="Brainstorming "/>
                </v:shape>
                <w10:anchorlock/>
              </v:group>
            </w:pict>
          </mc:Fallback>
        </mc:AlternateContent>
      </w:r>
    </w:p>
    <w:p w14:paraId="6336739C" w14:textId="77777777" w:rsidR="00772408" w:rsidRDefault="00772408" w:rsidP="00772408">
      <w:pPr>
        <w:rPr>
          <w:rFonts w:ascii="Sakkal Majalla" w:hAnsi="Sakkal Majalla"/>
          <w:sz w:val="34"/>
          <w:rtl/>
        </w:rPr>
      </w:pPr>
      <w:r w:rsidRPr="00E67690">
        <w:rPr>
          <w:noProof/>
          <w:sz w:val="34"/>
        </w:rPr>
        <w:drawing>
          <wp:anchor distT="0" distB="0" distL="114300" distR="114300" simplePos="0" relativeHeight="252853248" behindDoc="0" locked="0" layoutInCell="1" allowOverlap="1" wp14:anchorId="614039D2" wp14:editId="77F70E51">
            <wp:simplePos x="0" y="0"/>
            <wp:positionH relativeFrom="margin">
              <wp:align>right</wp:align>
            </wp:positionH>
            <wp:positionV relativeFrom="paragraph">
              <wp:posOffset>11801</wp:posOffset>
            </wp:positionV>
            <wp:extent cx="457200" cy="457200"/>
            <wp:effectExtent l="0" t="0" r="0" b="0"/>
            <wp:wrapSquare wrapText="bothSides"/>
            <wp:docPr id="1176612870"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772408">
        <w:rPr>
          <w:rFonts w:ascii="Sakkal Majalla" w:hAnsi="Sakkal Majalla"/>
          <w:sz w:val="34"/>
          <w:rtl/>
        </w:rPr>
        <w:t>ما هي الأدوات أو البرامج التي سمعت عنها أو استخدمتها في التعامل مع البيانات؟ وما الذي تتوقّعه من أداةٍ ذكيّةٍ في تحليل البيانات؟</w:t>
      </w:r>
    </w:p>
    <w:p w14:paraId="40999E26" w14:textId="59A327B0" w:rsidR="00772408" w:rsidRPr="009E4551" w:rsidRDefault="00772408" w:rsidP="00772408">
      <w:pPr>
        <w:rPr>
          <w:rFonts w:ascii="Sakkal Majalla" w:hAnsi="Sakkal Majalla"/>
          <w:sz w:val="34"/>
          <w:rtl/>
        </w:rPr>
      </w:pPr>
      <w:r>
        <w:rPr>
          <w:noProof/>
        </w:rPr>
        <w:drawing>
          <wp:anchor distT="0" distB="0" distL="114300" distR="114300" simplePos="0" relativeHeight="252856320" behindDoc="0" locked="0" layoutInCell="1" allowOverlap="1" wp14:anchorId="5BED423E" wp14:editId="38133870">
            <wp:simplePos x="0" y="0"/>
            <wp:positionH relativeFrom="column">
              <wp:posOffset>69850</wp:posOffset>
            </wp:positionH>
            <wp:positionV relativeFrom="paragraph">
              <wp:posOffset>163195</wp:posOffset>
            </wp:positionV>
            <wp:extent cx="889000" cy="889000"/>
            <wp:effectExtent l="0" t="0" r="6350" b="6350"/>
            <wp:wrapSquare wrapText="bothSides"/>
            <wp:docPr id="1630068449"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852224" behindDoc="0" locked="0" layoutInCell="1" allowOverlap="1" wp14:anchorId="5468FA73" wp14:editId="5A5CFED8">
            <wp:simplePos x="0" y="0"/>
            <wp:positionH relativeFrom="margin">
              <wp:align>right</wp:align>
            </wp:positionH>
            <wp:positionV relativeFrom="paragraph">
              <wp:posOffset>310515</wp:posOffset>
            </wp:positionV>
            <wp:extent cx="361315" cy="361315"/>
            <wp:effectExtent l="0" t="0" r="635" b="635"/>
            <wp:wrapSquare wrapText="bothSides"/>
            <wp:docPr id="775171141"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87413D" w14:textId="77777777" w:rsidR="00772408" w:rsidRDefault="00772408" w:rsidP="00772408">
      <w:pPr>
        <w:rPr>
          <w:rtl/>
        </w:rPr>
      </w:pPr>
      <w:r w:rsidRPr="004A69A2">
        <w:rPr>
          <w:rFonts w:hint="cs"/>
          <w:color w:val="168489"/>
          <w:rtl/>
        </w:rPr>
        <w:t>المدّة الزمنية:</w:t>
      </w:r>
      <w:r w:rsidRPr="006B1C71">
        <w:rPr>
          <w:rFonts w:hint="cs"/>
          <w:rtl/>
        </w:rPr>
        <w:t xml:space="preserve"> </w:t>
      </w:r>
      <w:r w:rsidRPr="00864A30">
        <w:rPr>
          <w:rFonts w:hint="cs"/>
          <w:rtl/>
        </w:rPr>
        <w:t xml:space="preserve">10 </w:t>
      </w:r>
      <w:r w:rsidRPr="006B1C71">
        <w:rPr>
          <w:rFonts w:hint="cs"/>
          <w:rtl/>
        </w:rPr>
        <w:t>دقائق</w:t>
      </w:r>
      <w:r>
        <w:rPr>
          <w:rFonts w:hint="cs"/>
          <w:rtl/>
        </w:rPr>
        <w:t>.</w:t>
      </w:r>
    </w:p>
    <w:p w14:paraId="27581080" w14:textId="0123CADD" w:rsidR="00BE04A9" w:rsidRDefault="00BE04A9" w:rsidP="00772408">
      <w:pPr>
        <w:rPr>
          <w:rtl/>
        </w:rPr>
      </w:pPr>
      <w:r w:rsidRPr="00BE04A9">
        <w:rPr>
          <w:rFonts w:ascii="Sakkal Majalla" w:hAnsi="Sakkal Majalla"/>
          <w:b/>
          <w:bCs/>
          <w:noProof/>
          <w:color w:val="008080"/>
          <w:sz w:val="32"/>
          <w:szCs w:val="32"/>
        </w:rPr>
        <w:drawing>
          <wp:anchor distT="0" distB="0" distL="114300" distR="114300" simplePos="0" relativeHeight="252858368" behindDoc="0" locked="0" layoutInCell="1" allowOverlap="1" wp14:anchorId="6851F9DD" wp14:editId="174564E6">
            <wp:simplePos x="0" y="0"/>
            <wp:positionH relativeFrom="column">
              <wp:posOffset>5297655</wp:posOffset>
            </wp:positionH>
            <wp:positionV relativeFrom="page">
              <wp:posOffset>3638550</wp:posOffset>
            </wp:positionV>
            <wp:extent cx="414020" cy="414020"/>
            <wp:effectExtent l="0" t="0" r="5080" b="5080"/>
            <wp:wrapSquare wrapText="bothSides"/>
            <wp:docPr id="1000968885" name="صورة 270" descr="Engine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ngineering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14020" cy="414020"/>
                    </a:xfrm>
                    <a:prstGeom prst="rect">
                      <a:avLst/>
                    </a:prstGeom>
                    <a:noFill/>
                    <a:ln>
                      <a:noFill/>
                    </a:ln>
                  </pic:spPr>
                </pic:pic>
              </a:graphicData>
            </a:graphic>
          </wp:anchor>
        </w:drawing>
      </w:r>
    </w:p>
    <w:p w14:paraId="50DE8139" w14:textId="6CA7EC5E" w:rsidR="00772408" w:rsidRDefault="00BE04A9" w:rsidP="00BE04A9">
      <w:pPr>
        <w:rPr>
          <w:rFonts w:ascii="Sakkal Majalla" w:hAnsi="Sakkal Majalla"/>
          <w:b/>
          <w:bCs/>
          <w:color w:val="008080"/>
          <w:sz w:val="32"/>
          <w:szCs w:val="32"/>
          <w:rtl/>
        </w:rPr>
      </w:pPr>
      <w:r w:rsidRPr="00BE04A9">
        <w:rPr>
          <w:rFonts w:ascii="Sakkal Majalla" w:hAnsi="Sakkal Majalla"/>
          <w:b/>
          <w:bCs/>
          <w:color w:val="008080"/>
          <w:sz w:val="34"/>
          <w:rtl/>
        </w:rPr>
        <w:t xml:space="preserve"> </w:t>
      </w:r>
      <w:r w:rsidR="00772408" w:rsidRPr="00BE04A9">
        <w:rPr>
          <w:rFonts w:ascii="Sakkal Majalla" w:hAnsi="Sakkal Majalla"/>
          <w:b/>
          <w:bCs/>
          <w:color w:val="008080"/>
          <w:sz w:val="34"/>
          <w:rtl/>
        </w:rPr>
        <w:t>آليّة التنفيذ</w:t>
      </w:r>
      <w:r w:rsidR="00772408" w:rsidRPr="00772408">
        <w:rPr>
          <w:rFonts w:ascii="Sakkal Majalla" w:hAnsi="Sakkal Majalla"/>
          <w:b/>
          <w:bCs/>
          <w:color w:val="008080"/>
          <w:sz w:val="32"/>
          <w:szCs w:val="32"/>
        </w:rPr>
        <w:t>:</w:t>
      </w:r>
    </w:p>
    <w:p w14:paraId="56B302CC" w14:textId="77777777" w:rsidR="00BE04A9" w:rsidRPr="00772408" w:rsidRDefault="00BE04A9" w:rsidP="00BE04A9">
      <w:pPr>
        <w:rPr>
          <w:rFonts w:ascii="Sakkal Majalla" w:hAnsi="Sakkal Majalla"/>
          <w:b/>
          <w:bCs/>
          <w:color w:val="008080"/>
          <w:sz w:val="32"/>
          <w:szCs w:val="32"/>
        </w:rPr>
      </w:pPr>
    </w:p>
    <w:p w14:paraId="03104D2A" w14:textId="77777777" w:rsidR="00772408" w:rsidRPr="00BE04A9" w:rsidRDefault="00772408">
      <w:pPr>
        <w:numPr>
          <w:ilvl w:val="0"/>
          <w:numId w:val="34"/>
        </w:numPr>
        <w:spacing w:after="160" w:line="259" w:lineRule="auto"/>
        <w:jc w:val="left"/>
        <w:rPr>
          <w:rFonts w:ascii="Sakkal Majalla" w:hAnsi="Sakkal Majalla"/>
          <w:sz w:val="34"/>
        </w:rPr>
      </w:pPr>
      <w:r w:rsidRPr="00BE04A9">
        <w:rPr>
          <w:rFonts w:ascii="Sakkal Majalla" w:hAnsi="Sakkal Majalla"/>
          <w:sz w:val="34"/>
          <w:rtl/>
        </w:rPr>
        <w:t>يطرح المدرّب السؤال على المتدرّبين</w:t>
      </w:r>
      <w:r w:rsidRPr="00BE04A9">
        <w:rPr>
          <w:rFonts w:ascii="Sakkal Majalla" w:hAnsi="Sakkal Majalla"/>
          <w:sz w:val="34"/>
        </w:rPr>
        <w:t>.</w:t>
      </w:r>
    </w:p>
    <w:p w14:paraId="236CF57D" w14:textId="77777777" w:rsidR="00772408" w:rsidRPr="00BE04A9" w:rsidRDefault="00772408">
      <w:pPr>
        <w:numPr>
          <w:ilvl w:val="0"/>
          <w:numId w:val="34"/>
        </w:numPr>
        <w:spacing w:after="160" w:line="259" w:lineRule="auto"/>
        <w:jc w:val="left"/>
        <w:rPr>
          <w:rFonts w:ascii="Sakkal Majalla" w:hAnsi="Sakkal Majalla"/>
          <w:sz w:val="34"/>
        </w:rPr>
      </w:pPr>
      <w:r w:rsidRPr="00BE04A9">
        <w:rPr>
          <w:rFonts w:ascii="Sakkal Majalla" w:hAnsi="Sakkal Majalla"/>
          <w:sz w:val="34"/>
          <w:rtl/>
        </w:rPr>
        <w:t>يُعطى المتدرّبون دقيقتين للتفكير الفردي</w:t>
      </w:r>
      <w:r w:rsidRPr="00BE04A9">
        <w:rPr>
          <w:rFonts w:ascii="Sakkal Majalla" w:hAnsi="Sakkal Majalla"/>
          <w:sz w:val="34"/>
        </w:rPr>
        <w:t>.</w:t>
      </w:r>
    </w:p>
    <w:p w14:paraId="26127CDA" w14:textId="77777777" w:rsidR="00772408" w:rsidRPr="00BE04A9" w:rsidRDefault="00772408">
      <w:pPr>
        <w:numPr>
          <w:ilvl w:val="0"/>
          <w:numId w:val="34"/>
        </w:numPr>
        <w:spacing w:after="160" w:line="259" w:lineRule="auto"/>
        <w:jc w:val="left"/>
        <w:rPr>
          <w:rFonts w:ascii="Sakkal Majalla" w:hAnsi="Sakkal Majalla"/>
          <w:sz w:val="34"/>
        </w:rPr>
      </w:pPr>
      <w:r w:rsidRPr="00BE04A9">
        <w:rPr>
          <w:rFonts w:ascii="Sakkal Majalla" w:hAnsi="Sakkal Majalla"/>
          <w:sz w:val="34"/>
          <w:rtl/>
        </w:rPr>
        <w:t>يتمّ جمع الإجابات بشكلٍ تفاعليٍّ من المتدرّبين</w:t>
      </w:r>
      <w:r w:rsidRPr="00BE04A9">
        <w:rPr>
          <w:rFonts w:ascii="Sakkal Majalla" w:hAnsi="Sakkal Majalla"/>
          <w:sz w:val="34"/>
        </w:rPr>
        <w:t>.</w:t>
      </w:r>
    </w:p>
    <w:p w14:paraId="6054DDC9" w14:textId="515A05E4" w:rsidR="00772408" w:rsidRPr="00BE04A9" w:rsidRDefault="00772408">
      <w:pPr>
        <w:numPr>
          <w:ilvl w:val="0"/>
          <w:numId w:val="34"/>
        </w:numPr>
        <w:spacing w:after="160" w:line="259" w:lineRule="auto"/>
        <w:jc w:val="left"/>
        <w:rPr>
          <w:rFonts w:ascii="Sakkal Majalla" w:hAnsi="Sakkal Majalla"/>
          <w:sz w:val="34"/>
          <w:rtl/>
        </w:rPr>
      </w:pPr>
      <w:r w:rsidRPr="00BE04A9">
        <w:rPr>
          <w:rFonts w:ascii="Sakkal Majalla" w:hAnsi="Sakkal Majalla"/>
          <w:sz w:val="34"/>
          <w:rtl/>
        </w:rPr>
        <w:t>يُدوّن المدرّب الإجابات على السبّورة أو شاشة العرض</w:t>
      </w:r>
      <w:r w:rsidRPr="00BE04A9">
        <w:rPr>
          <w:rFonts w:ascii="Sakkal Majalla" w:hAnsi="Sakkal Majalla"/>
          <w:sz w:val="34"/>
        </w:rPr>
        <w:t>.</w:t>
      </w:r>
    </w:p>
    <w:p w14:paraId="32CD5AE3" w14:textId="77777777" w:rsidR="00772408" w:rsidRDefault="00772408" w:rsidP="00772408">
      <w:pPr>
        <w:rPr>
          <w:color w:val="168489"/>
        </w:rPr>
      </w:pPr>
      <w:r>
        <w:rPr>
          <w:noProof/>
        </w:rPr>
        <w:drawing>
          <wp:anchor distT="0" distB="0" distL="114300" distR="114300" simplePos="0" relativeHeight="252854272" behindDoc="0" locked="0" layoutInCell="1" allowOverlap="1" wp14:anchorId="3CA981FB" wp14:editId="4DEC4809">
            <wp:simplePos x="0" y="0"/>
            <wp:positionH relativeFrom="margin">
              <wp:align>right</wp:align>
            </wp:positionH>
            <wp:positionV relativeFrom="paragraph">
              <wp:posOffset>106680</wp:posOffset>
            </wp:positionV>
            <wp:extent cx="439420" cy="439420"/>
            <wp:effectExtent l="0" t="0" r="0" b="0"/>
            <wp:wrapSquare wrapText="bothSides"/>
            <wp:docPr id="1344230637"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247B67" w14:textId="23924B0F" w:rsidR="00772408" w:rsidRDefault="00BE04A9" w:rsidP="00772408">
      <w:pPr>
        <w:rPr>
          <w:color w:val="168489"/>
          <w:rtl/>
        </w:rPr>
      </w:pPr>
      <w:r w:rsidRPr="00BE04A9">
        <w:rPr>
          <w:color w:val="168489"/>
          <w:rtl/>
        </w:rPr>
        <w:t>إجابات نموذجية متوقّعة</w:t>
      </w:r>
      <w:r w:rsidR="00772408" w:rsidRPr="004A69A2">
        <w:rPr>
          <w:rFonts w:hint="cs"/>
          <w:color w:val="168489"/>
          <w:rtl/>
        </w:rPr>
        <w:t>:</w:t>
      </w:r>
      <w:r w:rsidR="00772408">
        <w:rPr>
          <w:color w:val="168489"/>
          <w:rtl/>
        </w:rPr>
        <w:tab/>
      </w:r>
    </w:p>
    <w:p w14:paraId="77F3BF4D" w14:textId="77777777" w:rsidR="00BE04A9" w:rsidRPr="00BE04A9" w:rsidRDefault="00BE04A9" w:rsidP="00BE04A9">
      <w:pPr>
        <w:rPr>
          <w:rFonts w:ascii="Sakkal Majalla" w:hAnsi="Sakkal Majalla"/>
          <w:color w:val="C00000"/>
          <w:sz w:val="32"/>
          <w:szCs w:val="32"/>
        </w:rPr>
      </w:pPr>
      <w:r w:rsidRPr="00BE04A9">
        <w:rPr>
          <w:rFonts w:ascii="Sakkal Majalla" w:hAnsi="Sakkal Majalla"/>
          <w:b/>
          <w:bCs/>
          <w:color w:val="C00000"/>
          <w:sz w:val="32"/>
          <w:szCs w:val="32"/>
          <w:rtl/>
        </w:rPr>
        <w:t>من حيث الأدوات</w:t>
      </w:r>
      <w:r w:rsidRPr="00BE04A9">
        <w:rPr>
          <w:rFonts w:ascii="Sakkal Majalla" w:hAnsi="Sakkal Majalla"/>
          <w:b/>
          <w:bCs/>
          <w:color w:val="C00000"/>
          <w:sz w:val="32"/>
          <w:szCs w:val="32"/>
        </w:rPr>
        <w:t>:</w:t>
      </w:r>
    </w:p>
    <w:p w14:paraId="5CFEE275" w14:textId="77777777" w:rsidR="00BE04A9" w:rsidRPr="007B1EBA" w:rsidRDefault="00BE04A9">
      <w:pPr>
        <w:numPr>
          <w:ilvl w:val="0"/>
          <w:numId w:val="35"/>
        </w:numPr>
        <w:spacing w:after="160" w:line="259" w:lineRule="auto"/>
        <w:jc w:val="left"/>
        <w:rPr>
          <w:rFonts w:ascii="Sakkal Majalla" w:hAnsi="Sakkal Majalla"/>
          <w:sz w:val="32"/>
          <w:szCs w:val="32"/>
        </w:rPr>
      </w:pPr>
      <w:r w:rsidRPr="007B1EBA">
        <w:rPr>
          <w:rFonts w:ascii="Sakkal Majalla" w:hAnsi="Sakkal Majalla"/>
          <w:sz w:val="32"/>
          <w:szCs w:val="32"/>
          <w:rtl/>
        </w:rPr>
        <w:t>برنامج إكسل</w:t>
      </w:r>
      <w:r w:rsidRPr="007B1EBA">
        <w:rPr>
          <w:rFonts w:ascii="Sakkal Majalla" w:hAnsi="Sakkal Majalla"/>
          <w:sz w:val="32"/>
          <w:szCs w:val="32"/>
        </w:rPr>
        <w:t xml:space="preserve"> Excel </w:t>
      </w:r>
      <w:r w:rsidRPr="007B1EBA">
        <w:rPr>
          <w:rFonts w:ascii="Sakkal Majalla" w:hAnsi="Sakkal Majalla"/>
          <w:sz w:val="32"/>
          <w:szCs w:val="32"/>
          <w:rtl/>
        </w:rPr>
        <w:t>للتحليلات البسيطة والجداول</w:t>
      </w:r>
      <w:r w:rsidRPr="007B1EBA">
        <w:rPr>
          <w:rFonts w:ascii="Sakkal Majalla" w:hAnsi="Sakkal Majalla"/>
          <w:sz w:val="32"/>
          <w:szCs w:val="32"/>
        </w:rPr>
        <w:t>.</w:t>
      </w:r>
    </w:p>
    <w:p w14:paraId="39429B84" w14:textId="77777777" w:rsidR="00BE04A9" w:rsidRPr="007B1EBA" w:rsidRDefault="00BE04A9">
      <w:pPr>
        <w:numPr>
          <w:ilvl w:val="0"/>
          <w:numId w:val="35"/>
        </w:numPr>
        <w:spacing w:after="160" w:line="259" w:lineRule="auto"/>
        <w:jc w:val="left"/>
        <w:rPr>
          <w:rFonts w:ascii="Sakkal Majalla" w:hAnsi="Sakkal Majalla"/>
          <w:sz w:val="32"/>
          <w:szCs w:val="32"/>
        </w:rPr>
      </w:pPr>
      <w:r w:rsidRPr="007B1EBA">
        <w:rPr>
          <w:rFonts w:ascii="Sakkal Majalla" w:hAnsi="Sakkal Majalla"/>
          <w:sz w:val="32"/>
          <w:szCs w:val="32"/>
          <w:rtl/>
        </w:rPr>
        <w:t>تطبيقات الذكاء الاصطناعي مثل</w:t>
      </w:r>
      <w:r w:rsidRPr="007B1EBA">
        <w:rPr>
          <w:rFonts w:ascii="Sakkal Majalla" w:hAnsi="Sakkal Majalla"/>
          <w:sz w:val="32"/>
          <w:szCs w:val="32"/>
        </w:rPr>
        <w:t xml:space="preserve"> ChatGPT </w:t>
      </w:r>
      <w:r w:rsidRPr="007B1EBA">
        <w:rPr>
          <w:rFonts w:ascii="Sakkal Majalla" w:hAnsi="Sakkal Majalla"/>
          <w:sz w:val="32"/>
          <w:szCs w:val="32"/>
          <w:rtl/>
        </w:rPr>
        <w:t>للاستفسارات والتحليل النصّي</w:t>
      </w:r>
      <w:r w:rsidRPr="007B1EBA">
        <w:rPr>
          <w:rFonts w:ascii="Sakkal Majalla" w:hAnsi="Sakkal Majalla"/>
          <w:sz w:val="32"/>
          <w:szCs w:val="32"/>
        </w:rPr>
        <w:t>.</w:t>
      </w:r>
    </w:p>
    <w:p w14:paraId="4B54D7D7" w14:textId="483C45EF" w:rsidR="00BE04A9" w:rsidRPr="007B1EBA" w:rsidRDefault="00BE04A9">
      <w:pPr>
        <w:numPr>
          <w:ilvl w:val="0"/>
          <w:numId w:val="35"/>
        </w:numPr>
        <w:spacing w:after="160" w:line="259" w:lineRule="auto"/>
        <w:jc w:val="left"/>
        <w:rPr>
          <w:rFonts w:ascii="Sakkal Majalla" w:hAnsi="Sakkal Majalla"/>
          <w:sz w:val="32"/>
          <w:szCs w:val="32"/>
        </w:rPr>
      </w:pPr>
      <w:r w:rsidRPr="007B1EBA">
        <w:rPr>
          <w:rFonts w:ascii="Sakkal Majalla" w:hAnsi="Sakkal Majalla"/>
          <w:sz w:val="32"/>
          <w:szCs w:val="32"/>
          <w:rtl/>
        </w:rPr>
        <w:t>برامج التصوير البياني مثل</w:t>
      </w:r>
      <w:r w:rsidRPr="007B1EBA">
        <w:rPr>
          <w:rFonts w:ascii="Sakkal Majalla" w:hAnsi="Sakkal Majalla"/>
          <w:sz w:val="32"/>
          <w:szCs w:val="32"/>
        </w:rPr>
        <w:t xml:space="preserve"> Power BI </w:t>
      </w:r>
      <w:r w:rsidRPr="007B1EBA">
        <w:rPr>
          <w:rFonts w:ascii="Sakkal Majalla" w:hAnsi="Sakkal Majalla"/>
          <w:sz w:val="32"/>
          <w:szCs w:val="32"/>
          <w:rtl/>
        </w:rPr>
        <w:t>أو</w:t>
      </w:r>
      <w:r w:rsidRPr="007B1EBA">
        <w:rPr>
          <w:rFonts w:ascii="Sakkal Majalla" w:hAnsi="Sakkal Majalla"/>
          <w:sz w:val="32"/>
          <w:szCs w:val="32"/>
        </w:rPr>
        <w:t xml:space="preserve"> Tableau</w:t>
      </w:r>
    </w:p>
    <w:p w14:paraId="10E9387D" w14:textId="5F407F7E" w:rsidR="00BE04A9" w:rsidRPr="007B1EBA" w:rsidRDefault="00BE04A9">
      <w:pPr>
        <w:numPr>
          <w:ilvl w:val="0"/>
          <w:numId w:val="35"/>
        </w:numPr>
        <w:spacing w:after="160" w:line="259" w:lineRule="auto"/>
        <w:jc w:val="left"/>
        <w:rPr>
          <w:rFonts w:ascii="Sakkal Majalla" w:hAnsi="Sakkal Majalla"/>
          <w:sz w:val="32"/>
          <w:szCs w:val="32"/>
        </w:rPr>
      </w:pPr>
      <w:r w:rsidRPr="007B1EBA">
        <w:rPr>
          <w:rFonts w:ascii="Sakkal Majalla" w:hAnsi="Sakkal Majalla"/>
          <w:sz w:val="32"/>
          <w:szCs w:val="32"/>
          <w:rtl/>
        </w:rPr>
        <w:t>لغات البرمجة مثل</w:t>
      </w:r>
      <w:r w:rsidRPr="007B1EBA">
        <w:rPr>
          <w:rFonts w:ascii="Sakkal Majalla" w:hAnsi="Sakkal Majalla"/>
          <w:sz w:val="32"/>
          <w:szCs w:val="32"/>
        </w:rPr>
        <w:t xml:space="preserve"> Python </w:t>
      </w:r>
      <w:r w:rsidRPr="007B1EBA">
        <w:rPr>
          <w:rFonts w:ascii="Sakkal Majalla" w:hAnsi="Sakkal Majalla"/>
          <w:sz w:val="32"/>
          <w:szCs w:val="32"/>
          <w:rtl/>
        </w:rPr>
        <w:t>أو</w:t>
      </w:r>
      <w:r w:rsidR="001C7E40">
        <w:rPr>
          <w:rFonts w:ascii="Sakkal Majalla" w:hAnsi="Sakkal Majalla"/>
          <w:sz w:val="32"/>
          <w:szCs w:val="32"/>
        </w:rPr>
        <w:t>R</w:t>
      </w:r>
      <w:r w:rsidR="001C7E40">
        <w:rPr>
          <w:rFonts w:ascii="Sakkal Majalla" w:hAnsi="Sakkal Majalla" w:hint="cs"/>
          <w:sz w:val="32"/>
          <w:szCs w:val="32"/>
          <w:rtl/>
          <w:lang w:bidi="ar-AE"/>
        </w:rPr>
        <w:t>.</w:t>
      </w:r>
    </w:p>
    <w:p w14:paraId="5E28BDAB" w14:textId="77777777" w:rsidR="00BE04A9" w:rsidRPr="007B1EBA" w:rsidRDefault="00BE04A9">
      <w:pPr>
        <w:numPr>
          <w:ilvl w:val="0"/>
          <w:numId w:val="35"/>
        </w:numPr>
        <w:spacing w:after="160" w:line="259" w:lineRule="auto"/>
        <w:jc w:val="left"/>
        <w:rPr>
          <w:rFonts w:ascii="Sakkal Majalla" w:hAnsi="Sakkal Majalla"/>
          <w:sz w:val="32"/>
          <w:szCs w:val="32"/>
        </w:rPr>
      </w:pPr>
      <w:r w:rsidRPr="007B1EBA">
        <w:rPr>
          <w:rFonts w:ascii="Sakkal Majalla" w:hAnsi="Sakkal Majalla"/>
          <w:sz w:val="32"/>
          <w:szCs w:val="32"/>
          <w:rtl/>
        </w:rPr>
        <w:t>أدوات</w:t>
      </w:r>
      <w:r w:rsidRPr="007B1EBA">
        <w:rPr>
          <w:rFonts w:ascii="Sakkal Majalla" w:hAnsi="Sakkal Majalla"/>
          <w:sz w:val="32"/>
          <w:szCs w:val="32"/>
        </w:rPr>
        <w:t xml:space="preserve"> Google </w:t>
      </w:r>
      <w:r w:rsidRPr="007B1EBA">
        <w:rPr>
          <w:rFonts w:ascii="Sakkal Majalla" w:hAnsi="Sakkal Majalla"/>
          <w:sz w:val="32"/>
          <w:szCs w:val="32"/>
          <w:rtl/>
        </w:rPr>
        <w:t>مثل</w:t>
      </w:r>
      <w:r w:rsidRPr="007B1EBA">
        <w:rPr>
          <w:rFonts w:ascii="Sakkal Majalla" w:hAnsi="Sakkal Majalla"/>
          <w:sz w:val="32"/>
          <w:szCs w:val="32"/>
        </w:rPr>
        <w:t xml:space="preserve"> Google Sheets </w:t>
      </w:r>
      <w:r w:rsidRPr="007B1EBA">
        <w:rPr>
          <w:rFonts w:ascii="Sakkal Majalla" w:hAnsi="Sakkal Majalla"/>
          <w:sz w:val="32"/>
          <w:szCs w:val="32"/>
          <w:rtl/>
        </w:rPr>
        <w:t>أو</w:t>
      </w:r>
      <w:r w:rsidRPr="007B1EBA">
        <w:rPr>
          <w:rFonts w:ascii="Sakkal Majalla" w:hAnsi="Sakkal Majalla"/>
          <w:sz w:val="32"/>
          <w:szCs w:val="32"/>
        </w:rPr>
        <w:t xml:space="preserve"> Google Colab.</w:t>
      </w:r>
    </w:p>
    <w:p w14:paraId="5C01340B" w14:textId="77777777" w:rsidR="00BE04A9" w:rsidRPr="00BE04A9" w:rsidRDefault="00BE04A9" w:rsidP="00BE04A9">
      <w:pPr>
        <w:keepNext/>
        <w:pageBreakBefore/>
        <w:rPr>
          <w:rFonts w:ascii="Sakkal Majalla" w:hAnsi="Sakkal Majalla"/>
          <w:color w:val="C00000"/>
          <w:sz w:val="32"/>
          <w:szCs w:val="32"/>
        </w:rPr>
      </w:pPr>
      <w:r w:rsidRPr="00BE04A9">
        <w:rPr>
          <w:rFonts w:ascii="Sakkal Majalla" w:hAnsi="Sakkal Majalla"/>
          <w:b/>
          <w:bCs/>
          <w:color w:val="C00000"/>
          <w:sz w:val="32"/>
          <w:szCs w:val="32"/>
          <w:rtl/>
        </w:rPr>
        <w:lastRenderedPageBreak/>
        <w:t>من حيث التوقّعات من الأداة الذكيّة</w:t>
      </w:r>
      <w:r w:rsidRPr="00BE04A9">
        <w:rPr>
          <w:rFonts w:ascii="Sakkal Majalla" w:hAnsi="Sakkal Majalla"/>
          <w:b/>
          <w:bCs/>
          <w:color w:val="C00000"/>
          <w:sz w:val="32"/>
          <w:szCs w:val="32"/>
        </w:rPr>
        <w:t>:</w:t>
      </w:r>
    </w:p>
    <w:p w14:paraId="35366B8E" w14:textId="77777777" w:rsidR="00BE04A9" w:rsidRPr="007B1EBA"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السرعة في معالجة كمّياتٍ كبيرةٍ من البيانات</w:t>
      </w:r>
      <w:r w:rsidRPr="007B1EBA">
        <w:rPr>
          <w:rFonts w:ascii="Sakkal Majalla" w:hAnsi="Sakkal Majalla"/>
          <w:sz w:val="32"/>
          <w:szCs w:val="32"/>
        </w:rPr>
        <w:t>.</w:t>
      </w:r>
    </w:p>
    <w:p w14:paraId="03C8ED19" w14:textId="77777777" w:rsidR="00BE04A9" w:rsidRPr="007B1EBA"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سهولة الاستخدام دون الحاجة لخبرةٍ تقنيّةٍ عاليةٍ</w:t>
      </w:r>
      <w:r w:rsidRPr="007B1EBA">
        <w:rPr>
          <w:rFonts w:ascii="Sakkal Majalla" w:hAnsi="Sakkal Majalla"/>
          <w:sz w:val="32"/>
          <w:szCs w:val="32"/>
        </w:rPr>
        <w:t>.</w:t>
      </w:r>
    </w:p>
    <w:p w14:paraId="4E3C88A3" w14:textId="77777777" w:rsidR="00BE04A9" w:rsidRPr="007B1EBA"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القدرة على إنشاء تقاريرَ ورسومٍ بيانيّةٍ جذّابةٍ</w:t>
      </w:r>
      <w:r w:rsidRPr="007B1EBA">
        <w:rPr>
          <w:rFonts w:ascii="Sakkal Majalla" w:hAnsi="Sakkal Majalla"/>
          <w:sz w:val="32"/>
          <w:szCs w:val="32"/>
        </w:rPr>
        <w:t>.</w:t>
      </w:r>
    </w:p>
    <w:p w14:paraId="0352A3AB" w14:textId="77777777" w:rsidR="00BE04A9" w:rsidRPr="007B1EBA"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توفير توصياتٍ ذكيّةٍ بناءً على البيانات</w:t>
      </w:r>
      <w:r w:rsidRPr="007B1EBA">
        <w:rPr>
          <w:rFonts w:ascii="Sakkal Majalla" w:hAnsi="Sakkal Majalla"/>
          <w:sz w:val="32"/>
          <w:szCs w:val="32"/>
        </w:rPr>
        <w:t>.</w:t>
      </w:r>
    </w:p>
    <w:p w14:paraId="145D916B" w14:textId="77777777" w:rsidR="00BE04A9" w:rsidRPr="007B1EBA"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إمكانيّة التكامل مع مصادر البيانات المختلفة</w:t>
      </w:r>
      <w:r w:rsidRPr="007B1EBA">
        <w:rPr>
          <w:rFonts w:ascii="Sakkal Majalla" w:hAnsi="Sakkal Majalla"/>
          <w:sz w:val="32"/>
          <w:szCs w:val="32"/>
        </w:rPr>
        <w:t>.</w:t>
      </w:r>
    </w:p>
    <w:p w14:paraId="09C6C98B" w14:textId="5A400074" w:rsidR="00BE04A9" w:rsidRDefault="00BE04A9">
      <w:pPr>
        <w:numPr>
          <w:ilvl w:val="0"/>
          <w:numId w:val="36"/>
        </w:numPr>
        <w:spacing w:after="160" w:line="259" w:lineRule="auto"/>
        <w:jc w:val="left"/>
        <w:rPr>
          <w:rFonts w:ascii="Sakkal Majalla" w:hAnsi="Sakkal Majalla"/>
          <w:sz w:val="32"/>
          <w:szCs w:val="32"/>
        </w:rPr>
      </w:pPr>
      <w:r w:rsidRPr="007B1EBA">
        <w:rPr>
          <w:rFonts w:ascii="Sakkal Majalla" w:hAnsi="Sakkal Majalla"/>
          <w:sz w:val="32"/>
          <w:szCs w:val="32"/>
          <w:rtl/>
        </w:rPr>
        <w:t>الدقّة في النتائج والتحليلات</w:t>
      </w:r>
      <w:r w:rsidRPr="007B1EBA">
        <w:rPr>
          <w:rFonts w:ascii="Sakkal Majalla" w:hAnsi="Sakkal Majalla"/>
          <w:sz w:val="32"/>
          <w:szCs w:val="32"/>
        </w:rPr>
        <w:t>.</w:t>
      </w:r>
    </w:p>
    <w:p w14:paraId="012F8F7C" w14:textId="77777777" w:rsidR="007D02E3" w:rsidRDefault="007D02E3" w:rsidP="007D02E3">
      <w:pPr>
        <w:spacing w:after="160" w:line="259" w:lineRule="auto"/>
        <w:jc w:val="center"/>
        <w:rPr>
          <w:rFonts w:ascii="Sakkal Majalla" w:hAnsi="Sakkal Majalla"/>
          <w:sz w:val="32"/>
          <w:szCs w:val="32"/>
        </w:rPr>
      </w:pPr>
    </w:p>
    <w:p w14:paraId="581DBE13" w14:textId="77777777" w:rsidR="007D02E3" w:rsidRDefault="007D02E3" w:rsidP="007D02E3">
      <w:pPr>
        <w:spacing w:after="160" w:line="259" w:lineRule="auto"/>
        <w:jc w:val="center"/>
        <w:rPr>
          <w:rFonts w:ascii="Sakkal Majalla" w:hAnsi="Sakkal Majalla"/>
          <w:sz w:val="32"/>
          <w:szCs w:val="32"/>
        </w:rPr>
      </w:pPr>
    </w:p>
    <w:p w14:paraId="2AA2B5E7" w14:textId="77777777" w:rsidR="007D02E3" w:rsidRDefault="007D02E3" w:rsidP="007D02E3">
      <w:pPr>
        <w:spacing w:after="160" w:line="259" w:lineRule="auto"/>
        <w:jc w:val="center"/>
        <w:rPr>
          <w:rFonts w:ascii="Sakkal Majalla" w:hAnsi="Sakkal Majalla"/>
          <w:sz w:val="32"/>
          <w:szCs w:val="32"/>
        </w:rPr>
      </w:pPr>
    </w:p>
    <w:p w14:paraId="0215083C" w14:textId="67E0F3D7" w:rsidR="007B6943" w:rsidRPr="00BE04A9" w:rsidRDefault="007B6943" w:rsidP="007D02E3">
      <w:pPr>
        <w:spacing w:after="160" w:line="259" w:lineRule="auto"/>
        <w:jc w:val="center"/>
        <w:rPr>
          <w:rFonts w:ascii="Sakkal Majalla" w:hAnsi="Sakkal Majalla"/>
          <w:sz w:val="32"/>
          <w:szCs w:val="32"/>
          <w:rtl/>
        </w:rPr>
      </w:pPr>
    </w:p>
    <w:p w14:paraId="399DAD32" w14:textId="14119F7E" w:rsidR="00BE04A9" w:rsidRPr="00BE04A9" w:rsidRDefault="00BE04A9" w:rsidP="00BE04A9">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4CB60B3D" wp14:editId="0448DD51">
                <wp:extent cx="5731510" cy="895350"/>
                <wp:effectExtent l="0" t="0" r="21590" b="19050"/>
                <wp:docPr id="20503384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84685513"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6638284" name="مجموعة 39"/>
                        <wpg:cNvGrpSpPr/>
                        <wpg:grpSpPr>
                          <a:xfrm>
                            <a:off x="0" y="0"/>
                            <a:ext cx="5731510" cy="895350"/>
                            <a:chOff x="0" y="0"/>
                            <a:chExt cx="5878196" cy="918845"/>
                          </a:xfrm>
                        </wpg:grpSpPr>
                        <wpg:grpSp>
                          <wpg:cNvPr id="1660762489" name="مجموعة 40"/>
                          <wpg:cNvGrpSpPr/>
                          <wpg:grpSpPr>
                            <a:xfrm>
                              <a:off x="0" y="0"/>
                              <a:ext cx="5878196" cy="918845"/>
                              <a:chOff x="0" y="0"/>
                              <a:chExt cx="6240348" cy="919070"/>
                            </a:xfrm>
                          </wpg:grpSpPr>
                          <wpg:grpSp>
                            <wpg:cNvPr id="1426944181" name="مجموعة 41"/>
                            <wpg:cNvGrpSpPr/>
                            <wpg:grpSpPr>
                              <a:xfrm>
                                <a:off x="0" y="169208"/>
                                <a:ext cx="5433072" cy="580613"/>
                                <a:chOff x="0" y="169208"/>
                                <a:chExt cx="5433072" cy="580613"/>
                              </a:xfrm>
                            </wpg:grpSpPr>
                            <wps:wsp>
                              <wps:cNvPr id="16947565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40909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838352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797738" name="مربع نص 41"/>
                          <wps:cNvSpPr txBox="1"/>
                          <wps:spPr>
                            <a:xfrm>
                              <a:off x="204484" y="257055"/>
                              <a:ext cx="4616071" cy="387740"/>
                            </a:xfrm>
                            <a:prstGeom prst="rect">
                              <a:avLst/>
                            </a:prstGeom>
                            <a:noFill/>
                          </wps:spPr>
                          <wps:txbx>
                            <w:txbxContent>
                              <w:p w14:paraId="547BFB00" w14:textId="33C12768" w:rsidR="00BE04A9" w:rsidRDefault="00BE04A9" w:rsidP="00BE04A9">
                                <w:pPr>
                                  <w:rPr>
                                    <w:rFonts w:eastAsia="Calibri" w:hAnsi="Adobe Arabic" w:cs="Adobe Arabic"/>
                                    <w:b/>
                                    <w:bCs/>
                                    <w:color w:val="FFFFFF"/>
                                    <w:kern w:val="24"/>
                                    <w:sz w:val="36"/>
                                    <w:szCs w:val="36"/>
                                    <w:lang w:bidi="ar-EG"/>
                                  </w:rPr>
                                </w:pPr>
                                <w:r w:rsidRPr="00BE04A9">
                                  <w:rPr>
                                    <w:rFonts w:eastAsia="Calibri" w:hAnsi="Adobe Arabic" w:cs="Adobe Arabic"/>
                                    <w:b/>
                                    <w:bCs/>
                                    <w:color w:val="FFFFFF"/>
                                    <w:kern w:val="24"/>
                                    <w:sz w:val="36"/>
                                    <w:szCs w:val="36"/>
                                    <w:rtl/>
                                    <w:lang w:bidi="ar-EG"/>
                                  </w:rPr>
                                  <w:t>نظرة عامّة على أدوات الذكاء الاصطناعي في تحليل البيانات</w:t>
                                </w:r>
                              </w:p>
                            </w:txbxContent>
                          </wps:txbx>
                          <wps:bodyPr wrap="square" rtlCol="1">
                            <a:spAutoFit/>
                          </wps:bodyPr>
                        </wps:wsp>
                      </wpg:grpSp>
                    </wpg:wgp>
                  </a:graphicData>
                </a:graphic>
              </wp:inline>
            </w:drawing>
          </mc:Choice>
          <mc:Fallback>
            <w:pict>
              <v:group w14:anchorId="4CB60B3D" id="_x0000_s13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sOG62qwcAALo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3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">
                  <v:imagedata r:id="rId83" o:title=""/>
                </v:shape>
                <v:group id="مجموعة 39" o:spid="_x0000_s13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">
                  <v:group id="مجموعة 40" o:spid="_x0000_s13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">
                    <v:group id="مجموعة 41" o:spid="_x0000_s13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">
                      <v:shape id="شكل حر 42" o:spid="_x0000_s13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" fillcolor="#168489" stroked="f" strokeweight="1pt">
                        <v:stroke joinstyle="miter"/>
                      </v:roundrect>
                    </v:group>
                    <v:oval id="شكل بيضاوي 44" o:spid="_x0000_s13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" filled="f" strokecolor="#a5a5a5 [2092]" strokeweight="1pt">
                      <v:stroke joinstyle="miter"/>
                    </v:oval>
                  </v:group>
                  <v:shape id="مربع نص 41" o:spid="_x0000_s135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" filled="f" stroked="f">
                    <v:textbox style="mso-fit-shape-to-text:t">
                      <w:txbxContent>
                        <w:p w14:paraId="547BFB00" w14:textId="33C12768" w:rsidR="00BE04A9" w:rsidRDefault="00BE04A9" w:rsidP="00BE04A9">
                          <w:pPr>
                            <w:rPr>
                              <w:rFonts w:eastAsia="Calibri" w:hAnsi="Adobe Arabic" w:cs="Adobe Arabic"/>
                              <w:b/>
                              <w:bCs/>
                              <w:color w:val="FFFFFF"/>
                              <w:kern w:val="24"/>
                              <w:sz w:val="36"/>
                              <w:szCs w:val="36"/>
                              <w:lang w:bidi="ar-EG"/>
                            </w:rPr>
                          </w:pPr>
                          <w:r w:rsidRPr="00BE04A9">
                            <w:rPr>
                              <w:rFonts w:eastAsia="Calibri" w:hAnsi="Adobe Arabic" w:cs="Adobe Arabic"/>
                              <w:b/>
                              <w:bCs/>
                              <w:color w:val="FFFFFF"/>
                              <w:kern w:val="24"/>
                              <w:sz w:val="36"/>
                              <w:szCs w:val="36"/>
                              <w:rtl/>
                              <w:lang w:bidi="ar-EG"/>
                            </w:rPr>
                            <w:t>نظرة عامّة على أدوات الذكاء الاصطناعي في تحليل البيانات</w:t>
                          </w:r>
                        </w:p>
                      </w:txbxContent>
                    </v:textbox>
                  </v:shape>
                </v:group>
                <w10:anchorlock/>
              </v:group>
            </w:pict>
          </mc:Fallback>
        </mc:AlternateContent>
      </w:r>
    </w:p>
    <w:p w14:paraId="710A2A7B" w14:textId="77777777" w:rsidR="00BE04A9" w:rsidRDefault="00BE04A9" w:rsidP="00BE04A9">
      <w:pPr>
        <w:rPr>
          <w:rFonts w:ascii="Sakkal Majalla" w:hAnsi="Sakkal Majalla"/>
          <w:sz w:val="34"/>
          <w:rtl/>
        </w:rPr>
      </w:pPr>
      <w:r w:rsidRPr="00BE04A9">
        <w:rPr>
          <w:rFonts w:ascii="Sakkal Majalla" w:hAnsi="Sakkal Majalla"/>
          <w:sz w:val="34"/>
          <w:rtl/>
        </w:rPr>
        <w:t>تتنوّع أدوات الذكاء الاصطناعي المستخدمة في تحليل البيانات بشكلٍ كبيرٍ، ولكلّ أداةٍ مميّزاتها واستخداماتها الخاصّة. سنستعرض أربع أدواتٍ رئيسيّةٍ تُعتبر من الأكثر شيوعاً واستخداماً في هذا المجال</w:t>
      </w:r>
      <w:r w:rsidRPr="00BE04A9">
        <w:rPr>
          <w:rFonts w:ascii="Sakkal Majalla" w:hAnsi="Sakkal Majalla"/>
          <w:sz w:val="34"/>
        </w:rPr>
        <w:t>.</w:t>
      </w:r>
    </w:p>
    <w:p w14:paraId="564B53B7" w14:textId="2D5F7A4C" w:rsidR="00BE04A9" w:rsidRPr="00BE04A9" w:rsidRDefault="007B6943" w:rsidP="007B6943">
      <w:pPr>
        <w:jc w:val="center"/>
        <w:rPr>
          <w:rFonts w:ascii="Sakkal Majalla" w:hAnsi="Sakkal Majalla"/>
          <w:sz w:val="34"/>
        </w:rPr>
      </w:pPr>
      <w:r w:rsidRPr="007B6943">
        <w:rPr>
          <w:rFonts w:ascii="Sakkal Majalla" w:hAnsi="Sakkal Majalla"/>
          <w:noProof/>
          <w:sz w:val="34"/>
        </w:rPr>
        <mc:AlternateContent>
          <mc:Choice Requires="wpg">
            <w:drawing>
              <wp:inline distT="0" distB="0" distL="0" distR="0" wp14:anchorId="42E38FC0" wp14:editId="30431AEA">
                <wp:extent cx="5080007" cy="1976891"/>
                <wp:effectExtent l="0" t="0" r="0" b="0"/>
                <wp:docPr id="526848182" name="مجموعة 8"/>
                <wp:cNvGraphicFramePr/>
                <a:graphic xmlns:a="http://schemas.openxmlformats.org/drawingml/2006/main">
                  <a:graphicData uri="http://schemas.microsoft.com/office/word/2010/wordprocessingGroup">
                    <wpg:wgp>
                      <wpg:cNvGrpSpPr/>
                      <wpg:grpSpPr>
                        <a:xfrm>
                          <a:off x="0" y="0"/>
                          <a:ext cx="5080007" cy="1976891"/>
                          <a:chOff x="0" y="0"/>
                          <a:chExt cx="5547367" cy="2158766"/>
                        </a:xfrm>
                      </wpg:grpSpPr>
                      <pic:pic xmlns:pic="http://schemas.openxmlformats.org/drawingml/2006/picture">
                        <pic:nvPicPr>
                          <pic:cNvPr id="470142918" name="Picture 2" descr="Chatgpt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4530344" y="77011"/>
                            <a:ext cx="896112" cy="896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972776" name="Picture 8" descr="Power bl "/>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3097784" y="77011"/>
                            <a:ext cx="896112" cy="896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9923141" name="Picture 10" descr="Colab (Google) شعار تحميل مجاني SVG ... · LobeHub"/>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1510188" y="0"/>
                            <a:ext cx="1050132" cy="10501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7001699" name="Picture 14" descr="‪Tableau Logo, symbol, meaning, history, PNG, bran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143051"/>
                            <a:ext cx="1400176" cy="784098"/>
                          </a:xfrm>
                          <a:prstGeom prst="rect">
                            <a:avLst/>
                          </a:prstGeom>
                          <a:noFill/>
                          <a:extLst>
                            <a:ext uri="{909E8E84-426E-40DD-AFC4-6F175D3DCCD1}">
                              <a14:hiddenFill xmlns:a14="http://schemas.microsoft.com/office/drawing/2010/main">
                                <a:solidFill>
                                  <a:srgbClr val="FFFFFF"/>
                                </a:solidFill>
                              </a14:hiddenFill>
                            </a:ext>
                          </a:extLst>
                        </pic:spPr>
                      </pic:pic>
                      <wps:wsp>
                        <wps:cNvPr id="907757441" name="مربع نص 4"/>
                        <wps:cNvSpPr txBox="1"/>
                        <wps:spPr>
                          <a:xfrm>
                            <a:off x="4602236" y="1122151"/>
                            <a:ext cx="945131" cy="725318"/>
                          </a:xfrm>
                          <a:prstGeom prst="rect">
                            <a:avLst/>
                          </a:prstGeom>
                          <a:noFill/>
                        </wps:spPr>
                        <wps:txbx>
                          <w:txbxContent>
                            <w:p w14:paraId="2635ED4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 xml:space="preserve">ChatGPT </w:t>
                              </w:r>
                            </w:p>
                          </w:txbxContent>
                        </wps:txbx>
                        <wps:bodyPr wrap="square">
                          <a:spAutoFit/>
                        </wps:bodyPr>
                      </wps:wsp>
                      <wps:wsp>
                        <wps:cNvPr id="1927226665" name="مربع نص 5"/>
                        <wps:cNvSpPr txBox="1"/>
                        <wps:spPr>
                          <a:xfrm>
                            <a:off x="3108650" y="1121409"/>
                            <a:ext cx="945131" cy="1037357"/>
                          </a:xfrm>
                          <a:prstGeom prst="rect">
                            <a:avLst/>
                          </a:prstGeom>
                          <a:noFill/>
                        </wps:spPr>
                        <wps:txbx>
                          <w:txbxContent>
                            <w:p w14:paraId="7DDD3567"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Microsoft Power BI</w:t>
                              </w:r>
                            </w:p>
                          </w:txbxContent>
                        </wps:txbx>
                        <wps:bodyPr wrap="square">
                          <a:spAutoFit/>
                        </wps:bodyPr>
                      </wps:wsp>
                      <wps:wsp>
                        <wps:cNvPr id="60888271" name="مربع نص 6"/>
                        <wps:cNvSpPr txBox="1"/>
                        <wps:spPr>
                          <a:xfrm>
                            <a:off x="1510105" y="1122074"/>
                            <a:ext cx="944438" cy="725318"/>
                          </a:xfrm>
                          <a:prstGeom prst="rect">
                            <a:avLst/>
                          </a:prstGeom>
                          <a:noFill/>
                        </wps:spPr>
                        <wps:txbx>
                          <w:txbxContent>
                            <w:p w14:paraId="2A56A47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Google Colab</w:t>
                              </w:r>
                            </w:p>
                          </w:txbxContent>
                        </wps:txbx>
                        <wps:bodyPr wrap="square">
                          <a:spAutoFit/>
                        </wps:bodyPr>
                      </wps:wsp>
                      <wps:wsp>
                        <wps:cNvPr id="482564115" name="مربع نص 7"/>
                        <wps:cNvSpPr txBox="1"/>
                        <wps:spPr>
                          <a:xfrm>
                            <a:off x="174654" y="1122074"/>
                            <a:ext cx="944438" cy="412585"/>
                          </a:xfrm>
                          <a:prstGeom prst="rect">
                            <a:avLst/>
                          </a:prstGeom>
                          <a:noFill/>
                        </wps:spPr>
                        <wps:txbx>
                          <w:txbxContent>
                            <w:p w14:paraId="58F0EA75"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Tableau</w:t>
                              </w:r>
                            </w:p>
                          </w:txbxContent>
                        </wps:txbx>
                        <wps:bodyPr wrap="square">
                          <a:spAutoFit/>
                        </wps:bodyPr>
                      </wps:wsp>
                    </wpg:wgp>
                  </a:graphicData>
                </a:graphic>
              </wp:inline>
            </w:drawing>
          </mc:Choice>
          <mc:Fallback>
            <w:pict>
              <v:group w14:anchorId="42E38FC0" id="_x0000_s1359" style="width:400pt;height:155.65pt;mso-position-horizontal-relative:char;mso-position-vertical-relative:line" coordsize="55473,21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">
                <v:shape id="Picture 2" o:spid="_x0000_s1360" type="#_x0000_t75" alt="Chatgpt " style="position:absolute;left:45303;top:770;width:8961;height:8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">
                  <v:imagedata r:id="rId152" o:title="Chatgpt "/>
                </v:shape>
                <v:shape id="Picture 8" o:spid="_x0000_s1361" type="#_x0000_t75" alt="Power bl " style="position:absolute;left:30977;top:770;width:8961;height:8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">
                  <v:imagedata r:id="rId153" o:title="Power bl "/>
                </v:shape>
                <v:shape id="Picture 10" o:spid="_x0000_s1362" type="#_x0000_t75" alt="Colab (Google) شعار تحميل مجاني SVG ... · LobeHub" style="position:absolute;left:15101;width:10502;height:10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">
                  <v:imagedata r:id="rId154" o:title="Colab (Google) شعار تحميل مجاني SVG .."/>
                </v:shape>
                <v:shape id="Picture 14" o:spid="_x0000_s1363" type="#_x0000_t75" alt="‪Tableau Logo, symbol, meaning, history, PNG, brand‬‏" style="position:absolute;top:1430;width:14001;height:7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">
                  <v:imagedata r:id="rId155" o:title="‪Tableau Logo, symbol, meaning, history, PNG, brand‬‏"/>
                </v:shape>
                <v:shape id="مربع نص 4" o:spid="_x0000_s1364" type="#_x0000_t202" style="position:absolute;left:46022;top:11221;width:9451;height:7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" filled="f" stroked="f">
                  <v:textbox style="mso-fit-shape-to-text:t">
                    <w:txbxContent>
                      <w:p w14:paraId="2635ED4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 xml:space="preserve">ChatGPT </w:t>
                        </w:r>
                      </w:p>
                    </w:txbxContent>
                  </v:textbox>
                </v:shape>
                <v:shape id="مربع نص 5" o:spid="_x0000_s1365" type="#_x0000_t202" style="position:absolute;left:31086;top:11214;width:9451;height:10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" filled="f" stroked="f">
                  <v:textbox style="mso-fit-shape-to-text:t">
                    <w:txbxContent>
                      <w:p w14:paraId="7DDD3567"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Microsoft Power BI</w:t>
                        </w:r>
                      </w:p>
                    </w:txbxContent>
                  </v:textbox>
                </v:shape>
                <v:shape id="مربع نص 6" o:spid="_x0000_s1366" type="#_x0000_t202" style="position:absolute;left:15101;top:11220;width:9444;height:7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" filled="f" stroked="f">
                  <v:textbox style="mso-fit-shape-to-text:t">
                    <w:txbxContent>
                      <w:p w14:paraId="2A56A47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Google Colab</w:t>
                        </w:r>
                      </w:p>
                    </w:txbxContent>
                  </v:textbox>
                </v:shape>
                <v:shape id="مربع نص 7" o:spid="_x0000_s1367" type="#_x0000_t202" style="position:absolute;left:1746;top:11220;width:9444;height:4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" filled="f" stroked="f">
                  <v:textbox style="mso-fit-shape-to-text:t">
                    <w:txbxContent>
                      <w:p w14:paraId="58F0EA75"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Tableau</w:t>
                        </w:r>
                      </w:p>
                    </w:txbxContent>
                  </v:textbox>
                </v:shape>
                <w10:anchorlock/>
              </v:group>
            </w:pict>
          </mc:Fallback>
        </mc:AlternateContent>
      </w:r>
    </w:p>
    <w:p w14:paraId="2E0CB04A" w14:textId="7A9F0363" w:rsidR="00BE04A9" w:rsidRPr="00BE04A9" w:rsidRDefault="007B6943" w:rsidP="007B6943">
      <w:pPr>
        <w:bidi w:val="0"/>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0FBD366B" wp14:editId="0B70C245">
                <wp:extent cx="5731510" cy="885190"/>
                <wp:effectExtent l="0" t="0" r="2540" b="10160"/>
                <wp:docPr id="14210414"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533727113" name="مجموعة 47"/>
                        <wpg:cNvGrpSpPr/>
                        <wpg:grpSpPr>
                          <a:xfrm>
                            <a:off x="-38246" y="0"/>
                            <a:ext cx="5769756" cy="895351"/>
                            <a:chOff x="-39225" y="0"/>
                            <a:chExt cx="5917421" cy="918845"/>
                          </a:xfrm>
                        </wpg:grpSpPr>
                        <wpg:grpSp>
                          <wpg:cNvPr id="2146413780" name="مجموعة 48"/>
                          <wpg:cNvGrpSpPr/>
                          <wpg:grpSpPr>
                            <a:xfrm>
                              <a:off x="0" y="0"/>
                              <a:ext cx="5878196" cy="918845"/>
                              <a:chOff x="0" y="0"/>
                              <a:chExt cx="6240348" cy="919070"/>
                            </a:xfrm>
                          </wpg:grpSpPr>
                          <wpg:grpSp>
                            <wpg:cNvPr id="818821667" name="مجموعة 49"/>
                            <wpg:cNvGrpSpPr/>
                            <wpg:grpSpPr>
                              <a:xfrm>
                                <a:off x="0" y="169208"/>
                                <a:ext cx="5433072" cy="580613"/>
                                <a:chOff x="0" y="169208"/>
                                <a:chExt cx="5433072" cy="580613"/>
                              </a:xfrm>
                            </wpg:grpSpPr>
                            <wps:wsp>
                              <wps:cNvPr id="1211604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483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59801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841224" name="مربع نص 41"/>
                          <wps:cNvSpPr txBox="1"/>
                          <wps:spPr>
                            <a:xfrm>
                              <a:off x="-39225" y="256491"/>
                              <a:ext cx="4950818" cy="411964"/>
                            </a:xfrm>
                            <a:prstGeom prst="rect">
                              <a:avLst/>
                            </a:prstGeom>
                            <a:noFill/>
                          </wps:spPr>
                          <wps:txbx>
                            <w:txbxContent>
                              <w:p w14:paraId="2B29EA7D" w14:textId="392C7C0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ChatGPT</w:t>
                                </w:r>
                                <w:r w:rsidRPr="007B6943">
                                  <w:rPr>
                                    <w:rFonts w:eastAsia="Calibri" w:hAnsi="Adobe Arabic" w:cs="Adobe Arabic"/>
                                    <w:b/>
                                    <w:bCs/>
                                    <w:color w:val="FFFFFF"/>
                                    <w:kern w:val="24"/>
                                    <w:sz w:val="32"/>
                                    <w:szCs w:val="32"/>
                                    <w:rtl/>
                                    <w:lang w:bidi="ar-EG"/>
                                  </w:rPr>
                                  <w:t xml:space="preserve"> </w:t>
                                </w:r>
                                <w:r w:rsidRPr="007B6943">
                                  <w:rPr>
                                    <w:rFonts w:eastAsia="Calibri" w:hAnsi="Adobe Arabic" w:cs="Adobe Arabic"/>
                                    <w:b/>
                                    <w:bCs/>
                                    <w:color w:val="FFFFFF"/>
                                    <w:kern w:val="24"/>
                                    <w:sz w:val="36"/>
                                    <w:szCs w:val="36"/>
                                    <w:rtl/>
                                    <w:lang w:bidi="ar-EG"/>
                                  </w:rPr>
                                  <w:t>(نماذج اللغة الكبيرة)</w:t>
                                </w:r>
                              </w:p>
                            </w:txbxContent>
                          </wps:txbx>
                          <wps:bodyPr wrap="square" rtlCol="1">
                            <a:spAutoFit/>
                          </wps:bodyPr>
                        </wps:wsp>
                      </wpg:grpSp>
                      <pic:pic xmlns:pic="http://schemas.openxmlformats.org/drawingml/2006/picture">
                        <pic:nvPicPr>
                          <pic:cNvPr id="112638868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BD366B" id="_x0000_s1368"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">
                <v:group id="مجموعة 47" o:spid="_x0000_s1369"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">
                  <v:group id="مجموعة 48" o:spid="_x0000_s13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">
                    <v:group id="مجموعة 49" o:spid="_x0000_s13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">
                      <v:shape id="شكل حر 50" o:spid="_x0000_s13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" fillcolor="#a5a5a5 [2092]" stroked="f" strokeweight="1pt">
                        <v:stroke joinstyle="miter"/>
                      </v:roundrect>
                    </v:group>
                    <v:oval id="شكل بيضاوي 52" o:spid="_x0000_s13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" filled="f" strokecolor="#168489" strokeweight="1pt">
                      <v:stroke joinstyle="miter"/>
                    </v:oval>
                  </v:group>
                  <v:shape id="مربع نص 41" o:spid="_x0000_s1375" type="#_x0000_t202" style="position:absolute;left:-392;top:2564;width:49507;height:4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" filled="f" stroked="f">
                    <v:textbox style="mso-fit-shape-to-text:t">
                      <w:txbxContent>
                        <w:p w14:paraId="2B29EA7D" w14:textId="392C7C0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ChatGPT</w:t>
                          </w:r>
                          <w:r w:rsidRPr="007B6943">
                            <w:rPr>
                              <w:rFonts w:eastAsia="Calibri" w:hAnsi="Adobe Arabic" w:cs="Adobe Arabic"/>
                              <w:b/>
                              <w:bCs/>
                              <w:color w:val="FFFFFF"/>
                              <w:kern w:val="24"/>
                              <w:sz w:val="32"/>
                              <w:szCs w:val="32"/>
                              <w:rtl/>
                              <w:lang w:bidi="ar-EG"/>
                            </w:rPr>
                            <w:t xml:space="preserve"> </w:t>
                          </w:r>
                          <w:r w:rsidRPr="007B6943">
                            <w:rPr>
                              <w:rFonts w:eastAsia="Calibri" w:hAnsi="Adobe Arabic" w:cs="Adobe Arabic"/>
                              <w:b/>
                              <w:bCs/>
                              <w:color w:val="FFFFFF"/>
                              <w:kern w:val="24"/>
                              <w:sz w:val="36"/>
                              <w:szCs w:val="36"/>
                              <w:rtl/>
                              <w:lang w:bidi="ar-EG"/>
                            </w:rPr>
                            <w:t>(نماذج اللغة الكبيرة)</w:t>
                          </w:r>
                        </w:p>
                      </w:txbxContent>
                    </v:textbox>
                  </v:shape>
                </v:group>
                <v:shape id="صورة 54" o:spid="_x0000_s13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">
                  <v:imagedata r:id="rId117" o:title=""/>
                </v:shape>
                <w10:anchorlock/>
              </v:group>
            </w:pict>
          </mc:Fallback>
        </mc:AlternateContent>
      </w:r>
    </w:p>
    <w:p w14:paraId="37D3C73F" w14:textId="2EBCAEC2" w:rsidR="00BE04A9" w:rsidRPr="00BE04A9" w:rsidRDefault="007D02E3" w:rsidP="00BE04A9">
      <w:pPr>
        <w:rPr>
          <w:rFonts w:ascii="Sakkal Majalla" w:hAnsi="Sakkal Majalla"/>
          <w:sz w:val="34"/>
        </w:rPr>
      </w:pPr>
      <w:r w:rsidRPr="007B6943">
        <w:rPr>
          <w:rFonts w:ascii="Sakkal Majalla" w:hAnsi="Sakkal Majalla"/>
          <w:noProof/>
          <w:sz w:val="32"/>
          <w:szCs w:val="32"/>
        </w:rPr>
        <w:drawing>
          <wp:anchor distT="0" distB="0" distL="114300" distR="114300" simplePos="0" relativeHeight="252859392" behindDoc="0" locked="0" layoutInCell="1" allowOverlap="1" wp14:anchorId="58D0CF16" wp14:editId="6BA2B110">
            <wp:simplePos x="0" y="0"/>
            <wp:positionH relativeFrom="column">
              <wp:posOffset>-19050</wp:posOffset>
            </wp:positionH>
            <wp:positionV relativeFrom="paragraph">
              <wp:posOffset>732790</wp:posOffset>
            </wp:positionV>
            <wp:extent cx="1219200" cy="1219200"/>
            <wp:effectExtent l="0" t="0" r="0" b="0"/>
            <wp:wrapSquare wrapText="bothSides"/>
            <wp:docPr id="1863626986" name="Picture 4" descr="Technology ">
              <a:extLst xmlns:a="http://schemas.openxmlformats.org/drawingml/2006/main">
                <a:ext uri="{FF2B5EF4-FFF2-40B4-BE49-F238E27FC236}">
                  <a16:creationId xmlns:a16="http://schemas.microsoft.com/office/drawing/2014/main" id="{BA7112FF-7D43-1C2B-E1EE-7C32B488B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Technology ">
                      <a:extLst>
                        <a:ext uri="{FF2B5EF4-FFF2-40B4-BE49-F238E27FC236}">
                          <a16:creationId xmlns:a16="http://schemas.microsoft.com/office/drawing/2014/main" id="{BA7112FF-7D43-1C2B-E1EE-7C32B488B907}"/>
                        </a:ext>
                      </a:extLst>
                    </pic:cNvPr>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BE04A9" w:rsidRPr="00BE04A9">
        <w:rPr>
          <w:rFonts w:ascii="Sakkal Majalla" w:hAnsi="Sakkal Majalla"/>
          <w:b/>
          <w:bCs/>
          <w:sz w:val="34"/>
          <w:rtl/>
        </w:rPr>
        <w:t>الوصف</w:t>
      </w:r>
      <w:r w:rsidR="00BE04A9" w:rsidRPr="00BE04A9">
        <w:rPr>
          <w:rFonts w:ascii="Sakkal Majalla" w:hAnsi="Sakkal Majalla"/>
          <w:b/>
          <w:bCs/>
          <w:sz w:val="34"/>
        </w:rPr>
        <w:t>:</w:t>
      </w:r>
      <w:r w:rsidR="00BE04A9" w:rsidRPr="00BE04A9">
        <w:rPr>
          <w:rFonts w:ascii="Sakkal Majalla" w:hAnsi="Sakkal Majalla"/>
          <w:sz w:val="34"/>
        </w:rPr>
        <w:t xml:space="preserve"> ChatGPT </w:t>
      </w:r>
      <w:r w:rsidR="00BE04A9" w:rsidRPr="00BE04A9">
        <w:rPr>
          <w:rFonts w:ascii="Sakkal Majalla" w:hAnsi="Sakkal Majalla"/>
          <w:sz w:val="34"/>
          <w:rtl/>
        </w:rPr>
        <w:t>هو نموذج ذكاءٍ اصطناعيٍّ متقدّمٌ يعتمد على معالجة اللغة الطبيعيّة، طوّرته شركة</w:t>
      </w:r>
      <w:r w:rsidR="00BE04A9" w:rsidRPr="00BE04A9">
        <w:rPr>
          <w:rFonts w:ascii="Sakkal Majalla" w:hAnsi="Sakkal Majalla"/>
          <w:sz w:val="34"/>
        </w:rPr>
        <w:t xml:space="preserve"> OpenAI</w:t>
      </w:r>
      <w:r w:rsidR="00AE7C8E">
        <w:rPr>
          <w:rFonts w:ascii="Sakkal Majalla" w:hAnsi="Sakkal Majalla" w:hint="cs"/>
          <w:sz w:val="34"/>
          <w:rtl/>
        </w:rPr>
        <w:t>.</w:t>
      </w:r>
      <w:r w:rsidR="00BE04A9" w:rsidRPr="00BE04A9">
        <w:rPr>
          <w:rFonts w:ascii="Sakkal Majalla" w:hAnsi="Sakkal Majalla"/>
          <w:sz w:val="34"/>
        </w:rPr>
        <w:t xml:space="preserve"> </w:t>
      </w:r>
      <w:r w:rsidR="00BE04A9" w:rsidRPr="00BE04A9">
        <w:rPr>
          <w:rFonts w:ascii="Sakkal Majalla" w:hAnsi="Sakkal Majalla"/>
          <w:sz w:val="34"/>
          <w:rtl/>
        </w:rPr>
        <w:t>يُستخدم في تحليل البيانات النصّيّة، كتابة الأكواد البرمجيّة، وتوليد الرؤى من البيانات</w:t>
      </w:r>
      <w:r w:rsidR="00BE04A9" w:rsidRPr="00BE04A9">
        <w:rPr>
          <w:rFonts w:ascii="Sakkal Majalla" w:hAnsi="Sakkal Majalla"/>
          <w:sz w:val="34"/>
        </w:rPr>
        <w:t>.</w:t>
      </w:r>
      <w:r w:rsidRPr="007D02E3">
        <w:rPr>
          <w:rFonts w:ascii="Sakkal Majalla" w:hAnsi="Sakkal Majalla"/>
          <w:sz w:val="32"/>
          <w:szCs w:val="32"/>
        </w:rPr>
        <w:t xml:space="preserve"> </w:t>
      </w:r>
    </w:p>
    <w:p w14:paraId="528F96D9"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699AF04D"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سهولة التفاعل باللغة الطبيعيّة دون الحاجة لمعرفةٍ تقنيّةٍ عميقةٍ</w:t>
      </w:r>
      <w:r w:rsidRPr="00BE04A9">
        <w:rPr>
          <w:rFonts w:ascii="Sakkal Majalla" w:hAnsi="Sakkal Majalla"/>
          <w:sz w:val="34"/>
        </w:rPr>
        <w:t>.</w:t>
      </w:r>
    </w:p>
    <w:p w14:paraId="7801A245" w14:textId="38D84B2C"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القدرة على كتابة وتصحيح الأكواد البرمجيّة بلغاتٍ مختلفةٍ مثل</w:t>
      </w:r>
      <w:r w:rsidRPr="00BE04A9">
        <w:rPr>
          <w:rFonts w:ascii="Sakkal Majalla" w:hAnsi="Sakkal Majalla"/>
          <w:sz w:val="34"/>
        </w:rPr>
        <w:t xml:space="preserve"> Python </w:t>
      </w:r>
      <w:r w:rsidRPr="00BE04A9">
        <w:rPr>
          <w:rFonts w:ascii="Sakkal Majalla" w:hAnsi="Sakkal Majalla"/>
          <w:sz w:val="34"/>
          <w:rtl/>
        </w:rPr>
        <w:t>و</w:t>
      </w:r>
      <w:r w:rsidRPr="00BE04A9">
        <w:rPr>
          <w:rFonts w:ascii="Sakkal Majalla" w:hAnsi="Sakkal Majalla"/>
          <w:sz w:val="34"/>
        </w:rPr>
        <w:t xml:space="preserve"> R</w:t>
      </w:r>
      <w:r w:rsidR="00AE7C8E">
        <w:rPr>
          <w:rFonts w:ascii="Sakkal Majalla" w:hAnsi="Sakkal Majalla" w:hint="cs"/>
          <w:sz w:val="34"/>
          <w:rtl/>
        </w:rPr>
        <w:t>.</w:t>
      </w:r>
    </w:p>
    <w:p w14:paraId="71BB2B46"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تحليل النصوص واستخراج الموضوعات والمشاعر</w:t>
      </w:r>
      <w:r w:rsidRPr="00BE04A9">
        <w:rPr>
          <w:rFonts w:ascii="Sakkal Majalla" w:hAnsi="Sakkal Majalla"/>
          <w:sz w:val="34"/>
        </w:rPr>
        <w:t>.</w:t>
      </w:r>
    </w:p>
    <w:p w14:paraId="34780029"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توليد أفكارٍ وفرضيّاتٍ للتحليل</w:t>
      </w:r>
      <w:r w:rsidRPr="00BE04A9">
        <w:rPr>
          <w:rFonts w:ascii="Sakkal Majalla" w:hAnsi="Sakkal Majalla"/>
          <w:sz w:val="34"/>
        </w:rPr>
        <w:t>.</w:t>
      </w:r>
    </w:p>
    <w:p w14:paraId="7AAAF5BD"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شرح المفاهيم الإحصائيّة والتقنيّة بطريقةٍ مبسّطةٍ</w:t>
      </w:r>
      <w:r w:rsidRPr="00BE04A9">
        <w:rPr>
          <w:rFonts w:ascii="Sakkal Majalla" w:hAnsi="Sakkal Majalla"/>
          <w:sz w:val="34"/>
        </w:rPr>
        <w:t>.</w:t>
      </w:r>
    </w:p>
    <w:p w14:paraId="0BA2537E" w14:textId="77777777" w:rsidR="00BE04A9" w:rsidRPr="00BE04A9" w:rsidRDefault="00BE04A9" w:rsidP="007D02E3">
      <w:pPr>
        <w:keepNext/>
        <w:pageBreakBefore/>
        <w:rPr>
          <w:rFonts w:ascii="Sakkal Majalla" w:hAnsi="Sakkal Majalla"/>
          <w:sz w:val="34"/>
        </w:rPr>
      </w:pPr>
      <w:r w:rsidRPr="00BE04A9">
        <w:rPr>
          <w:rFonts w:ascii="Sakkal Majalla" w:hAnsi="Sakkal Majalla"/>
          <w:b/>
          <w:bCs/>
          <w:sz w:val="34"/>
          <w:rtl/>
        </w:rPr>
        <w:lastRenderedPageBreak/>
        <w:t>الاستخدامات العمليّة</w:t>
      </w:r>
      <w:r w:rsidRPr="00BE04A9">
        <w:rPr>
          <w:rFonts w:ascii="Sakkal Majalla" w:hAnsi="Sakkal Majalla"/>
          <w:b/>
          <w:bCs/>
          <w:sz w:val="34"/>
        </w:rPr>
        <w:t>:</w:t>
      </w:r>
    </w:p>
    <w:p w14:paraId="6D69B7C0"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تحليل مراجعات العملاء وتصنيفها حسب المشاعر (إيجابيّة، سلبيّة، محايدة)</w:t>
      </w:r>
      <w:r w:rsidRPr="00BE04A9">
        <w:rPr>
          <w:rFonts w:ascii="Sakkal Majalla" w:hAnsi="Sakkal Majalla"/>
          <w:sz w:val="34"/>
        </w:rPr>
        <w:t>.</w:t>
      </w:r>
    </w:p>
    <w:p w14:paraId="0BBB3CAF"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كتابة نصوصٍ برمجيّةٍ لتنظيف البيانات وتحليلها</w:t>
      </w:r>
      <w:r w:rsidRPr="00BE04A9">
        <w:rPr>
          <w:rFonts w:ascii="Sakkal Majalla" w:hAnsi="Sakkal Majalla"/>
          <w:sz w:val="34"/>
        </w:rPr>
        <w:t>.</w:t>
      </w:r>
    </w:p>
    <w:p w14:paraId="2913C9D6"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الإجابة على أسئلةٍ معقّدةٍ حول البيانات بلغةٍ طبيعيّةٍ</w:t>
      </w:r>
      <w:r w:rsidRPr="00BE04A9">
        <w:rPr>
          <w:rFonts w:ascii="Sakkal Majalla" w:hAnsi="Sakkal Majalla"/>
          <w:sz w:val="34"/>
        </w:rPr>
        <w:t>.</w:t>
      </w:r>
    </w:p>
    <w:p w14:paraId="7732DC6C"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إنشاء ملخّصاتٍ للتقارير الطويلة</w:t>
      </w:r>
      <w:r w:rsidRPr="00BE04A9">
        <w:rPr>
          <w:rFonts w:ascii="Sakkal Majalla" w:hAnsi="Sakkal Majalla"/>
          <w:sz w:val="34"/>
        </w:rPr>
        <w:t>.</w:t>
      </w:r>
    </w:p>
    <w:p w14:paraId="753F1896" w14:textId="5E0C1276"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0416" behindDoc="0" locked="0" layoutInCell="1" allowOverlap="1" wp14:anchorId="102D310E" wp14:editId="19F7B384">
                <wp:simplePos x="0" y="0"/>
                <wp:positionH relativeFrom="column">
                  <wp:posOffset>5372100</wp:posOffset>
                </wp:positionH>
                <wp:positionV relativeFrom="paragraph">
                  <wp:posOffset>2540</wp:posOffset>
                </wp:positionV>
                <wp:extent cx="361315" cy="324485"/>
                <wp:effectExtent l="0" t="0" r="635" b="0"/>
                <wp:wrapSquare wrapText="bothSides"/>
                <wp:docPr id="210920726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082456951"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2842677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968197D" id="Group 20" o:spid="_x0000_s1026" style="position:absolute;margin-left:423pt;margin-top:.2pt;width:28.45pt;height:25.55pt;z-index:2528604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MfRNOgQMAAGEIAAAOAAAAAAAAAAAA&#10;AAAAADoCAABkcnMvZTJvRG9jLnhtbFBLAQItAAoAAAAAAAAAIQCMnzYb4AoAAOAKAAAUAAAAAAAA&#10;AAAAAAAAAOcFAABkcnMvbWVkaWEvaW1hZ2UxLnBuZ1BLAQItABQABgAIAAAAIQCyLYt3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يمكن لمدير تسويقٍ استخدام</w:t>
      </w:r>
      <w:r w:rsidR="00BE04A9" w:rsidRPr="00BE04A9">
        <w:rPr>
          <w:rFonts w:ascii="Sakkal Majalla" w:hAnsi="Sakkal Majalla"/>
          <w:sz w:val="34"/>
        </w:rPr>
        <w:t xml:space="preserve"> ChatGPT </w:t>
      </w:r>
      <w:r w:rsidR="00BE04A9" w:rsidRPr="00BE04A9">
        <w:rPr>
          <w:rFonts w:ascii="Sakkal Majalla" w:hAnsi="Sakkal Majalla"/>
          <w:sz w:val="34"/>
          <w:rtl/>
        </w:rPr>
        <w:t>لتحليل آلاف التعليقات على منتجٍ جديدٍ، حيث يُدخل النصوص ويطلب تصنيفها حسب الموضوعات الرئيسيّة (جودة المنتج، السعر، خدمة العملاء) واستخراج أبرز الشكاوى والإيجابيّات</w:t>
      </w:r>
      <w:r w:rsidR="00BE04A9" w:rsidRPr="00BE04A9">
        <w:rPr>
          <w:rFonts w:ascii="Sakkal Majalla" w:hAnsi="Sakkal Majalla"/>
          <w:sz w:val="34"/>
        </w:rPr>
        <w:t>.</w:t>
      </w:r>
    </w:p>
    <w:p w14:paraId="6FF002D4" w14:textId="311DE921"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63855D45" wp14:editId="74F8818F">
                <wp:extent cx="5731510" cy="885190"/>
                <wp:effectExtent l="0" t="0" r="2540" b="10160"/>
                <wp:docPr id="629688324"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619226729" name="مجموعة 47"/>
                        <wpg:cNvGrpSpPr/>
                        <wpg:grpSpPr>
                          <a:xfrm>
                            <a:off x="-38246" y="0"/>
                            <a:ext cx="5769756" cy="895351"/>
                            <a:chOff x="-39225" y="0"/>
                            <a:chExt cx="5917421" cy="918845"/>
                          </a:xfrm>
                        </wpg:grpSpPr>
                        <wpg:grpSp>
                          <wpg:cNvPr id="400293529" name="مجموعة 48"/>
                          <wpg:cNvGrpSpPr/>
                          <wpg:grpSpPr>
                            <a:xfrm>
                              <a:off x="0" y="0"/>
                              <a:ext cx="5878196" cy="918845"/>
                              <a:chOff x="0" y="0"/>
                              <a:chExt cx="6240348" cy="919070"/>
                            </a:xfrm>
                          </wpg:grpSpPr>
                          <wpg:grpSp>
                            <wpg:cNvPr id="373540362" name="مجموعة 49"/>
                            <wpg:cNvGrpSpPr/>
                            <wpg:grpSpPr>
                              <a:xfrm>
                                <a:off x="0" y="169208"/>
                                <a:ext cx="5433072" cy="580613"/>
                                <a:chOff x="0" y="169208"/>
                                <a:chExt cx="5433072" cy="580613"/>
                              </a:xfrm>
                            </wpg:grpSpPr>
                            <wps:wsp>
                              <wps:cNvPr id="911288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42137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23712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9675155" name="مربع نص 41"/>
                          <wps:cNvSpPr txBox="1"/>
                          <wps:spPr>
                            <a:xfrm>
                              <a:off x="-39225" y="256491"/>
                              <a:ext cx="4950818" cy="373734"/>
                            </a:xfrm>
                            <a:prstGeom prst="rect">
                              <a:avLst/>
                            </a:prstGeom>
                            <a:noFill/>
                          </wps:spPr>
                          <wps:txbx>
                            <w:txbxContent>
                              <w:p w14:paraId="65A975ED" w14:textId="62E232E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Microsoft Power BI</w:t>
                                </w:r>
                              </w:p>
                            </w:txbxContent>
                          </wps:txbx>
                          <wps:bodyPr wrap="square" rtlCol="1">
                            <a:spAutoFit/>
                          </wps:bodyPr>
                        </wps:wsp>
                      </wpg:grpSp>
                      <pic:pic xmlns:pic="http://schemas.openxmlformats.org/drawingml/2006/picture">
                        <pic:nvPicPr>
                          <pic:cNvPr id="173421949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855D45" id="_x0000_s1377"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">
                <v:group id="مجموعة 47" o:spid="_x0000_s1378"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">
                  <v:group id="مجموعة 48" o:spid="_x0000_s13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">
                    <v:group id="مجموعة 49" o:spid="_x0000_s13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">
                      <v:shape id="شكل حر 50" o:spid="_x0000_s13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" fillcolor="#a5a5a5 [2092]" stroked="f" strokeweight="1pt">
                        <v:stroke joinstyle="miter"/>
                      </v:roundrect>
                    </v:group>
                    <v:oval id="شكل بيضاوي 52" o:spid="_x0000_s13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" filled="f" strokecolor="#168489" strokeweight="1pt">
                      <v:stroke joinstyle="miter"/>
                    </v:oval>
                  </v:group>
                  <v:shape id="مربع نص 41" o:spid="_x0000_s1384" type="#_x0000_t202" style="position:absolute;left:-392;top:2564;width:49507;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" filled="f" stroked="f">
                    <v:textbox style="mso-fit-shape-to-text:t">
                      <w:txbxContent>
                        <w:p w14:paraId="65A975ED" w14:textId="62E232E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Microsoft Power BI</w:t>
                          </w:r>
                        </w:p>
                      </w:txbxContent>
                    </v:textbox>
                  </v:shape>
                </v:group>
                <v:shape id="صورة 54" o:spid="_x0000_s13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">
                  <v:imagedata r:id="rId117" o:title=""/>
                </v:shape>
                <w10:anchorlock/>
              </v:group>
            </w:pict>
          </mc:Fallback>
        </mc:AlternateContent>
      </w:r>
    </w:p>
    <w:p w14:paraId="45C1EFE9"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Power BI </w:t>
      </w:r>
      <w:r w:rsidRPr="00BE04A9">
        <w:rPr>
          <w:rFonts w:ascii="Sakkal Majalla" w:hAnsi="Sakkal Majalla"/>
          <w:sz w:val="34"/>
          <w:rtl/>
        </w:rPr>
        <w:t>هي منصّة تحليل الأعمال من مايكروسوفت، تُستخدم لتحويل البيانات إلى رؤىً مرئيّةٍ تفاعليّةٍ. تتميّز بقدراتها القويّة في الدمج مع مصادر البيانات المختلفة وإنشاء لوحات معلوماتٍ ديناميكيّةٍ</w:t>
      </w:r>
      <w:r w:rsidRPr="00BE04A9">
        <w:rPr>
          <w:rFonts w:ascii="Sakkal Majalla" w:hAnsi="Sakkal Majalla"/>
          <w:sz w:val="34"/>
        </w:rPr>
        <w:t>.</w:t>
      </w:r>
    </w:p>
    <w:p w14:paraId="3C1DA6D8"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58968735" w14:textId="3043F7A6"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واجهة سحبٍ وإفلاتٍ سهلة الاستخدام</w:t>
      </w:r>
      <w:r w:rsidRPr="00BE04A9">
        <w:rPr>
          <w:rFonts w:ascii="Sakkal Majalla" w:hAnsi="Sakkal Majalla"/>
          <w:sz w:val="34"/>
        </w:rPr>
        <w:t xml:space="preserve"> (Drag and Drop)</w:t>
      </w:r>
    </w:p>
    <w:p w14:paraId="21CDD4D2" w14:textId="5ACA9356"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التكامل السلس مع منتجات مايكروسوفت</w:t>
      </w:r>
      <w:r w:rsidRPr="00BE04A9">
        <w:rPr>
          <w:rFonts w:ascii="Sakkal Majalla" w:hAnsi="Sakkal Majalla"/>
          <w:sz w:val="34"/>
        </w:rPr>
        <w:t xml:space="preserve"> Excel</w:t>
      </w:r>
      <w:r w:rsidRPr="00BE04A9">
        <w:rPr>
          <w:rFonts w:ascii="Sakkal Majalla" w:hAnsi="Sakkal Majalla"/>
          <w:sz w:val="34"/>
          <w:rtl/>
        </w:rPr>
        <w:t xml:space="preserve">، </w:t>
      </w:r>
      <w:r w:rsidRPr="00BE04A9">
        <w:rPr>
          <w:rFonts w:ascii="Sakkal Majalla" w:hAnsi="Sakkal Majalla"/>
          <w:sz w:val="34"/>
        </w:rPr>
        <w:t>Azure</w:t>
      </w:r>
      <w:r w:rsidRPr="00BE04A9">
        <w:rPr>
          <w:rFonts w:ascii="Sakkal Majalla" w:hAnsi="Sakkal Majalla"/>
          <w:sz w:val="34"/>
          <w:rtl/>
        </w:rPr>
        <w:t xml:space="preserve">، </w:t>
      </w:r>
      <w:r w:rsidRPr="00BE04A9">
        <w:rPr>
          <w:rFonts w:ascii="Sakkal Majalla" w:hAnsi="Sakkal Majalla"/>
          <w:sz w:val="34"/>
        </w:rPr>
        <w:t>SharePoint</w:t>
      </w:r>
    </w:p>
    <w:p w14:paraId="706A4A96" w14:textId="288326C8"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ميّزات الذكاء الاصطناعي المدمجة مثل</w:t>
      </w:r>
      <w:r w:rsidRPr="00BE04A9">
        <w:rPr>
          <w:rFonts w:ascii="Sakkal Majalla" w:hAnsi="Sakkal Majalla"/>
          <w:sz w:val="34"/>
        </w:rPr>
        <w:t xml:space="preserve"> Quick Insights </w:t>
      </w:r>
      <w:r w:rsidRPr="00BE04A9">
        <w:rPr>
          <w:rFonts w:ascii="Sakkal Majalla" w:hAnsi="Sakkal Majalla"/>
          <w:sz w:val="34"/>
          <w:rtl/>
        </w:rPr>
        <w:t>و</w:t>
      </w:r>
      <w:r w:rsidRPr="00BE04A9">
        <w:rPr>
          <w:rFonts w:ascii="Sakkal Majalla" w:hAnsi="Sakkal Majalla"/>
          <w:sz w:val="34"/>
        </w:rPr>
        <w:t xml:space="preserve"> Q&amp;A</w:t>
      </w:r>
    </w:p>
    <w:p w14:paraId="38BC5594" w14:textId="77777777"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إمكانيّة إنشاء تقاريرَ تفاعليّةٍ ومشاركتها مع الفرق</w:t>
      </w:r>
      <w:r w:rsidRPr="00BE04A9">
        <w:rPr>
          <w:rFonts w:ascii="Sakkal Majalla" w:hAnsi="Sakkal Majalla"/>
          <w:sz w:val="34"/>
        </w:rPr>
        <w:t>.</w:t>
      </w:r>
    </w:p>
    <w:p w14:paraId="2C2BD6A0" w14:textId="77777777"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التحديث التلقائي للبيانات من المصادر المتّصلة</w:t>
      </w:r>
      <w:r w:rsidRPr="00BE04A9">
        <w:rPr>
          <w:rFonts w:ascii="Sakkal Majalla" w:hAnsi="Sakkal Majalla"/>
          <w:sz w:val="34"/>
        </w:rPr>
        <w:t>.</w:t>
      </w:r>
    </w:p>
    <w:p w14:paraId="28D57305"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1FAA57D1"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إنشاء لوحات معلوماتٍ للمبيعات والأداء المالي</w:t>
      </w:r>
      <w:r w:rsidRPr="00BE04A9">
        <w:rPr>
          <w:rFonts w:ascii="Sakkal Majalla" w:hAnsi="Sakkal Majalla"/>
          <w:sz w:val="34"/>
        </w:rPr>
        <w:t>.</w:t>
      </w:r>
    </w:p>
    <w:p w14:paraId="64F7ADF6"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تحليل بيانات الموارد البشريّة (معدّلات الدوران، الرواتب، الأداء)</w:t>
      </w:r>
      <w:r w:rsidRPr="00BE04A9">
        <w:rPr>
          <w:rFonts w:ascii="Sakkal Majalla" w:hAnsi="Sakkal Majalla"/>
          <w:sz w:val="34"/>
        </w:rPr>
        <w:t>.</w:t>
      </w:r>
    </w:p>
    <w:p w14:paraId="0CD9A9AF"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lastRenderedPageBreak/>
        <w:t>مراقبة مؤشّرات الأداء الرئيسيّة</w:t>
      </w:r>
      <w:r w:rsidRPr="00BE04A9">
        <w:rPr>
          <w:rFonts w:ascii="Sakkal Majalla" w:hAnsi="Sakkal Majalla"/>
          <w:sz w:val="34"/>
        </w:rPr>
        <w:t xml:space="preserve"> (KPIs) </w:t>
      </w:r>
      <w:r w:rsidRPr="00BE04A9">
        <w:rPr>
          <w:rFonts w:ascii="Sakkal Majalla" w:hAnsi="Sakkal Majalla"/>
          <w:sz w:val="34"/>
          <w:rtl/>
        </w:rPr>
        <w:t>في الوقت الفعلي</w:t>
      </w:r>
      <w:r w:rsidRPr="00BE04A9">
        <w:rPr>
          <w:rFonts w:ascii="Sakkal Majalla" w:hAnsi="Sakkal Majalla"/>
          <w:sz w:val="34"/>
        </w:rPr>
        <w:t>.</w:t>
      </w:r>
    </w:p>
    <w:p w14:paraId="154F66F5"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تحليل سلوك العملاء وأنماط الشراء</w:t>
      </w:r>
      <w:r w:rsidRPr="00BE04A9">
        <w:rPr>
          <w:rFonts w:ascii="Sakkal Majalla" w:hAnsi="Sakkal Majalla"/>
          <w:sz w:val="34"/>
        </w:rPr>
        <w:t>.</w:t>
      </w:r>
    </w:p>
    <w:p w14:paraId="222D8A51" w14:textId="07676901"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1440" behindDoc="0" locked="0" layoutInCell="1" allowOverlap="1" wp14:anchorId="2533FE17" wp14:editId="6C84A366">
                <wp:simplePos x="0" y="0"/>
                <wp:positionH relativeFrom="column">
                  <wp:posOffset>5372100</wp:posOffset>
                </wp:positionH>
                <wp:positionV relativeFrom="paragraph">
                  <wp:posOffset>-3175</wp:posOffset>
                </wp:positionV>
                <wp:extent cx="361315" cy="324485"/>
                <wp:effectExtent l="0" t="0" r="635" b="0"/>
                <wp:wrapSquare wrapText="bothSides"/>
                <wp:docPr id="72858671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98818078"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3486613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BADE167" id="Group 20" o:spid="_x0000_s1026" style="position:absolute;margin-left:423pt;margin-top:-.25pt;width:28.45pt;height:25.55pt;z-index:2528614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JdN5ojgAAAACAEAAA8AAABkcnMvZG93bnJldi54&#10;bWxMj0FLw0AUhO+C/2F5grd2N9WENmZTSlFPRbAVxNtr8pqEZt+G7DZJ/73ryR6HGWa+ydaTacVA&#10;vWssa4jmCgRxYcuGKw1fh7fZEoTzyCW2lknDlRys8/u7DNPSjvxJw95XIpSwS1FD7X2XSumKmgy6&#10;ue2Ig3eyvUEfZF/JsscxlJtWLpRKpMGGw0KNHW1rKs77i9HwPuK4eYpeh935tL3+HOKP711EWj8+&#10;TJsXEJ4m/x+GP/yADnlgOtoLl060GpbPSfjiNcxiEMFfqcUKxFFDrBKQeSZvD+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vQAziCAwAAYQgAAA4AAAAAAAAA&#10;AAAAAAAAOgIAAGRycy9lMm9Eb2MueG1sUEsBAi0ACgAAAAAAAAAhAIyfNhvgCgAA4AoAABQAAAAA&#10;AAAAAAAAAAAA6AUAAGRycy9tZWRpYS9pbWFnZTEucG5nUEsBAi0AFAAGAAgAAAAhAJdN5ojgAAAA&#10;CAEAAA8AAAAAAAAAAAAAAAAA+h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شركة تجزئةٍ كبيرةٍ تستخدم</w:t>
      </w:r>
      <w:r w:rsidR="00BE04A9" w:rsidRPr="00BE04A9">
        <w:rPr>
          <w:rFonts w:ascii="Sakkal Majalla" w:hAnsi="Sakkal Majalla"/>
          <w:sz w:val="34"/>
        </w:rPr>
        <w:t xml:space="preserve"> Power BI </w:t>
      </w:r>
      <w:r w:rsidR="00BE04A9" w:rsidRPr="00BE04A9">
        <w:rPr>
          <w:rFonts w:ascii="Sakkal Majalla" w:hAnsi="Sakkal Majalla"/>
          <w:sz w:val="34"/>
          <w:rtl/>
        </w:rPr>
        <w:t>لتحليل مبيعاتها عبر 50 فرعاً مختلفاً. يتمّ ربط البرنامج بقواعد بيانات المبيعات، وإنشاء لوحة معلوماتٍ تُظهر المبيعات اليوميّة، أكثر المنتجات مبيعاً، وأداء كلّ فرعٍ مقارنةً بالأهداف الموضوعة. المدراء يمكنهم الوصول لهذه اللوحة من هواتفهم المحمولة واتّخاذ قراراتٍ فوريّةٍ</w:t>
      </w:r>
      <w:r w:rsidR="00BE04A9" w:rsidRPr="00BE04A9">
        <w:rPr>
          <w:rFonts w:ascii="Sakkal Majalla" w:hAnsi="Sakkal Majalla"/>
          <w:sz w:val="34"/>
        </w:rPr>
        <w:t>.</w:t>
      </w:r>
    </w:p>
    <w:p w14:paraId="1D4EEADB" w14:textId="37F68288"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06FA7FAA" wp14:editId="520358F8">
                <wp:extent cx="5731510" cy="885190"/>
                <wp:effectExtent l="0" t="0" r="2540" b="10160"/>
                <wp:docPr id="1106024131"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361666285" name="مجموعة 47"/>
                        <wpg:cNvGrpSpPr/>
                        <wpg:grpSpPr>
                          <a:xfrm>
                            <a:off x="-38246" y="0"/>
                            <a:ext cx="5769756" cy="895351"/>
                            <a:chOff x="-39225" y="0"/>
                            <a:chExt cx="5917421" cy="918845"/>
                          </a:xfrm>
                        </wpg:grpSpPr>
                        <wpg:grpSp>
                          <wpg:cNvPr id="585409680" name="مجموعة 48"/>
                          <wpg:cNvGrpSpPr/>
                          <wpg:grpSpPr>
                            <a:xfrm>
                              <a:off x="0" y="0"/>
                              <a:ext cx="5878196" cy="918845"/>
                              <a:chOff x="0" y="0"/>
                              <a:chExt cx="6240348" cy="919070"/>
                            </a:xfrm>
                          </wpg:grpSpPr>
                          <wpg:grpSp>
                            <wpg:cNvPr id="610724001" name="مجموعة 49"/>
                            <wpg:cNvGrpSpPr/>
                            <wpg:grpSpPr>
                              <a:xfrm>
                                <a:off x="0" y="169208"/>
                                <a:ext cx="5433072" cy="580613"/>
                                <a:chOff x="0" y="169208"/>
                                <a:chExt cx="5433072" cy="580613"/>
                              </a:xfrm>
                            </wpg:grpSpPr>
                            <wps:wsp>
                              <wps:cNvPr id="9571252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04269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98997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260599" name="مربع نص 41"/>
                          <wps:cNvSpPr txBox="1"/>
                          <wps:spPr>
                            <a:xfrm>
                              <a:off x="-39225" y="256491"/>
                              <a:ext cx="4950818" cy="373734"/>
                            </a:xfrm>
                            <a:prstGeom prst="rect">
                              <a:avLst/>
                            </a:prstGeom>
                            <a:noFill/>
                          </wps:spPr>
                          <wps:txbx>
                            <w:txbxContent>
                              <w:p w14:paraId="77949053" w14:textId="05A5B9D4"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Google Colab</w:t>
                                </w:r>
                              </w:p>
                            </w:txbxContent>
                          </wps:txbx>
                          <wps:bodyPr wrap="square" rtlCol="1">
                            <a:spAutoFit/>
                          </wps:bodyPr>
                        </wps:wsp>
                      </wpg:grpSp>
                      <pic:pic xmlns:pic="http://schemas.openxmlformats.org/drawingml/2006/picture">
                        <pic:nvPicPr>
                          <pic:cNvPr id="13897443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FA7FAA" id="_x0000_s1386"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">
                <v:group id="مجموعة 47" o:spid="_x0000_s1387"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">
                  <v:group id="مجموعة 48" o:spid="_x0000_s13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">
                    <v:group id="مجموعة 49" o:spid="_x0000_s13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">
                      <v:shape id="شكل حر 50" o:spid="_x0000_s13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" fillcolor="#a5a5a5 [2092]" stroked="f" strokeweight="1pt">
                        <v:stroke joinstyle="miter"/>
                      </v:roundrect>
                    </v:group>
                    <v:oval id="شكل بيضاوي 52" o:spid="_x0000_s13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" filled="f" strokecolor="#168489" strokeweight="1pt">
                      <v:stroke joinstyle="miter"/>
                    </v:oval>
                  </v:group>
                  <v:shape id="مربع نص 41" o:spid="_x0000_s1393" type="#_x0000_t202" style="position:absolute;left:-392;top:2564;width:49507;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" filled="f" stroked="f">
                    <v:textbox style="mso-fit-shape-to-text:t">
                      <w:txbxContent>
                        <w:p w14:paraId="77949053" w14:textId="05A5B9D4"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Google Colab</w:t>
                          </w:r>
                        </w:p>
                      </w:txbxContent>
                    </v:textbox>
                  </v:shape>
                </v:group>
                <v:shape id="صورة 54" o:spid="_x0000_s13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">
                  <v:imagedata r:id="rId117" o:title=""/>
                </v:shape>
                <w10:anchorlock/>
              </v:group>
            </w:pict>
          </mc:Fallback>
        </mc:AlternateContent>
      </w:r>
    </w:p>
    <w:p w14:paraId="0DB6666E" w14:textId="64F07D1D"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Google Colaboratory </w:t>
      </w:r>
      <w:r w:rsidRPr="00BE04A9">
        <w:rPr>
          <w:rFonts w:ascii="Sakkal Majalla" w:hAnsi="Sakkal Majalla"/>
          <w:sz w:val="34"/>
          <w:rtl/>
        </w:rPr>
        <w:t>أو</w:t>
      </w:r>
      <w:r w:rsidRPr="00BE04A9">
        <w:rPr>
          <w:rFonts w:ascii="Sakkal Majalla" w:hAnsi="Sakkal Majalla"/>
          <w:sz w:val="34"/>
        </w:rPr>
        <w:t xml:space="preserve"> Colab </w:t>
      </w:r>
      <w:r w:rsidRPr="00BE04A9">
        <w:rPr>
          <w:rFonts w:ascii="Sakkal Majalla" w:hAnsi="Sakkal Majalla"/>
          <w:sz w:val="34"/>
          <w:rtl/>
        </w:rPr>
        <w:t>اختصاراً</w:t>
      </w:r>
      <w:r w:rsidRPr="00BE04A9">
        <w:rPr>
          <w:rFonts w:ascii="Sakkal Majalla" w:hAnsi="Sakkal Majalla"/>
          <w:sz w:val="34"/>
        </w:rPr>
        <w:t xml:space="preserve">) </w:t>
      </w:r>
      <w:r w:rsidRPr="00BE04A9">
        <w:rPr>
          <w:rFonts w:ascii="Sakkal Majalla" w:hAnsi="Sakkal Majalla"/>
          <w:sz w:val="34"/>
          <w:rtl/>
        </w:rPr>
        <w:t>هي بيئة برمجةٍ سحابيّةٍ مجّانيّةٍ تُتيح كتابة وتنفيذ أكواد</w:t>
      </w:r>
      <w:r w:rsidRPr="00BE04A9">
        <w:rPr>
          <w:rFonts w:ascii="Sakkal Majalla" w:hAnsi="Sakkal Majalla"/>
          <w:sz w:val="34"/>
        </w:rPr>
        <w:t xml:space="preserve"> Python</w:t>
      </w:r>
      <w:r w:rsidR="00E05ADE">
        <w:rPr>
          <w:rFonts w:ascii="Sakkal Majalla" w:hAnsi="Sakkal Majalla" w:hint="cs"/>
          <w:sz w:val="34"/>
          <w:rtl/>
        </w:rPr>
        <w:t>)</w:t>
      </w:r>
      <w:r w:rsidRPr="00BE04A9">
        <w:rPr>
          <w:rFonts w:ascii="Sakkal Majalla" w:hAnsi="Sakkal Majalla"/>
          <w:sz w:val="34"/>
        </w:rPr>
        <w:t xml:space="preserve"> </w:t>
      </w:r>
      <w:r w:rsidRPr="00BE04A9">
        <w:rPr>
          <w:rFonts w:ascii="Sakkal Majalla" w:hAnsi="Sakkal Majalla"/>
          <w:sz w:val="34"/>
          <w:rtl/>
        </w:rPr>
        <w:t>تُستخدم على نطاقٍ واسعٍ في تحليل البيانات والتعلّم الآلي، وتوفّر وصولاً مجّانيّاً لوحدات معالجة الرسوميّات</w:t>
      </w:r>
      <w:r w:rsidRPr="00BE04A9">
        <w:rPr>
          <w:rFonts w:ascii="Sakkal Majalla" w:hAnsi="Sakkal Majalla"/>
          <w:sz w:val="34"/>
        </w:rPr>
        <w:t xml:space="preserve"> (GPU) </w:t>
      </w:r>
      <w:r w:rsidRPr="00BE04A9">
        <w:rPr>
          <w:rFonts w:ascii="Sakkal Majalla" w:hAnsi="Sakkal Majalla"/>
          <w:sz w:val="34"/>
          <w:rtl/>
        </w:rPr>
        <w:t>لتسريع العمليّات الحسابيّة</w:t>
      </w:r>
      <w:r w:rsidRPr="00BE04A9">
        <w:rPr>
          <w:rFonts w:ascii="Sakkal Majalla" w:hAnsi="Sakkal Majalla"/>
          <w:sz w:val="34"/>
        </w:rPr>
        <w:t>.</w:t>
      </w:r>
    </w:p>
    <w:p w14:paraId="29843E43"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515561F0"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لا يتطلّب تثبيت أيّ برامج، يعمل مباشرةً من المتصفّح</w:t>
      </w:r>
      <w:r w:rsidRPr="00BE04A9">
        <w:rPr>
          <w:rFonts w:ascii="Sakkal Majalla" w:hAnsi="Sakkal Majalla"/>
          <w:sz w:val="34"/>
        </w:rPr>
        <w:t>.</w:t>
      </w:r>
    </w:p>
    <w:p w14:paraId="539B069C"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مجّانيٌّ تماماً مع إمكانيّة الوصول لموارد حوسبةٍ قويّةٍ</w:t>
      </w:r>
      <w:r w:rsidRPr="00BE04A9">
        <w:rPr>
          <w:rFonts w:ascii="Sakkal Majalla" w:hAnsi="Sakkal Majalla"/>
          <w:sz w:val="34"/>
        </w:rPr>
        <w:t>.</w:t>
      </w:r>
    </w:p>
    <w:p w14:paraId="7D596104"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التكامل مع</w:t>
      </w:r>
      <w:r w:rsidRPr="00BE04A9">
        <w:rPr>
          <w:rFonts w:ascii="Sakkal Majalla" w:hAnsi="Sakkal Majalla"/>
          <w:sz w:val="34"/>
        </w:rPr>
        <w:t xml:space="preserve"> Google Drive </w:t>
      </w:r>
      <w:r w:rsidRPr="00BE04A9">
        <w:rPr>
          <w:rFonts w:ascii="Sakkal Majalla" w:hAnsi="Sakkal Majalla"/>
          <w:sz w:val="34"/>
          <w:rtl/>
        </w:rPr>
        <w:t>لحفظ ومشاركة المشاريع</w:t>
      </w:r>
      <w:r w:rsidRPr="00BE04A9">
        <w:rPr>
          <w:rFonts w:ascii="Sakkal Majalla" w:hAnsi="Sakkal Majalla"/>
          <w:sz w:val="34"/>
        </w:rPr>
        <w:t>.</w:t>
      </w:r>
    </w:p>
    <w:p w14:paraId="68EBC831" w14:textId="51F88D15"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دعم مكتبات</w:t>
      </w:r>
      <w:r w:rsidRPr="00BE04A9">
        <w:rPr>
          <w:rFonts w:ascii="Sakkal Majalla" w:hAnsi="Sakkal Majalla"/>
          <w:sz w:val="34"/>
        </w:rPr>
        <w:t xml:space="preserve"> Python </w:t>
      </w:r>
      <w:r w:rsidRPr="00BE04A9">
        <w:rPr>
          <w:rFonts w:ascii="Sakkal Majalla" w:hAnsi="Sakkal Majalla"/>
          <w:sz w:val="34"/>
          <w:rtl/>
        </w:rPr>
        <w:t>الشهيرة</w:t>
      </w:r>
      <w:r w:rsidR="00E05ADE">
        <w:rPr>
          <w:rFonts w:ascii="Sakkal Majalla" w:hAnsi="Sakkal Majalla" w:hint="cs"/>
          <w:sz w:val="34"/>
          <w:rtl/>
        </w:rPr>
        <w:t>(</w:t>
      </w:r>
      <w:r w:rsidRPr="00BE04A9">
        <w:rPr>
          <w:rFonts w:ascii="Sakkal Majalla" w:hAnsi="Sakkal Majalla"/>
          <w:sz w:val="34"/>
        </w:rPr>
        <w:t xml:space="preserve"> Pandas</w:t>
      </w:r>
      <w:r w:rsidRPr="00BE04A9">
        <w:rPr>
          <w:rFonts w:ascii="Sakkal Majalla" w:hAnsi="Sakkal Majalla"/>
          <w:sz w:val="34"/>
          <w:rtl/>
        </w:rPr>
        <w:t xml:space="preserve">، </w:t>
      </w:r>
      <w:r w:rsidRPr="00BE04A9">
        <w:rPr>
          <w:rFonts w:ascii="Sakkal Majalla" w:hAnsi="Sakkal Majalla"/>
          <w:sz w:val="34"/>
        </w:rPr>
        <w:t>NumPy</w:t>
      </w:r>
      <w:r w:rsidRPr="00BE04A9">
        <w:rPr>
          <w:rFonts w:ascii="Sakkal Majalla" w:hAnsi="Sakkal Majalla"/>
          <w:sz w:val="34"/>
          <w:rtl/>
        </w:rPr>
        <w:t xml:space="preserve">، </w:t>
      </w:r>
      <w:r w:rsidRPr="00BE04A9">
        <w:rPr>
          <w:rFonts w:ascii="Sakkal Majalla" w:hAnsi="Sakkal Majalla"/>
          <w:sz w:val="34"/>
        </w:rPr>
        <w:t>Matplotlib</w:t>
      </w:r>
      <w:r w:rsidRPr="00BE04A9">
        <w:rPr>
          <w:rFonts w:ascii="Sakkal Majalla" w:hAnsi="Sakkal Majalla"/>
          <w:sz w:val="34"/>
          <w:rtl/>
        </w:rPr>
        <w:t xml:space="preserve">، </w:t>
      </w:r>
      <w:r w:rsidRPr="00BE04A9">
        <w:rPr>
          <w:rFonts w:ascii="Sakkal Majalla" w:hAnsi="Sakkal Majalla"/>
          <w:sz w:val="34"/>
        </w:rPr>
        <w:t>Scikit-learn</w:t>
      </w:r>
      <w:r w:rsidR="00E05ADE">
        <w:rPr>
          <w:rFonts w:ascii="Sakkal Majalla" w:hAnsi="Sakkal Majalla" w:hint="cs"/>
          <w:sz w:val="34"/>
          <w:rtl/>
        </w:rPr>
        <w:t>).</w:t>
      </w:r>
    </w:p>
    <w:p w14:paraId="386BF5D0"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إمكانيّة التعاون المباشر مع الآخرين على نفس المشروع</w:t>
      </w:r>
      <w:r w:rsidRPr="00BE04A9">
        <w:rPr>
          <w:rFonts w:ascii="Sakkal Majalla" w:hAnsi="Sakkal Majalla"/>
          <w:sz w:val="34"/>
        </w:rPr>
        <w:t>.</w:t>
      </w:r>
    </w:p>
    <w:p w14:paraId="20C209A0"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4EF80987"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تنظيف وتحليل مجموعات البيانات الكبيرة</w:t>
      </w:r>
      <w:r w:rsidRPr="00BE04A9">
        <w:rPr>
          <w:rFonts w:ascii="Sakkal Majalla" w:hAnsi="Sakkal Majalla"/>
          <w:sz w:val="34"/>
        </w:rPr>
        <w:t>.</w:t>
      </w:r>
    </w:p>
    <w:p w14:paraId="1C92680C"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بناء نماذج التعلّم الآلي للتنبّؤ والتصنيف</w:t>
      </w:r>
      <w:r w:rsidRPr="00BE04A9">
        <w:rPr>
          <w:rFonts w:ascii="Sakkal Majalla" w:hAnsi="Sakkal Majalla"/>
          <w:sz w:val="34"/>
        </w:rPr>
        <w:t>.</w:t>
      </w:r>
    </w:p>
    <w:p w14:paraId="37AE4C55"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إنشاء رسومٍ بيانيّةٍ متقدّمةٍ باستخدام مكتبات مثل</w:t>
      </w:r>
      <w:r w:rsidRPr="00BE04A9">
        <w:rPr>
          <w:rFonts w:ascii="Sakkal Majalla" w:hAnsi="Sakkal Majalla"/>
          <w:sz w:val="34"/>
        </w:rPr>
        <w:t xml:space="preserve"> Seaborn </w:t>
      </w:r>
      <w:r w:rsidRPr="00BE04A9">
        <w:rPr>
          <w:rFonts w:ascii="Sakkal Majalla" w:hAnsi="Sakkal Majalla"/>
          <w:sz w:val="34"/>
          <w:rtl/>
        </w:rPr>
        <w:t>و</w:t>
      </w:r>
      <w:r w:rsidRPr="00BE04A9">
        <w:rPr>
          <w:rFonts w:ascii="Sakkal Majalla" w:hAnsi="Sakkal Majalla"/>
          <w:sz w:val="34"/>
        </w:rPr>
        <w:t xml:space="preserve"> Plotly.</w:t>
      </w:r>
    </w:p>
    <w:p w14:paraId="34B326A8"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التدريب على البرمجة وتحليل البيانات بدون تكاليف</w:t>
      </w:r>
      <w:r w:rsidRPr="00BE04A9">
        <w:rPr>
          <w:rFonts w:ascii="Sakkal Majalla" w:hAnsi="Sakkal Majalla"/>
          <w:sz w:val="34"/>
        </w:rPr>
        <w:t>.</w:t>
      </w:r>
    </w:p>
    <w:p w14:paraId="57DEC356" w14:textId="377D5FBD"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w:lastRenderedPageBreak/>
        <mc:AlternateContent>
          <mc:Choice Requires="wpg">
            <w:drawing>
              <wp:anchor distT="0" distB="0" distL="114300" distR="114300" simplePos="0" relativeHeight="252862464" behindDoc="0" locked="0" layoutInCell="1" allowOverlap="1" wp14:anchorId="5FCEADD9" wp14:editId="20511FCE">
                <wp:simplePos x="0" y="0"/>
                <wp:positionH relativeFrom="column">
                  <wp:posOffset>5372100</wp:posOffset>
                </wp:positionH>
                <wp:positionV relativeFrom="paragraph">
                  <wp:posOffset>0</wp:posOffset>
                </wp:positionV>
                <wp:extent cx="361315" cy="324485"/>
                <wp:effectExtent l="0" t="0" r="635" b="0"/>
                <wp:wrapSquare wrapText="bothSides"/>
                <wp:docPr id="181983580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606578973"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8326908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62D548B" id="Group 20" o:spid="_x0000_s1026" style="position:absolute;margin-left:423pt;margin-top:0;width:28.45pt;height:25.55pt;z-index:25286246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x3izpt8AAAAHAQAADwAAAGRycy9kb3ducmV2&#10;LnhtbEyPQWvCQBCF74X+h2UKvdXN2ioasxGRticpVAvF25odk2B2NmTXJP77Tk/tZeDxHu99k61H&#10;14geu1B70qAmCQikwtuaSg1fh7enBYgQDVnTeEINNwywzu/vMpNaP9An9vtYCi6hkBoNVYxtKmUo&#10;KnQmTHyLxN7Zd85Ell0pbWcGLneNnCbJXDpTEy9UpsVthcVlf3Ua3gczbJ7Va7+7nLe342H28b1T&#10;qPXjw7hZgYg4xr8w/OIzOuTMdPJXskE0GhYvc/4lauDL9jKZLkGcNMyUApln8j9//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h/TThAMAAGIIAAAOAAAAAAAA&#10;AAAAAAAAADoCAABkcnMvZTJvRG9jLnhtbFBLAQItAAoAAAAAAAAAIQCMnzYb4AoAAOAKAAAUAAAA&#10;AAAAAAAAAAAAAOoFAABkcnMvbWVkaWEvaW1hZ2UxLnBuZ1BLAQItABQABgAIAAAAIQDHeLOm3wAA&#10;AAcBAAAPAAAAAAAAAAAAAAAAAPw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باحثٌ يريد تحليل بيانات مناخيّةٍ لعشر سنواتٍ من محطّاتٍ مختلفةٍ. يستخدم</w:t>
      </w:r>
      <w:r w:rsidR="00BE04A9" w:rsidRPr="00BE04A9">
        <w:rPr>
          <w:rFonts w:ascii="Sakkal Majalla" w:hAnsi="Sakkal Majalla"/>
          <w:sz w:val="34"/>
        </w:rPr>
        <w:t xml:space="preserve"> Google Colab </w:t>
      </w:r>
      <w:r w:rsidR="00BE04A9" w:rsidRPr="00BE04A9">
        <w:rPr>
          <w:rFonts w:ascii="Sakkal Majalla" w:hAnsi="Sakkal Majalla"/>
          <w:sz w:val="34"/>
          <w:rtl/>
        </w:rPr>
        <w:t>لتحميل البيانات من</w:t>
      </w:r>
      <w:r w:rsidR="00BE04A9" w:rsidRPr="00BE04A9">
        <w:rPr>
          <w:rFonts w:ascii="Sakkal Majalla" w:hAnsi="Sakkal Majalla"/>
          <w:sz w:val="34"/>
        </w:rPr>
        <w:t xml:space="preserve"> Google Drive</w:t>
      </w:r>
      <w:r w:rsidR="00BE04A9" w:rsidRPr="00BE04A9">
        <w:rPr>
          <w:rFonts w:ascii="Sakkal Majalla" w:hAnsi="Sakkal Majalla"/>
          <w:sz w:val="34"/>
          <w:rtl/>
        </w:rPr>
        <w:t>، ثمّ يستخدم مكتبة</w:t>
      </w:r>
      <w:r w:rsidR="00BE04A9" w:rsidRPr="00BE04A9">
        <w:rPr>
          <w:rFonts w:ascii="Sakkal Majalla" w:hAnsi="Sakkal Majalla"/>
          <w:sz w:val="34"/>
        </w:rPr>
        <w:t xml:space="preserve"> Pandas </w:t>
      </w:r>
      <w:r w:rsidR="00BE04A9" w:rsidRPr="00BE04A9">
        <w:rPr>
          <w:rFonts w:ascii="Sakkal Majalla" w:hAnsi="Sakkal Majalla"/>
          <w:sz w:val="34"/>
          <w:rtl/>
        </w:rPr>
        <w:t>لتنظيف البيانات، ومكتبة</w:t>
      </w:r>
      <w:r w:rsidR="00BE04A9" w:rsidRPr="00BE04A9">
        <w:rPr>
          <w:rFonts w:ascii="Sakkal Majalla" w:hAnsi="Sakkal Majalla"/>
          <w:sz w:val="34"/>
        </w:rPr>
        <w:t xml:space="preserve"> Matplotlib </w:t>
      </w:r>
      <w:r w:rsidR="00BE04A9" w:rsidRPr="00BE04A9">
        <w:rPr>
          <w:rFonts w:ascii="Sakkal Majalla" w:hAnsi="Sakkal Majalla"/>
          <w:sz w:val="34"/>
          <w:rtl/>
        </w:rPr>
        <w:t>لرسم اتّجاهات درجات الحرارة، وأخيراً يبني نموذج تنبّؤٍ بسيطٍ باستخدام</w:t>
      </w:r>
      <w:r w:rsidR="00BE04A9" w:rsidRPr="00BE04A9">
        <w:rPr>
          <w:rFonts w:ascii="Sakkal Majalla" w:hAnsi="Sakkal Majalla"/>
          <w:sz w:val="34"/>
        </w:rPr>
        <w:t xml:space="preserve"> Scikit-learn. </w:t>
      </w:r>
      <w:r w:rsidR="00BE04A9" w:rsidRPr="00BE04A9">
        <w:rPr>
          <w:rFonts w:ascii="Sakkal Majalla" w:hAnsi="Sakkal Majalla"/>
          <w:sz w:val="34"/>
          <w:rtl/>
        </w:rPr>
        <w:t>كلّ هذا دون الحاجة لشراء برامج أو أجهزة قويّةٍ</w:t>
      </w:r>
      <w:r w:rsidR="00BE04A9" w:rsidRPr="00BE04A9">
        <w:rPr>
          <w:rFonts w:ascii="Sakkal Majalla" w:hAnsi="Sakkal Majalla"/>
          <w:sz w:val="34"/>
        </w:rPr>
        <w:t>.</w:t>
      </w:r>
    </w:p>
    <w:p w14:paraId="6C1E203D" w14:textId="0F3A1DA1"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438F53D3" wp14:editId="54684180">
                <wp:extent cx="5731510" cy="885190"/>
                <wp:effectExtent l="0" t="0" r="2540" b="10160"/>
                <wp:docPr id="1901328068"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557057196" name="مجموعة 47"/>
                        <wpg:cNvGrpSpPr/>
                        <wpg:grpSpPr>
                          <a:xfrm>
                            <a:off x="-38246" y="0"/>
                            <a:ext cx="5769756" cy="895351"/>
                            <a:chOff x="-39225" y="0"/>
                            <a:chExt cx="5917421" cy="918845"/>
                          </a:xfrm>
                        </wpg:grpSpPr>
                        <wpg:grpSp>
                          <wpg:cNvPr id="1164132483" name="مجموعة 48"/>
                          <wpg:cNvGrpSpPr/>
                          <wpg:grpSpPr>
                            <a:xfrm>
                              <a:off x="0" y="0"/>
                              <a:ext cx="5878196" cy="918845"/>
                              <a:chOff x="0" y="0"/>
                              <a:chExt cx="6240348" cy="919070"/>
                            </a:xfrm>
                          </wpg:grpSpPr>
                          <wpg:grpSp>
                            <wpg:cNvPr id="1938053130" name="مجموعة 49"/>
                            <wpg:cNvGrpSpPr/>
                            <wpg:grpSpPr>
                              <a:xfrm>
                                <a:off x="0" y="169208"/>
                                <a:ext cx="5433072" cy="580613"/>
                                <a:chOff x="0" y="169208"/>
                                <a:chExt cx="5433072" cy="580613"/>
                              </a:xfrm>
                            </wpg:grpSpPr>
                            <wps:wsp>
                              <wps:cNvPr id="226736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68581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9227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168624" name="مربع نص 41"/>
                          <wps:cNvSpPr txBox="1"/>
                          <wps:spPr>
                            <a:xfrm>
                              <a:off x="-39225" y="256491"/>
                              <a:ext cx="4950818" cy="373734"/>
                            </a:xfrm>
                            <a:prstGeom prst="rect">
                              <a:avLst/>
                            </a:prstGeom>
                            <a:noFill/>
                          </wps:spPr>
                          <wps:txbx>
                            <w:txbxContent>
                              <w:p w14:paraId="5AC7A6FD" w14:textId="0FC659F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Tableau</w:t>
                                </w:r>
                              </w:p>
                            </w:txbxContent>
                          </wps:txbx>
                          <wps:bodyPr wrap="square" rtlCol="1">
                            <a:spAutoFit/>
                          </wps:bodyPr>
                        </wps:wsp>
                      </wpg:grpSp>
                      <pic:pic xmlns:pic="http://schemas.openxmlformats.org/drawingml/2006/picture">
                        <pic:nvPicPr>
                          <pic:cNvPr id="173562678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8F53D3" id="_x0000_s1395"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">
                <v:group id="مجموعة 47" o:spid="_x0000_s1396"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">
                  <v:group id="مجموعة 48" o:spid="_x0000_s13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">
                    <v:group id="مجموعة 49" o:spid="_x0000_s13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">
                      <v:shape id="شكل حر 50" o:spid="_x0000_s13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" fillcolor="#a5a5a5 [2092]" stroked="f" strokeweight="1pt">
                        <v:stroke joinstyle="miter"/>
                      </v:roundrect>
                    </v:group>
                    <v:oval id="شكل بيضاوي 52" o:spid="_x0000_s14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" filled="f" strokecolor="#168489" strokeweight="1pt">
                      <v:stroke joinstyle="miter"/>
                    </v:oval>
                  </v:group>
                  <v:shape id="مربع نص 41" o:spid="_x0000_s1402" type="#_x0000_t202" style="position:absolute;left:-392;top:2564;width:49507;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" filled="f" stroked="f">
                    <v:textbox style="mso-fit-shape-to-text:t">
                      <w:txbxContent>
                        <w:p w14:paraId="5AC7A6FD" w14:textId="0FC659F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Tableau</w:t>
                          </w:r>
                        </w:p>
                      </w:txbxContent>
                    </v:textbox>
                  </v:shape>
                </v:group>
                <v:shape id="صورة 54" o:spid="_x0000_s14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">
                  <v:imagedata r:id="rId117" o:title=""/>
                </v:shape>
                <w10:anchorlock/>
              </v:group>
            </w:pict>
          </mc:Fallback>
        </mc:AlternateContent>
      </w:r>
    </w:p>
    <w:p w14:paraId="37F6888D"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Tableau </w:t>
      </w:r>
      <w:r w:rsidRPr="00BE04A9">
        <w:rPr>
          <w:rFonts w:ascii="Sakkal Majalla" w:hAnsi="Sakkal Majalla"/>
          <w:sz w:val="34"/>
          <w:rtl/>
        </w:rPr>
        <w:t>هي منصّة تصوّرٍ وتحليل بياناتٍ رائدةٌ عالميّاً، تشتهر بقدرتها على إنشاء رسومٍ بيانيّةٍ تفاعليّةٍ وجذّابةٍ بصريّاً. تُستخدم في مختلف الصناعات لتحويل البيانات المعقّدة إلى قصصٍ مرئيّةٍ سهلة الفهم</w:t>
      </w:r>
      <w:r w:rsidRPr="00BE04A9">
        <w:rPr>
          <w:rFonts w:ascii="Sakkal Majalla" w:hAnsi="Sakkal Majalla"/>
          <w:sz w:val="34"/>
        </w:rPr>
        <w:t>.</w:t>
      </w:r>
    </w:p>
    <w:p w14:paraId="07E14C83"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6940F569"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قدرات تصوّرٍ متقدّمةٍ وجماليّاتٌ عاليةٌ في التصميم</w:t>
      </w:r>
      <w:r w:rsidRPr="00BE04A9">
        <w:rPr>
          <w:rFonts w:ascii="Sakkal Majalla" w:hAnsi="Sakkal Majalla"/>
          <w:sz w:val="34"/>
        </w:rPr>
        <w:t>.</w:t>
      </w:r>
    </w:p>
    <w:p w14:paraId="7C13A358"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إمكانيّة ربط مصادر بياناتٍ متعدّدةٍ في تحليلٍ واحدٍ</w:t>
      </w:r>
      <w:r w:rsidRPr="00BE04A9">
        <w:rPr>
          <w:rFonts w:ascii="Sakkal Majalla" w:hAnsi="Sakkal Majalla"/>
          <w:sz w:val="34"/>
        </w:rPr>
        <w:t>.</w:t>
      </w:r>
    </w:p>
    <w:p w14:paraId="186E5DE2" w14:textId="0C95E99F"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ميّزات الذكاء الاصطناعي مثل</w:t>
      </w:r>
      <w:r w:rsidRPr="00BE04A9">
        <w:rPr>
          <w:rFonts w:ascii="Sakkal Majalla" w:hAnsi="Sakkal Majalla"/>
          <w:sz w:val="34"/>
        </w:rPr>
        <w:t xml:space="preserve"> Explain Data </w:t>
      </w:r>
      <w:r w:rsidRPr="00BE04A9">
        <w:rPr>
          <w:rFonts w:ascii="Sakkal Majalla" w:hAnsi="Sakkal Majalla"/>
          <w:sz w:val="34"/>
          <w:rtl/>
        </w:rPr>
        <w:t>و</w:t>
      </w:r>
      <w:r w:rsidRPr="00BE04A9">
        <w:rPr>
          <w:rFonts w:ascii="Sakkal Majalla" w:hAnsi="Sakkal Majalla"/>
          <w:sz w:val="34"/>
        </w:rPr>
        <w:t xml:space="preserve"> Ask Data</w:t>
      </w:r>
      <w:r w:rsidR="002F70CE">
        <w:rPr>
          <w:rFonts w:ascii="Sakkal Majalla" w:hAnsi="Sakkal Majalla" w:hint="cs"/>
          <w:sz w:val="34"/>
          <w:rtl/>
        </w:rPr>
        <w:t>.</w:t>
      </w:r>
    </w:p>
    <w:p w14:paraId="5D1464C4"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مجتمعٌ نشطٌ من المستخدمين يُشاركون لوحات معلوماتٍ جاهزةٍ</w:t>
      </w:r>
      <w:r w:rsidRPr="00BE04A9">
        <w:rPr>
          <w:rFonts w:ascii="Sakkal Majalla" w:hAnsi="Sakkal Majalla"/>
          <w:sz w:val="34"/>
        </w:rPr>
        <w:t>.</w:t>
      </w:r>
    </w:p>
    <w:p w14:paraId="726A9FD9"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قدرات تحليليّةٍ متقدّمةٍ مع دعم الحسابات المعقّدة</w:t>
      </w:r>
      <w:r w:rsidRPr="00BE04A9">
        <w:rPr>
          <w:rFonts w:ascii="Sakkal Majalla" w:hAnsi="Sakkal Majalla"/>
          <w:sz w:val="34"/>
        </w:rPr>
        <w:t>.</w:t>
      </w:r>
    </w:p>
    <w:p w14:paraId="7F833034"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66DD3C24"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إنشاء تقارير سنويّةٍ تفاعليّةٍ للمساهمين والإدارة</w:t>
      </w:r>
      <w:r w:rsidRPr="00BE04A9">
        <w:rPr>
          <w:rFonts w:ascii="Sakkal Majalla" w:hAnsi="Sakkal Majalla"/>
          <w:sz w:val="34"/>
        </w:rPr>
        <w:t>.</w:t>
      </w:r>
    </w:p>
    <w:p w14:paraId="505917A7"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تحليل البيانات الجغرافيّة والمكانيّة باستخدام الخرائط</w:t>
      </w:r>
      <w:r w:rsidRPr="00BE04A9">
        <w:rPr>
          <w:rFonts w:ascii="Sakkal Majalla" w:hAnsi="Sakkal Majalla"/>
          <w:sz w:val="34"/>
        </w:rPr>
        <w:t>.</w:t>
      </w:r>
    </w:p>
    <w:p w14:paraId="04ED5510"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مراقبة أداء الحملات التسويقيّة الرقميّة</w:t>
      </w:r>
      <w:r w:rsidRPr="00BE04A9">
        <w:rPr>
          <w:rFonts w:ascii="Sakkal Majalla" w:hAnsi="Sakkal Majalla"/>
          <w:sz w:val="34"/>
        </w:rPr>
        <w:t>.</w:t>
      </w:r>
    </w:p>
    <w:p w14:paraId="1FE4EFCD"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تحليل سلاسل الإمداد والعمليّات اللوجستيّة</w:t>
      </w:r>
      <w:r w:rsidRPr="00BE04A9">
        <w:rPr>
          <w:rFonts w:ascii="Sakkal Majalla" w:hAnsi="Sakkal Majalla"/>
          <w:sz w:val="34"/>
        </w:rPr>
        <w:t>.</w:t>
      </w:r>
    </w:p>
    <w:p w14:paraId="2CD04CA9" w14:textId="633DDC6E" w:rsidR="00BE04A9" w:rsidRP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3488" behindDoc="0" locked="0" layoutInCell="1" allowOverlap="1" wp14:anchorId="573E4373" wp14:editId="636DF99D">
                <wp:simplePos x="0" y="0"/>
                <wp:positionH relativeFrom="column">
                  <wp:posOffset>5372100</wp:posOffset>
                </wp:positionH>
                <wp:positionV relativeFrom="paragraph">
                  <wp:posOffset>1905</wp:posOffset>
                </wp:positionV>
                <wp:extent cx="361315" cy="324485"/>
                <wp:effectExtent l="0" t="0" r="635" b="0"/>
                <wp:wrapSquare wrapText="bothSides"/>
                <wp:docPr id="53975757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86886275"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0265805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235CF24" id="Group 20" o:spid="_x0000_s1026" style="position:absolute;margin-left:423pt;margin-top:.15pt;width:28.45pt;height:25.55pt;z-index:2528634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0P1VdgQMAAGIIAAAOAAAAAAAAAAAA&#10;AAAAADoCAABkcnMvZTJvRG9jLnhtbFBLAQItAAoAAAAAAAAAIQCMnzYb4AoAAOAKAAAUAAAAAAAA&#10;AAAAAAAAAOcFAABkcnMvbWVkaWEvaW1hZ2UxLnBuZ1BLAQItABQABgAIAAAAIQCDjtn8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">
                  <v:imagedata r:id="rId12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مؤسّسةٌ خيريّةٌ تعمل في عدّة دولٍ تستخدم</w:t>
      </w:r>
      <w:r w:rsidR="00BE04A9" w:rsidRPr="00BE04A9">
        <w:rPr>
          <w:rFonts w:ascii="Sakkal Majalla" w:hAnsi="Sakkal Majalla"/>
          <w:sz w:val="34"/>
        </w:rPr>
        <w:t xml:space="preserve"> Tableau </w:t>
      </w:r>
      <w:r w:rsidR="00BE04A9" w:rsidRPr="00BE04A9">
        <w:rPr>
          <w:rFonts w:ascii="Sakkal Majalla" w:hAnsi="Sakkal Majalla"/>
          <w:sz w:val="34"/>
          <w:rtl/>
        </w:rPr>
        <w:t xml:space="preserve">لعرض تأثير برامجها. تُنشئ خريطةً تفاعليّةً تُظهر عدد المستفيدين في كلّ منطقةٍ، مع رسومٍ بيانيّةٍ تُبيّن التطوّر عبر </w:t>
      </w:r>
      <w:r w:rsidR="00BE04A9" w:rsidRPr="00BE04A9">
        <w:rPr>
          <w:rFonts w:ascii="Sakkal Majalla" w:hAnsi="Sakkal Majalla"/>
          <w:sz w:val="34"/>
          <w:rtl/>
        </w:rPr>
        <w:lastRenderedPageBreak/>
        <w:t>السنوات. عند النقر على أيّ دولةٍ، تظهر تفاصيل البرامج والميزانيّات والنتائج. هذا العرض يُساعدهم في جذب المانحين وإظهار شفافيّة العمل</w:t>
      </w:r>
      <w:r w:rsidR="00BE04A9" w:rsidRPr="00BE04A9">
        <w:rPr>
          <w:rFonts w:ascii="Sakkal Majalla" w:hAnsi="Sakkal Majalla"/>
          <w:sz w:val="34"/>
        </w:rPr>
        <w:t>.</w:t>
      </w:r>
    </w:p>
    <w:p w14:paraId="4E19CA48" w14:textId="041C2CBD" w:rsidR="00BE04A9" w:rsidRPr="00BE04A9" w:rsidRDefault="007D02E3" w:rsidP="00BE04A9">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47ED12EB" wp14:editId="1B28B8DE">
                <wp:extent cx="5731510" cy="895350"/>
                <wp:effectExtent l="0" t="0" r="21590" b="19050"/>
                <wp:docPr id="1468744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111032"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7534014" name="مجموعة 39"/>
                        <wpg:cNvGrpSpPr/>
                        <wpg:grpSpPr>
                          <a:xfrm>
                            <a:off x="0" y="0"/>
                            <a:ext cx="5731510" cy="895350"/>
                            <a:chOff x="0" y="0"/>
                            <a:chExt cx="5878196" cy="918845"/>
                          </a:xfrm>
                        </wpg:grpSpPr>
                        <wpg:grpSp>
                          <wpg:cNvPr id="341293440" name="مجموعة 40"/>
                          <wpg:cNvGrpSpPr/>
                          <wpg:grpSpPr>
                            <a:xfrm>
                              <a:off x="0" y="0"/>
                              <a:ext cx="5878196" cy="918845"/>
                              <a:chOff x="0" y="0"/>
                              <a:chExt cx="6240348" cy="919070"/>
                            </a:xfrm>
                          </wpg:grpSpPr>
                          <wpg:grpSp>
                            <wpg:cNvPr id="2053488912" name="مجموعة 41"/>
                            <wpg:cNvGrpSpPr/>
                            <wpg:grpSpPr>
                              <a:xfrm>
                                <a:off x="0" y="169208"/>
                                <a:ext cx="5433072" cy="580613"/>
                                <a:chOff x="0" y="169208"/>
                                <a:chExt cx="5433072" cy="580613"/>
                              </a:xfrm>
                            </wpg:grpSpPr>
                            <wps:wsp>
                              <wps:cNvPr id="171044901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6032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2930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9593023" name="مربع نص 41"/>
                          <wps:cNvSpPr txBox="1"/>
                          <wps:spPr>
                            <a:xfrm>
                              <a:off x="204484" y="257055"/>
                              <a:ext cx="4616071" cy="387740"/>
                            </a:xfrm>
                            <a:prstGeom prst="rect">
                              <a:avLst/>
                            </a:prstGeom>
                            <a:noFill/>
                          </wps:spPr>
                          <wps:txbx>
                            <w:txbxContent>
                              <w:p w14:paraId="42F3CD07" w14:textId="113B7662" w:rsidR="007D02E3" w:rsidRDefault="007D02E3" w:rsidP="007D02E3">
                                <w:pPr>
                                  <w:rPr>
                                    <w:rFonts w:eastAsia="Calibri" w:hAnsi="Adobe Arabic" w:cs="Adobe Arabic"/>
                                    <w:b/>
                                    <w:bCs/>
                                    <w:color w:val="FFFFFF"/>
                                    <w:kern w:val="24"/>
                                    <w:sz w:val="36"/>
                                    <w:szCs w:val="36"/>
                                    <w:lang w:bidi="ar-EG"/>
                                  </w:rPr>
                                </w:pPr>
                                <w:r w:rsidRPr="007D02E3">
                                  <w:rPr>
                                    <w:rFonts w:eastAsia="Calibri" w:hAnsi="Adobe Arabic" w:cs="Adobe Arabic"/>
                                    <w:b/>
                                    <w:bCs/>
                                    <w:color w:val="FFFFFF"/>
                                    <w:kern w:val="24"/>
                                    <w:sz w:val="36"/>
                                    <w:szCs w:val="36"/>
                                    <w:rtl/>
                                    <w:lang w:bidi="ar-EG"/>
                                  </w:rPr>
                                  <w:t>مقارنة شاملة بين الأدوات</w:t>
                                </w:r>
                              </w:p>
                            </w:txbxContent>
                          </wps:txbx>
                          <wps:bodyPr wrap="square" rtlCol="1">
                            <a:spAutoFit/>
                          </wps:bodyPr>
                        </wps:wsp>
                      </wpg:grpSp>
                    </wpg:wgp>
                  </a:graphicData>
                </a:graphic>
              </wp:inline>
            </w:drawing>
          </mc:Choice>
          <mc:Fallback>
            <w:pict>
              <v:group w14:anchorId="47ED12EB" id="_x0000_s14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OAPHe6wHAAC3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40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">
                  <v:imagedata r:id="rId83" o:title=""/>
                </v:shape>
                <v:group id="مجموعة 39" o:spid="_x0000_s14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">
                  <v:group id="مجموعة 40" o:spid="_x0000_s14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">
                    <v:group id="مجموعة 41" o:spid="_x0000_s14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">
                      <v:shape id="شكل حر 42" o:spid="_x0000_s14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" fillcolor="#168489" stroked="f" strokeweight="1pt">
                        <v:stroke joinstyle="miter"/>
                      </v:roundrect>
                    </v:group>
                    <v:oval id="شكل بيضاوي 44" o:spid="_x0000_s14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" filled="f" strokecolor="#a5a5a5 [2092]" strokeweight="1pt">
                      <v:stroke joinstyle="miter"/>
                    </v:oval>
                  </v:group>
                  <v:shape id="مربع نص 41" o:spid="_x0000_s141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" filled="f" stroked="f">
                    <v:textbox style="mso-fit-shape-to-text:t">
                      <w:txbxContent>
                        <w:p w14:paraId="42F3CD07" w14:textId="113B7662" w:rsidR="007D02E3" w:rsidRDefault="007D02E3" w:rsidP="007D02E3">
                          <w:pPr>
                            <w:rPr>
                              <w:rFonts w:eastAsia="Calibri" w:hAnsi="Adobe Arabic" w:cs="Adobe Arabic"/>
                              <w:b/>
                              <w:bCs/>
                              <w:color w:val="FFFFFF"/>
                              <w:kern w:val="24"/>
                              <w:sz w:val="36"/>
                              <w:szCs w:val="36"/>
                              <w:lang w:bidi="ar-EG"/>
                            </w:rPr>
                          </w:pPr>
                          <w:r w:rsidRPr="007D02E3">
                            <w:rPr>
                              <w:rFonts w:eastAsia="Calibri" w:hAnsi="Adobe Arabic" w:cs="Adobe Arabic"/>
                              <w:b/>
                              <w:bCs/>
                              <w:color w:val="FFFFFF"/>
                              <w:kern w:val="24"/>
                              <w:sz w:val="36"/>
                              <w:szCs w:val="36"/>
                              <w:rtl/>
                              <w:lang w:bidi="ar-EG"/>
                            </w:rPr>
                            <w:t>مقارنة شاملة بين الأدوات</w:t>
                          </w:r>
                        </w:p>
                      </w:txbxContent>
                    </v:textbox>
                  </v:shape>
                </v:group>
                <w10:anchorlock/>
              </v:group>
            </w:pict>
          </mc:Fallback>
        </mc:AlternateContent>
      </w:r>
    </w:p>
    <w:p w14:paraId="0942A375" w14:textId="77777777" w:rsidR="00BE04A9" w:rsidRPr="00BE04A9" w:rsidRDefault="00BE04A9" w:rsidP="00BE04A9">
      <w:pPr>
        <w:rPr>
          <w:rFonts w:ascii="Sakkal Majalla" w:hAnsi="Sakkal Majalla"/>
          <w:sz w:val="34"/>
        </w:rPr>
      </w:pPr>
      <w:r w:rsidRPr="00BE04A9">
        <w:rPr>
          <w:rFonts w:ascii="Sakkal Majalla" w:hAnsi="Sakkal Majalla"/>
          <w:sz w:val="34"/>
          <w:rtl/>
        </w:rPr>
        <w:t>لفهم متى نستخدم كلّ أداةٍ، نحتاج لمقارنتها من عدّة زواياٍ رئيسيّةٍ</w:t>
      </w:r>
      <w:r w:rsidRPr="00BE04A9">
        <w:rPr>
          <w:rFonts w:ascii="Sakkal Majalla" w:hAnsi="Sakkal Majalla"/>
          <w:sz w:val="34"/>
        </w:rPr>
        <w:t>.</w:t>
      </w:r>
    </w:p>
    <w:p w14:paraId="5C856C9C" w14:textId="77777777" w:rsidR="00BE04A9" w:rsidRPr="007D02E3" w:rsidRDefault="00BE04A9" w:rsidP="00BE04A9">
      <w:pPr>
        <w:rPr>
          <w:rFonts w:ascii="Sakkal Majalla" w:hAnsi="Sakkal Majalla"/>
          <w:b/>
          <w:bCs/>
          <w:color w:val="008080"/>
          <w:sz w:val="34"/>
        </w:rPr>
      </w:pPr>
      <w:r w:rsidRPr="007D02E3">
        <w:rPr>
          <w:rFonts w:ascii="Sakkal Majalla" w:hAnsi="Sakkal Majalla"/>
          <w:b/>
          <w:bCs/>
          <w:color w:val="008080"/>
          <w:sz w:val="34"/>
          <w:rtl/>
        </w:rPr>
        <w:t>جدول المقارنة الشامل</w:t>
      </w:r>
      <w:r w:rsidRPr="007D02E3">
        <w:rPr>
          <w:rFonts w:ascii="Sakkal Majalla" w:hAnsi="Sakkal Majalla"/>
          <w:b/>
          <w:bCs/>
          <w:color w:val="008080"/>
          <w:sz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25"/>
        <w:gridCol w:w="1990"/>
        <w:gridCol w:w="1692"/>
        <w:gridCol w:w="1971"/>
        <w:gridCol w:w="1738"/>
      </w:tblGrid>
      <w:tr w:rsidR="007D02E3" w:rsidRPr="007D02E3" w14:paraId="04CA65A2" w14:textId="77777777" w:rsidTr="007D02E3">
        <w:trPr>
          <w:tblHeader/>
          <w:tblCellSpacing w:w="15" w:type="dxa"/>
        </w:trPr>
        <w:tc>
          <w:tcPr>
            <w:tcW w:w="0" w:type="auto"/>
            <w:shd w:val="clear" w:color="auto" w:fill="BFBFBF" w:themeFill="background1" w:themeFillShade="BF"/>
            <w:vAlign w:val="center"/>
            <w:hideMark/>
          </w:tcPr>
          <w:p w14:paraId="05A483DA"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tl/>
              </w:rPr>
              <w:t>المعيار</w:t>
            </w:r>
          </w:p>
        </w:tc>
        <w:tc>
          <w:tcPr>
            <w:tcW w:w="0" w:type="auto"/>
            <w:shd w:val="clear" w:color="auto" w:fill="BFBFBF" w:themeFill="background1" w:themeFillShade="BF"/>
            <w:vAlign w:val="center"/>
            <w:hideMark/>
          </w:tcPr>
          <w:p w14:paraId="1362FA3F"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ChatGPT</w:t>
            </w:r>
          </w:p>
        </w:tc>
        <w:tc>
          <w:tcPr>
            <w:tcW w:w="0" w:type="auto"/>
            <w:shd w:val="clear" w:color="auto" w:fill="BFBFBF" w:themeFill="background1" w:themeFillShade="BF"/>
            <w:vAlign w:val="center"/>
            <w:hideMark/>
          </w:tcPr>
          <w:p w14:paraId="5726F144"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Power BI</w:t>
            </w:r>
          </w:p>
        </w:tc>
        <w:tc>
          <w:tcPr>
            <w:tcW w:w="0" w:type="auto"/>
            <w:shd w:val="clear" w:color="auto" w:fill="BFBFBF" w:themeFill="background1" w:themeFillShade="BF"/>
            <w:vAlign w:val="center"/>
            <w:hideMark/>
          </w:tcPr>
          <w:p w14:paraId="0C02A841"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Google Colab</w:t>
            </w:r>
          </w:p>
        </w:tc>
        <w:tc>
          <w:tcPr>
            <w:tcW w:w="0" w:type="auto"/>
            <w:shd w:val="clear" w:color="auto" w:fill="BFBFBF" w:themeFill="background1" w:themeFillShade="BF"/>
            <w:vAlign w:val="center"/>
            <w:hideMark/>
          </w:tcPr>
          <w:p w14:paraId="5CFD8454"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Tableau</w:t>
            </w:r>
          </w:p>
        </w:tc>
      </w:tr>
      <w:tr w:rsidR="00BE04A9" w:rsidRPr="00BE04A9" w14:paraId="570EF1A6" w14:textId="77777777" w:rsidTr="009B65FE">
        <w:trPr>
          <w:tblCellSpacing w:w="15" w:type="dxa"/>
        </w:trPr>
        <w:tc>
          <w:tcPr>
            <w:tcW w:w="0" w:type="auto"/>
            <w:vAlign w:val="center"/>
            <w:hideMark/>
          </w:tcPr>
          <w:p w14:paraId="63A9A688"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سهولة الاستخدام</w:t>
            </w:r>
          </w:p>
        </w:tc>
        <w:tc>
          <w:tcPr>
            <w:tcW w:w="0" w:type="auto"/>
            <w:vAlign w:val="center"/>
            <w:hideMark/>
          </w:tcPr>
          <w:p w14:paraId="7E668F76" w14:textId="77777777" w:rsidR="00BE04A9" w:rsidRPr="00BE04A9" w:rsidRDefault="00BE04A9" w:rsidP="009B65FE">
            <w:pPr>
              <w:rPr>
                <w:rFonts w:ascii="Sakkal Majalla" w:hAnsi="Sakkal Majalla"/>
                <w:sz w:val="34"/>
              </w:rPr>
            </w:pPr>
            <w:r w:rsidRPr="00BE04A9">
              <w:rPr>
                <w:rFonts w:ascii="Sakkal Majalla" w:hAnsi="Sakkal Majalla"/>
                <w:sz w:val="34"/>
                <w:rtl/>
              </w:rPr>
              <w:t>سهل جدّاً (محادثة طبيعيّة)</w:t>
            </w:r>
          </w:p>
        </w:tc>
        <w:tc>
          <w:tcPr>
            <w:tcW w:w="0" w:type="auto"/>
            <w:vAlign w:val="center"/>
            <w:hideMark/>
          </w:tcPr>
          <w:p w14:paraId="3F9A9CD3" w14:textId="77777777" w:rsidR="00BE04A9" w:rsidRPr="00BE04A9" w:rsidRDefault="00BE04A9" w:rsidP="009B65FE">
            <w:pPr>
              <w:rPr>
                <w:rFonts w:ascii="Sakkal Majalla" w:hAnsi="Sakkal Majalla"/>
                <w:sz w:val="34"/>
              </w:rPr>
            </w:pPr>
            <w:r w:rsidRPr="00BE04A9">
              <w:rPr>
                <w:rFonts w:ascii="Sakkal Majalla" w:hAnsi="Sakkal Majalla"/>
                <w:sz w:val="34"/>
                <w:rtl/>
              </w:rPr>
              <w:t>متوسّط (واجهة بصريّة)</w:t>
            </w:r>
          </w:p>
        </w:tc>
        <w:tc>
          <w:tcPr>
            <w:tcW w:w="0" w:type="auto"/>
            <w:vAlign w:val="center"/>
            <w:hideMark/>
          </w:tcPr>
          <w:p w14:paraId="297F2757" w14:textId="77777777" w:rsidR="00BE04A9" w:rsidRPr="00BE04A9" w:rsidRDefault="00BE04A9" w:rsidP="009B65FE">
            <w:pPr>
              <w:rPr>
                <w:rFonts w:ascii="Sakkal Majalla" w:hAnsi="Sakkal Majalla"/>
                <w:sz w:val="34"/>
              </w:rPr>
            </w:pPr>
            <w:r w:rsidRPr="00BE04A9">
              <w:rPr>
                <w:rFonts w:ascii="Sakkal Majalla" w:hAnsi="Sakkal Majalla"/>
                <w:sz w:val="34"/>
                <w:rtl/>
              </w:rPr>
              <w:t>صعب نسبيّاً (يحتاج برمجة)</w:t>
            </w:r>
          </w:p>
        </w:tc>
        <w:tc>
          <w:tcPr>
            <w:tcW w:w="0" w:type="auto"/>
            <w:vAlign w:val="center"/>
            <w:hideMark/>
          </w:tcPr>
          <w:p w14:paraId="0E150289" w14:textId="77777777" w:rsidR="00BE04A9" w:rsidRPr="00BE04A9" w:rsidRDefault="00BE04A9" w:rsidP="009B65FE">
            <w:pPr>
              <w:rPr>
                <w:rFonts w:ascii="Sakkal Majalla" w:hAnsi="Sakkal Majalla"/>
                <w:sz w:val="34"/>
              </w:rPr>
            </w:pPr>
            <w:r w:rsidRPr="00BE04A9">
              <w:rPr>
                <w:rFonts w:ascii="Sakkal Majalla" w:hAnsi="Sakkal Majalla"/>
                <w:sz w:val="34"/>
                <w:rtl/>
              </w:rPr>
              <w:t>متوسّط (واجهة بصريّة)</w:t>
            </w:r>
          </w:p>
        </w:tc>
      </w:tr>
      <w:tr w:rsidR="00BE04A9" w:rsidRPr="00BE04A9" w14:paraId="60AF742F" w14:textId="77777777" w:rsidTr="009B65FE">
        <w:trPr>
          <w:tblCellSpacing w:w="15" w:type="dxa"/>
        </w:trPr>
        <w:tc>
          <w:tcPr>
            <w:tcW w:w="0" w:type="auto"/>
            <w:vAlign w:val="center"/>
            <w:hideMark/>
          </w:tcPr>
          <w:p w14:paraId="735949C3"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التكلفة</w:t>
            </w:r>
          </w:p>
        </w:tc>
        <w:tc>
          <w:tcPr>
            <w:tcW w:w="0" w:type="auto"/>
            <w:vAlign w:val="center"/>
            <w:hideMark/>
          </w:tcPr>
          <w:p w14:paraId="436FC396"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c>
          <w:tcPr>
            <w:tcW w:w="0" w:type="auto"/>
            <w:vAlign w:val="center"/>
            <w:hideMark/>
          </w:tcPr>
          <w:p w14:paraId="31AF342D"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c>
          <w:tcPr>
            <w:tcW w:w="0" w:type="auto"/>
            <w:vAlign w:val="center"/>
            <w:hideMark/>
          </w:tcPr>
          <w:p w14:paraId="29715E4B" w14:textId="77777777" w:rsidR="00BE04A9" w:rsidRPr="00BE04A9" w:rsidRDefault="00BE04A9" w:rsidP="009B65FE">
            <w:pPr>
              <w:rPr>
                <w:rFonts w:ascii="Sakkal Majalla" w:hAnsi="Sakkal Majalla"/>
                <w:sz w:val="34"/>
              </w:rPr>
            </w:pPr>
            <w:r w:rsidRPr="00BE04A9">
              <w:rPr>
                <w:rFonts w:ascii="Sakkal Majalla" w:hAnsi="Sakkal Majalla"/>
                <w:sz w:val="34"/>
                <w:rtl/>
              </w:rPr>
              <w:t>مجّاني</w:t>
            </w:r>
          </w:p>
        </w:tc>
        <w:tc>
          <w:tcPr>
            <w:tcW w:w="0" w:type="auto"/>
            <w:vAlign w:val="center"/>
            <w:hideMark/>
          </w:tcPr>
          <w:p w14:paraId="7D3B22B5"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r>
      <w:tr w:rsidR="00BE04A9" w:rsidRPr="00BE04A9" w14:paraId="53E4BB17" w14:textId="77777777" w:rsidTr="009B65FE">
        <w:trPr>
          <w:tblCellSpacing w:w="15" w:type="dxa"/>
        </w:trPr>
        <w:tc>
          <w:tcPr>
            <w:tcW w:w="0" w:type="auto"/>
            <w:vAlign w:val="center"/>
            <w:hideMark/>
          </w:tcPr>
          <w:p w14:paraId="460927C9"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نوع البيانات الأنسب</w:t>
            </w:r>
          </w:p>
        </w:tc>
        <w:tc>
          <w:tcPr>
            <w:tcW w:w="0" w:type="auto"/>
            <w:vAlign w:val="center"/>
            <w:hideMark/>
          </w:tcPr>
          <w:p w14:paraId="68481565" w14:textId="77777777" w:rsidR="00BE04A9" w:rsidRPr="00BE04A9" w:rsidRDefault="00BE04A9" w:rsidP="009B65FE">
            <w:pPr>
              <w:rPr>
                <w:rFonts w:ascii="Sakkal Majalla" w:hAnsi="Sakkal Majalla"/>
                <w:sz w:val="34"/>
              </w:rPr>
            </w:pPr>
            <w:r w:rsidRPr="00BE04A9">
              <w:rPr>
                <w:rFonts w:ascii="Sakkal Majalla" w:hAnsi="Sakkal Majalla"/>
                <w:sz w:val="34"/>
                <w:rtl/>
              </w:rPr>
              <w:t>نصّيّة ومحادثات</w:t>
            </w:r>
          </w:p>
        </w:tc>
        <w:tc>
          <w:tcPr>
            <w:tcW w:w="0" w:type="auto"/>
            <w:vAlign w:val="center"/>
            <w:hideMark/>
          </w:tcPr>
          <w:p w14:paraId="3069B98E" w14:textId="77777777" w:rsidR="00BE04A9" w:rsidRPr="00BE04A9" w:rsidRDefault="00BE04A9" w:rsidP="009B65FE">
            <w:pPr>
              <w:rPr>
                <w:rFonts w:ascii="Sakkal Majalla" w:hAnsi="Sakkal Majalla"/>
                <w:sz w:val="34"/>
              </w:rPr>
            </w:pPr>
            <w:r w:rsidRPr="00BE04A9">
              <w:rPr>
                <w:rFonts w:ascii="Sakkal Majalla" w:hAnsi="Sakkal Majalla"/>
                <w:sz w:val="34"/>
                <w:rtl/>
              </w:rPr>
              <w:t>منظّمة (جداول)</w:t>
            </w:r>
          </w:p>
        </w:tc>
        <w:tc>
          <w:tcPr>
            <w:tcW w:w="0" w:type="auto"/>
            <w:vAlign w:val="center"/>
            <w:hideMark/>
          </w:tcPr>
          <w:p w14:paraId="63004BB5" w14:textId="77777777" w:rsidR="00BE04A9" w:rsidRPr="00BE04A9" w:rsidRDefault="00BE04A9" w:rsidP="009B65FE">
            <w:pPr>
              <w:rPr>
                <w:rFonts w:ascii="Sakkal Majalla" w:hAnsi="Sakkal Majalla"/>
                <w:sz w:val="34"/>
              </w:rPr>
            </w:pPr>
            <w:r w:rsidRPr="00BE04A9">
              <w:rPr>
                <w:rFonts w:ascii="Sakkal Majalla" w:hAnsi="Sakkal Majalla"/>
                <w:sz w:val="34"/>
                <w:rtl/>
              </w:rPr>
              <w:t>جميع الأنواع</w:t>
            </w:r>
          </w:p>
        </w:tc>
        <w:tc>
          <w:tcPr>
            <w:tcW w:w="0" w:type="auto"/>
            <w:vAlign w:val="center"/>
            <w:hideMark/>
          </w:tcPr>
          <w:p w14:paraId="1D6557C4" w14:textId="77777777" w:rsidR="00BE04A9" w:rsidRPr="00BE04A9" w:rsidRDefault="00BE04A9" w:rsidP="009B65FE">
            <w:pPr>
              <w:rPr>
                <w:rFonts w:ascii="Sakkal Majalla" w:hAnsi="Sakkal Majalla"/>
                <w:sz w:val="34"/>
              </w:rPr>
            </w:pPr>
            <w:r w:rsidRPr="00BE04A9">
              <w:rPr>
                <w:rFonts w:ascii="Sakkal Majalla" w:hAnsi="Sakkal Majalla"/>
                <w:sz w:val="34"/>
                <w:rtl/>
              </w:rPr>
              <w:t>منظّمة (جداول)</w:t>
            </w:r>
          </w:p>
        </w:tc>
      </w:tr>
      <w:tr w:rsidR="00BE04A9" w:rsidRPr="00BE04A9" w14:paraId="1D2DB9E3" w14:textId="77777777" w:rsidTr="009B65FE">
        <w:trPr>
          <w:tblCellSpacing w:w="15" w:type="dxa"/>
        </w:trPr>
        <w:tc>
          <w:tcPr>
            <w:tcW w:w="0" w:type="auto"/>
            <w:vAlign w:val="center"/>
            <w:hideMark/>
          </w:tcPr>
          <w:p w14:paraId="08EA46BD"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التصوّر البياني</w:t>
            </w:r>
          </w:p>
        </w:tc>
        <w:tc>
          <w:tcPr>
            <w:tcW w:w="0" w:type="auto"/>
            <w:vAlign w:val="center"/>
            <w:hideMark/>
          </w:tcPr>
          <w:p w14:paraId="1EA86AEC"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3E1AA44B"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1F1DB2CE" w14:textId="77777777" w:rsidR="00BE04A9" w:rsidRPr="00BE04A9" w:rsidRDefault="00BE04A9" w:rsidP="009B65FE">
            <w:pPr>
              <w:rPr>
                <w:rFonts w:ascii="Sakkal Majalla" w:hAnsi="Sakkal Majalla"/>
                <w:sz w:val="34"/>
              </w:rPr>
            </w:pPr>
            <w:r w:rsidRPr="00BE04A9">
              <w:rPr>
                <w:rFonts w:ascii="Sakkal Majalla" w:hAnsi="Sakkal Majalla"/>
                <w:sz w:val="34"/>
                <w:rtl/>
              </w:rPr>
              <w:t>جيّد (بالبرمجة)</w:t>
            </w:r>
          </w:p>
        </w:tc>
        <w:tc>
          <w:tcPr>
            <w:tcW w:w="0" w:type="auto"/>
            <w:vAlign w:val="center"/>
            <w:hideMark/>
          </w:tcPr>
          <w:p w14:paraId="51614F58" w14:textId="77777777" w:rsidR="00BE04A9" w:rsidRPr="00BE04A9" w:rsidRDefault="00BE04A9" w:rsidP="009B65FE">
            <w:pPr>
              <w:rPr>
                <w:rFonts w:ascii="Sakkal Majalla" w:hAnsi="Sakkal Majalla"/>
                <w:sz w:val="34"/>
              </w:rPr>
            </w:pPr>
            <w:r w:rsidRPr="00BE04A9">
              <w:rPr>
                <w:rFonts w:ascii="Sakkal Majalla" w:hAnsi="Sakkal Majalla"/>
                <w:sz w:val="34"/>
                <w:rtl/>
              </w:rPr>
              <w:t>ممتاز جدّاً</w:t>
            </w:r>
          </w:p>
        </w:tc>
      </w:tr>
      <w:tr w:rsidR="00BE04A9" w:rsidRPr="00BE04A9" w14:paraId="00B2C296" w14:textId="77777777" w:rsidTr="009B65FE">
        <w:trPr>
          <w:tblCellSpacing w:w="15" w:type="dxa"/>
        </w:trPr>
        <w:tc>
          <w:tcPr>
            <w:tcW w:w="0" w:type="auto"/>
            <w:vAlign w:val="center"/>
            <w:hideMark/>
          </w:tcPr>
          <w:p w14:paraId="7E4107E9"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التعلّم الآلي</w:t>
            </w:r>
          </w:p>
        </w:tc>
        <w:tc>
          <w:tcPr>
            <w:tcW w:w="0" w:type="auto"/>
            <w:vAlign w:val="center"/>
            <w:hideMark/>
          </w:tcPr>
          <w:p w14:paraId="1FD97CAB" w14:textId="77777777" w:rsidR="00BE04A9" w:rsidRPr="00BE04A9" w:rsidRDefault="00BE04A9" w:rsidP="009B65FE">
            <w:pPr>
              <w:rPr>
                <w:rFonts w:ascii="Sakkal Majalla" w:hAnsi="Sakkal Majalla"/>
                <w:sz w:val="34"/>
              </w:rPr>
            </w:pPr>
            <w:r w:rsidRPr="00BE04A9">
              <w:rPr>
                <w:rFonts w:ascii="Sakkal Majalla" w:hAnsi="Sakkal Majalla"/>
                <w:sz w:val="34"/>
                <w:rtl/>
              </w:rPr>
              <w:t>توليد أكواد</w:t>
            </w:r>
          </w:p>
        </w:tc>
        <w:tc>
          <w:tcPr>
            <w:tcW w:w="0" w:type="auto"/>
            <w:vAlign w:val="center"/>
            <w:hideMark/>
          </w:tcPr>
          <w:p w14:paraId="75906BE2"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4087AD0B"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30066739"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r>
      <w:tr w:rsidR="00BE04A9" w:rsidRPr="00BE04A9" w14:paraId="35400118" w14:textId="77777777" w:rsidTr="009B65FE">
        <w:trPr>
          <w:tblCellSpacing w:w="15" w:type="dxa"/>
        </w:trPr>
        <w:tc>
          <w:tcPr>
            <w:tcW w:w="0" w:type="auto"/>
            <w:vAlign w:val="center"/>
            <w:hideMark/>
          </w:tcPr>
          <w:p w14:paraId="64DFB5E7"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التعاون والمشاركة</w:t>
            </w:r>
          </w:p>
        </w:tc>
        <w:tc>
          <w:tcPr>
            <w:tcW w:w="0" w:type="auto"/>
            <w:vAlign w:val="center"/>
            <w:hideMark/>
          </w:tcPr>
          <w:p w14:paraId="75524EB6"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71A281B8"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02575560" w14:textId="77777777" w:rsidR="00BE04A9" w:rsidRPr="00BE04A9" w:rsidRDefault="00BE04A9" w:rsidP="009B65FE">
            <w:pPr>
              <w:rPr>
                <w:rFonts w:ascii="Sakkal Majalla" w:hAnsi="Sakkal Majalla"/>
                <w:sz w:val="34"/>
              </w:rPr>
            </w:pPr>
            <w:r w:rsidRPr="00BE04A9">
              <w:rPr>
                <w:rFonts w:ascii="Sakkal Majalla" w:hAnsi="Sakkal Majalla"/>
                <w:sz w:val="34"/>
                <w:rtl/>
              </w:rPr>
              <w:t>جيّد</w:t>
            </w:r>
          </w:p>
        </w:tc>
        <w:tc>
          <w:tcPr>
            <w:tcW w:w="0" w:type="auto"/>
            <w:vAlign w:val="center"/>
            <w:hideMark/>
          </w:tcPr>
          <w:p w14:paraId="6B72FC25"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r>
      <w:tr w:rsidR="00BE04A9" w:rsidRPr="00BE04A9" w14:paraId="1AACB7CC" w14:textId="77777777" w:rsidTr="009B65FE">
        <w:trPr>
          <w:tblCellSpacing w:w="15" w:type="dxa"/>
        </w:trPr>
        <w:tc>
          <w:tcPr>
            <w:tcW w:w="0" w:type="auto"/>
            <w:vAlign w:val="center"/>
            <w:hideMark/>
          </w:tcPr>
          <w:p w14:paraId="7376C49E"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المعالجة الفوريّة</w:t>
            </w:r>
          </w:p>
        </w:tc>
        <w:tc>
          <w:tcPr>
            <w:tcW w:w="0" w:type="auto"/>
            <w:vAlign w:val="center"/>
            <w:hideMark/>
          </w:tcPr>
          <w:p w14:paraId="2E61C581"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c>
          <w:tcPr>
            <w:tcW w:w="0" w:type="auto"/>
            <w:vAlign w:val="center"/>
            <w:hideMark/>
          </w:tcPr>
          <w:p w14:paraId="77E2B31C"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c>
          <w:tcPr>
            <w:tcW w:w="0" w:type="auto"/>
            <w:vAlign w:val="center"/>
            <w:hideMark/>
          </w:tcPr>
          <w:p w14:paraId="4EFE43CA" w14:textId="77777777" w:rsidR="00BE04A9" w:rsidRPr="00BE04A9" w:rsidRDefault="00BE04A9" w:rsidP="009B65FE">
            <w:pPr>
              <w:rPr>
                <w:rFonts w:ascii="Sakkal Majalla" w:hAnsi="Sakkal Majalla"/>
                <w:sz w:val="34"/>
              </w:rPr>
            </w:pPr>
            <w:r w:rsidRPr="00BE04A9">
              <w:rPr>
                <w:rFonts w:ascii="Sakkal Majalla" w:hAnsi="Sakkal Majalla"/>
                <w:sz w:val="34"/>
                <w:rtl/>
              </w:rPr>
              <w:t>تعتمد على الكود</w:t>
            </w:r>
          </w:p>
        </w:tc>
        <w:tc>
          <w:tcPr>
            <w:tcW w:w="0" w:type="auto"/>
            <w:vAlign w:val="center"/>
            <w:hideMark/>
          </w:tcPr>
          <w:p w14:paraId="0B7B77B9"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r>
      <w:tr w:rsidR="00BE04A9" w:rsidRPr="00BE04A9" w14:paraId="7F4BB948" w14:textId="77777777" w:rsidTr="009B65FE">
        <w:trPr>
          <w:tblCellSpacing w:w="15" w:type="dxa"/>
        </w:trPr>
        <w:tc>
          <w:tcPr>
            <w:tcW w:w="0" w:type="auto"/>
            <w:vAlign w:val="center"/>
            <w:hideMark/>
          </w:tcPr>
          <w:p w14:paraId="6F13BA70"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المرونة والتخصيص</w:t>
            </w:r>
          </w:p>
        </w:tc>
        <w:tc>
          <w:tcPr>
            <w:tcW w:w="0" w:type="auto"/>
            <w:vAlign w:val="center"/>
            <w:hideMark/>
          </w:tcPr>
          <w:p w14:paraId="62E456C4" w14:textId="77777777" w:rsidR="00BE04A9" w:rsidRPr="00BE04A9" w:rsidRDefault="00BE04A9" w:rsidP="009B65FE">
            <w:pPr>
              <w:rPr>
                <w:rFonts w:ascii="Sakkal Majalla" w:hAnsi="Sakkal Majalla"/>
                <w:sz w:val="34"/>
              </w:rPr>
            </w:pPr>
            <w:r w:rsidRPr="00BE04A9">
              <w:rPr>
                <w:rFonts w:ascii="Sakkal Majalla" w:hAnsi="Sakkal Majalla"/>
                <w:sz w:val="34"/>
                <w:rtl/>
              </w:rPr>
              <w:t>متوسّطة</w:t>
            </w:r>
          </w:p>
        </w:tc>
        <w:tc>
          <w:tcPr>
            <w:tcW w:w="0" w:type="auto"/>
            <w:vAlign w:val="center"/>
            <w:hideMark/>
          </w:tcPr>
          <w:p w14:paraId="6CE1959C" w14:textId="77777777" w:rsidR="00BE04A9" w:rsidRPr="00BE04A9" w:rsidRDefault="00BE04A9" w:rsidP="009B65FE">
            <w:pPr>
              <w:rPr>
                <w:rFonts w:ascii="Sakkal Majalla" w:hAnsi="Sakkal Majalla"/>
                <w:sz w:val="34"/>
              </w:rPr>
            </w:pPr>
            <w:r w:rsidRPr="00BE04A9">
              <w:rPr>
                <w:rFonts w:ascii="Sakkal Majalla" w:hAnsi="Sakkal Majalla"/>
                <w:sz w:val="34"/>
                <w:rtl/>
              </w:rPr>
              <w:t>جيّدة</w:t>
            </w:r>
          </w:p>
        </w:tc>
        <w:tc>
          <w:tcPr>
            <w:tcW w:w="0" w:type="auto"/>
            <w:vAlign w:val="center"/>
            <w:hideMark/>
          </w:tcPr>
          <w:p w14:paraId="25357DE8" w14:textId="77777777" w:rsidR="00BE04A9" w:rsidRPr="00BE04A9" w:rsidRDefault="00BE04A9" w:rsidP="009B65FE">
            <w:pPr>
              <w:rPr>
                <w:rFonts w:ascii="Sakkal Majalla" w:hAnsi="Sakkal Majalla"/>
                <w:sz w:val="34"/>
              </w:rPr>
            </w:pPr>
            <w:r w:rsidRPr="00BE04A9">
              <w:rPr>
                <w:rFonts w:ascii="Sakkal Majalla" w:hAnsi="Sakkal Majalla"/>
                <w:sz w:val="34"/>
                <w:rtl/>
              </w:rPr>
              <w:t>ممتازة جدّاً</w:t>
            </w:r>
          </w:p>
        </w:tc>
        <w:tc>
          <w:tcPr>
            <w:tcW w:w="0" w:type="auto"/>
            <w:vAlign w:val="center"/>
            <w:hideMark/>
          </w:tcPr>
          <w:p w14:paraId="102BE70E" w14:textId="77777777" w:rsidR="00BE04A9" w:rsidRPr="00BE04A9" w:rsidRDefault="00BE04A9" w:rsidP="009B65FE">
            <w:pPr>
              <w:rPr>
                <w:rFonts w:ascii="Sakkal Majalla" w:hAnsi="Sakkal Majalla"/>
                <w:sz w:val="34"/>
              </w:rPr>
            </w:pPr>
            <w:r w:rsidRPr="00BE04A9">
              <w:rPr>
                <w:rFonts w:ascii="Sakkal Majalla" w:hAnsi="Sakkal Majalla"/>
                <w:sz w:val="34"/>
                <w:rtl/>
              </w:rPr>
              <w:t>جيّدة جدّاً</w:t>
            </w:r>
          </w:p>
        </w:tc>
      </w:tr>
    </w:tbl>
    <w:p w14:paraId="170FFE03" w14:textId="77777777" w:rsidR="00BE04A9" w:rsidRPr="007D02E3" w:rsidRDefault="00BE04A9" w:rsidP="007D02E3">
      <w:pPr>
        <w:keepNext/>
        <w:pageBreakBefore/>
        <w:rPr>
          <w:rFonts w:ascii="Sakkal Majalla" w:hAnsi="Sakkal Majalla"/>
          <w:b/>
          <w:bCs/>
          <w:color w:val="008080"/>
          <w:sz w:val="34"/>
        </w:rPr>
      </w:pPr>
      <w:r w:rsidRPr="007D02E3">
        <w:rPr>
          <w:rFonts w:ascii="Sakkal Majalla" w:hAnsi="Sakkal Majalla"/>
          <w:b/>
          <w:bCs/>
          <w:color w:val="008080"/>
          <w:sz w:val="34"/>
          <w:rtl/>
        </w:rPr>
        <w:lastRenderedPageBreak/>
        <w:t>المقارنة من حيث الاستخدام والمجالات</w:t>
      </w:r>
      <w:r w:rsidRPr="007D02E3">
        <w:rPr>
          <w:rFonts w:ascii="Sakkal Majalla" w:hAnsi="Sakkal Majalla"/>
          <w:b/>
          <w:bCs/>
          <w:color w:val="008080"/>
          <w:sz w:val="34"/>
        </w:rPr>
        <w:t>:</w:t>
      </w:r>
    </w:p>
    <w:p w14:paraId="31B6162D" w14:textId="77777777" w:rsidR="007D02E3" w:rsidRPr="007D02E3" w:rsidRDefault="00BE04A9" w:rsidP="007D02E3">
      <w:pPr>
        <w:rPr>
          <w:rFonts w:ascii="Sakkal Majalla" w:hAnsi="Sakkal Majalla"/>
          <w:b/>
          <w:bCs/>
          <w:color w:val="C00000"/>
          <w:sz w:val="34"/>
        </w:rPr>
      </w:pPr>
      <w:r w:rsidRPr="007D02E3">
        <w:rPr>
          <w:rFonts w:ascii="Sakkal Majalla" w:hAnsi="Sakkal Majalla"/>
          <w:b/>
          <w:bCs/>
          <w:color w:val="C00000"/>
          <w:sz w:val="34"/>
          <w:rtl/>
        </w:rPr>
        <w:t>من حيث المجالات</w:t>
      </w:r>
      <w:r w:rsidRPr="007D02E3">
        <w:rPr>
          <w:rFonts w:ascii="Sakkal Majalla" w:hAnsi="Sakkal Majalla"/>
          <w:b/>
          <w:bCs/>
          <w:color w:val="C00000"/>
          <w:sz w:val="34"/>
        </w:rPr>
        <w:t>:</w:t>
      </w:r>
    </w:p>
    <w:tbl>
      <w:tblPr>
        <w:tblStyle w:val="a6"/>
        <w:bidiVisual/>
        <w:tblW w:w="0" w:type="auto"/>
        <w:tblLook w:val="04A0" w:firstRow="1" w:lastRow="0" w:firstColumn="1" w:lastColumn="0" w:noHBand="0" w:noVBand="1"/>
      </w:tblPr>
      <w:tblGrid>
        <w:gridCol w:w="1825"/>
        <w:gridCol w:w="7191"/>
      </w:tblGrid>
      <w:tr w:rsidR="007D02E3" w:rsidRPr="007D02E3" w14:paraId="2C2F3F75" w14:textId="77777777" w:rsidTr="007D02E3">
        <w:tc>
          <w:tcPr>
            <w:tcW w:w="1825" w:type="dxa"/>
            <w:shd w:val="clear" w:color="auto" w:fill="BFBFBF" w:themeFill="background1" w:themeFillShade="BF"/>
            <w:vAlign w:val="center"/>
          </w:tcPr>
          <w:p w14:paraId="713EEE6A" w14:textId="77777777" w:rsidR="007D02E3" w:rsidRPr="007D02E3" w:rsidRDefault="007D02E3" w:rsidP="007D02E3">
            <w:pPr>
              <w:jc w:val="center"/>
              <w:rPr>
                <w:rFonts w:ascii="Adobe Arabic" w:hAnsi="Adobe Arabic" w:cs="Adobe Arabic"/>
                <w:b/>
                <w:bCs/>
                <w:color w:val="008080"/>
                <w:sz w:val="36"/>
                <w:szCs w:val="36"/>
                <w:rtl/>
              </w:rPr>
            </w:pPr>
          </w:p>
        </w:tc>
        <w:tc>
          <w:tcPr>
            <w:tcW w:w="7191" w:type="dxa"/>
            <w:shd w:val="clear" w:color="auto" w:fill="BFBFBF" w:themeFill="background1" w:themeFillShade="BF"/>
          </w:tcPr>
          <w:p w14:paraId="164D3D24" w14:textId="4228769A" w:rsidR="007D02E3" w:rsidRPr="007D02E3" w:rsidRDefault="007D02E3" w:rsidP="007D02E3">
            <w:pPr>
              <w:jc w:val="center"/>
              <w:rPr>
                <w:rFonts w:ascii="Adobe Arabic" w:hAnsi="Adobe Arabic" w:cs="Adobe Arabic"/>
                <w:b/>
                <w:bCs/>
                <w:color w:val="008080"/>
                <w:sz w:val="36"/>
                <w:szCs w:val="36"/>
                <w:rtl/>
              </w:rPr>
            </w:pPr>
            <w:r w:rsidRPr="007D02E3">
              <w:rPr>
                <w:rFonts w:ascii="Adobe Arabic" w:hAnsi="Adobe Arabic" w:cs="Adobe Arabic"/>
                <w:b/>
                <w:bCs/>
                <w:color w:val="008080"/>
                <w:sz w:val="36"/>
                <w:szCs w:val="36"/>
                <w:rtl/>
              </w:rPr>
              <w:t>يتفوّق في</w:t>
            </w:r>
            <w:r w:rsidRPr="007D02E3">
              <w:rPr>
                <w:rFonts w:ascii="Adobe Arabic" w:hAnsi="Adobe Arabic" w:cs="Adobe Arabic"/>
                <w:b/>
                <w:bCs/>
                <w:color w:val="008080"/>
                <w:sz w:val="36"/>
                <w:szCs w:val="36"/>
              </w:rPr>
              <w:t>:</w:t>
            </w:r>
          </w:p>
        </w:tc>
      </w:tr>
      <w:tr w:rsidR="007D02E3" w14:paraId="7201ADB2" w14:textId="77777777" w:rsidTr="007D02E3">
        <w:tc>
          <w:tcPr>
            <w:tcW w:w="1825" w:type="dxa"/>
            <w:vAlign w:val="center"/>
          </w:tcPr>
          <w:p w14:paraId="2BA239E1" w14:textId="467FC7BE"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ChatGPT</w:t>
            </w:r>
          </w:p>
        </w:tc>
        <w:tc>
          <w:tcPr>
            <w:tcW w:w="7191" w:type="dxa"/>
          </w:tcPr>
          <w:p w14:paraId="4DE283AF"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تحليل المشاعر والنصوص (مراجعات العملاء، وسائل التواصل الاجتماعي)</w:t>
            </w:r>
            <w:r w:rsidRPr="00BE04A9">
              <w:rPr>
                <w:rFonts w:ascii="Sakkal Majalla" w:hAnsi="Sakkal Majalla"/>
                <w:sz w:val="34"/>
              </w:rPr>
              <w:t>.</w:t>
            </w:r>
          </w:p>
          <w:p w14:paraId="05E2A76C"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المساعدة في كتابة الأكواد البرمجيّة وتصحيحها</w:t>
            </w:r>
            <w:r w:rsidRPr="00BE04A9">
              <w:rPr>
                <w:rFonts w:ascii="Sakkal Majalla" w:hAnsi="Sakkal Majalla"/>
                <w:sz w:val="34"/>
              </w:rPr>
              <w:t>.</w:t>
            </w:r>
          </w:p>
          <w:p w14:paraId="633D7B5A"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الإجابة على أسئلةٍ معقّدةٍ حول البيانات بلغةٍ طبيعيّةٍ</w:t>
            </w:r>
            <w:r w:rsidRPr="00BE04A9">
              <w:rPr>
                <w:rFonts w:ascii="Sakkal Majalla" w:hAnsi="Sakkal Majalla"/>
                <w:sz w:val="34"/>
              </w:rPr>
              <w:t>.</w:t>
            </w:r>
          </w:p>
          <w:p w14:paraId="0993466E" w14:textId="086FE4C5" w:rsidR="007D02E3" w:rsidRPr="007D02E3" w:rsidRDefault="007D02E3">
            <w:pPr>
              <w:numPr>
                <w:ilvl w:val="0"/>
                <w:numId w:val="45"/>
              </w:numPr>
              <w:spacing w:after="160" w:line="259" w:lineRule="auto"/>
              <w:jc w:val="left"/>
              <w:rPr>
                <w:rFonts w:ascii="Sakkal Majalla" w:hAnsi="Sakkal Majalla"/>
                <w:sz w:val="34"/>
                <w:rtl/>
              </w:rPr>
            </w:pPr>
            <w:r w:rsidRPr="00BE04A9">
              <w:rPr>
                <w:rFonts w:ascii="Sakkal Majalla" w:hAnsi="Sakkal Majalla"/>
                <w:sz w:val="34"/>
                <w:rtl/>
              </w:rPr>
              <w:t>توليد أفكارٍ وفرضيّاتٍ للتحليل</w:t>
            </w:r>
            <w:r w:rsidRPr="00BE04A9">
              <w:rPr>
                <w:rFonts w:ascii="Sakkal Majalla" w:hAnsi="Sakkal Majalla"/>
                <w:sz w:val="34"/>
              </w:rPr>
              <w:t>.</w:t>
            </w:r>
          </w:p>
        </w:tc>
      </w:tr>
      <w:tr w:rsidR="007D02E3" w14:paraId="2237AAA9" w14:textId="77777777" w:rsidTr="007D02E3">
        <w:tc>
          <w:tcPr>
            <w:tcW w:w="1825" w:type="dxa"/>
            <w:vAlign w:val="center"/>
          </w:tcPr>
          <w:p w14:paraId="4571674C" w14:textId="7EBB9B91"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Power BI</w:t>
            </w:r>
          </w:p>
        </w:tc>
        <w:tc>
          <w:tcPr>
            <w:tcW w:w="7191" w:type="dxa"/>
          </w:tcPr>
          <w:p w14:paraId="3001E606"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بيئات الأعمال المؤسّسيّة (خصوصاً التي تستخدم منتجات مايكروسوفت)</w:t>
            </w:r>
            <w:r w:rsidRPr="00BE04A9">
              <w:rPr>
                <w:rFonts w:ascii="Sakkal Majalla" w:hAnsi="Sakkal Majalla"/>
                <w:sz w:val="34"/>
              </w:rPr>
              <w:t>.</w:t>
            </w:r>
          </w:p>
          <w:p w14:paraId="53E24BD8"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التقارير الماليّة والإداريّة</w:t>
            </w:r>
            <w:r w:rsidRPr="00BE04A9">
              <w:rPr>
                <w:rFonts w:ascii="Sakkal Majalla" w:hAnsi="Sakkal Majalla"/>
                <w:sz w:val="34"/>
              </w:rPr>
              <w:t>.</w:t>
            </w:r>
          </w:p>
          <w:p w14:paraId="2B848B3E"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مراقبة الأداء اليومي والأسبوعي</w:t>
            </w:r>
            <w:r w:rsidRPr="00BE04A9">
              <w:rPr>
                <w:rFonts w:ascii="Sakkal Majalla" w:hAnsi="Sakkal Majalla"/>
                <w:sz w:val="34"/>
              </w:rPr>
              <w:t>.</w:t>
            </w:r>
          </w:p>
          <w:p w14:paraId="2A949C29" w14:textId="13E624FA" w:rsidR="007D02E3" w:rsidRPr="007D02E3" w:rsidRDefault="007D02E3">
            <w:pPr>
              <w:numPr>
                <w:ilvl w:val="0"/>
                <w:numId w:val="46"/>
              </w:numPr>
              <w:spacing w:after="160" w:line="259" w:lineRule="auto"/>
              <w:jc w:val="left"/>
              <w:rPr>
                <w:rFonts w:ascii="Sakkal Majalla" w:hAnsi="Sakkal Majalla"/>
                <w:sz w:val="34"/>
                <w:rtl/>
              </w:rPr>
            </w:pPr>
            <w:r w:rsidRPr="00BE04A9">
              <w:rPr>
                <w:rFonts w:ascii="Sakkal Majalla" w:hAnsi="Sakkal Majalla"/>
                <w:sz w:val="34"/>
                <w:rtl/>
              </w:rPr>
              <w:t>التكامل مع قواعد البيانات الكبيرة</w:t>
            </w:r>
            <w:r w:rsidRPr="00BE04A9">
              <w:rPr>
                <w:rFonts w:ascii="Sakkal Majalla" w:hAnsi="Sakkal Majalla"/>
                <w:sz w:val="34"/>
              </w:rPr>
              <w:t>.</w:t>
            </w:r>
          </w:p>
        </w:tc>
      </w:tr>
      <w:tr w:rsidR="007D02E3" w14:paraId="044E2113" w14:textId="77777777" w:rsidTr="007D02E3">
        <w:tc>
          <w:tcPr>
            <w:tcW w:w="1825" w:type="dxa"/>
            <w:vAlign w:val="center"/>
          </w:tcPr>
          <w:p w14:paraId="4C9AE019" w14:textId="7A68F7DA"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Google Colab</w:t>
            </w:r>
          </w:p>
        </w:tc>
        <w:tc>
          <w:tcPr>
            <w:tcW w:w="7191" w:type="dxa"/>
          </w:tcPr>
          <w:p w14:paraId="405A5833"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المشاريع البحثيّة والأكاديميّة</w:t>
            </w:r>
            <w:r w:rsidRPr="00BE04A9">
              <w:rPr>
                <w:rFonts w:ascii="Sakkal Majalla" w:hAnsi="Sakkal Majalla"/>
                <w:sz w:val="34"/>
              </w:rPr>
              <w:t>.</w:t>
            </w:r>
          </w:p>
          <w:p w14:paraId="64F66DF9"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بناء نماذج التعلّم الآلي والذكاء الاصطناعي</w:t>
            </w:r>
            <w:r w:rsidRPr="00BE04A9">
              <w:rPr>
                <w:rFonts w:ascii="Sakkal Majalla" w:hAnsi="Sakkal Majalla"/>
                <w:sz w:val="34"/>
              </w:rPr>
              <w:t>.</w:t>
            </w:r>
          </w:p>
          <w:p w14:paraId="5CE5D44E"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التحليلات المخصّصة والمعقّدة</w:t>
            </w:r>
            <w:r w:rsidRPr="00BE04A9">
              <w:rPr>
                <w:rFonts w:ascii="Sakkal Majalla" w:hAnsi="Sakkal Majalla"/>
                <w:sz w:val="34"/>
              </w:rPr>
              <w:t>.</w:t>
            </w:r>
          </w:p>
          <w:p w14:paraId="6C93FC97" w14:textId="7D02DA51" w:rsidR="007D02E3" w:rsidRPr="007D02E3" w:rsidRDefault="007D02E3">
            <w:pPr>
              <w:numPr>
                <w:ilvl w:val="0"/>
                <w:numId w:val="47"/>
              </w:numPr>
              <w:spacing w:after="160" w:line="259" w:lineRule="auto"/>
              <w:jc w:val="left"/>
              <w:rPr>
                <w:rFonts w:ascii="Sakkal Majalla" w:hAnsi="Sakkal Majalla"/>
                <w:sz w:val="34"/>
                <w:rtl/>
              </w:rPr>
            </w:pPr>
            <w:r w:rsidRPr="00BE04A9">
              <w:rPr>
                <w:rFonts w:ascii="Sakkal Majalla" w:hAnsi="Sakkal Majalla"/>
                <w:sz w:val="34"/>
                <w:rtl/>
              </w:rPr>
              <w:t>التجريب والتعلّم دون تكاليف</w:t>
            </w:r>
            <w:r w:rsidRPr="00BE04A9">
              <w:rPr>
                <w:rFonts w:ascii="Sakkal Majalla" w:hAnsi="Sakkal Majalla"/>
                <w:sz w:val="34"/>
              </w:rPr>
              <w:t>.</w:t>
            </w:r>
          </w:p>
        </w:tc>
      </w:tr>
      <w:tr w:rsidR="007D02E3" w14:paraId="34D91E58" w14:textId="77777777" w:rsidTr="007D02E3">
        <w:tc>
          <w:tcPr>
            <w:tcW w:w="1825" w:type="dxa"/>
            <w:vAlign w:val="center"/>
          </w:tcPr>
          <w:p w14:paraId="44577EE3" w14:textId="0D8AF77C"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Tableau</w:t>
            </w:r>
          </w:p>
        </w:tc>
        <w:tc>
          <w:tcPr>
            <w:tcW w:w="7191" w:type="dxa"/>
          </w:tcPr>
          <w:p w14:paraId="6156482D"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العروض التقديميّة والتقارير المرئيّة الاحترافيّة</w:t>
            </w:r>
            <w:r w:rsidRPr="00BE04A9">
              <w:rPr>
                <w:rFonts w:ascii="Sakkal Majalla" w:hAnsi="Sakkal Majalla"/>
                <w:sz w:val="34"/>
              </w:rPr>
              <w:t>.</w:t>
            </w:r>
          </w:p>
          <w:p w14:paraId="461BC73B"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تحليل البيانات الجغرافيّة والمكانيّة</w:t>
            </w:r>
            <w:r w:rsidRPr="00BE04A9">
              <w:rPr>
                <w:rFonts w:ascii="Sakkal Majalla" w:hAnsi="Sakkal Majalla"/>
                <w:sz w:val="34"/>
              </w:rPr>
              <w:t>.</w:t>
            </w:r>
          </w:p>
          <w:p w14:paraId="32B6F6F4"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القطاعات التي تحتاج جماليّاتٍ عاليةً (التسويق، العلاقات العامّة)</w:t>
            </w:r>
            <w:r w:rsidRPr="00BE04A9">
              <w:rPr>
                <w:rFonts w:ascii="Sakkal Majalla" w:hAnsi="Sakkal Majalla"/>
                <w:sz w:val="34"/>
              </w:rPr>
              <w:t>.</w:t>
            </w:r>
          </w:p>
          <w:p w14:paraId="6BABB203" w14:textId="7899337C" w:rsidR="007D02E3" w:rsidRPr="007D02E3" w:rsidRDefault="007D02E3">
            <w:pPr>
              <w:numPr>
                <w:ilvl w:val="0"/>
                <w:numId w:val="48"/>
              </w:numPr>
              <w:spacing w:after="160" w:line="259" w:lineRule="auto"/>
              <w:jc w:val="left"/>
              <w:rPr>
                <w:rFonts w:ascii="Sakkal Majalla" w:hAnsi="Sakkal Majalla"/>
                <w:sz w:val="34"/>
                <w:rtl/>
              </w:rPr>
            </w:pPr>
            <w:r w:rsidRPr="00BE04A9">
              <w:rPr>
                <w:rFonts w:ascii="Sakkal Majalla" w:hAnsi="Sakkal Majalla"/>
                <w:sz w:val="34"/>
                <w:rtl/>
              </w:rPr>
              <w:t>استكشاف البيانات بشكلٍ تفاعليٍّ</w:t>
            </w:r>
            <w:r w:rsidRPr="00BE04A9">
              <w:rPr>
                <w:rFonts w:ascii="Sakkal Majalla" w:hAnsi="Sakkal Majalla"/>
                <w:sz w:val="34"/>
              </w:rPr>
              <w:t>.</w:t>
            </w:r>
          </w:p>
        </w:tc>
      </w:tr>
    </w:tbl>
    <w:p w14:paraId="661905C9" w14:textId="40BD1AB3" w:rsidR="007D02E3" w:rsidRPr="007D02E3" w:rsidRDefault="007D02E3" w:rsidP="007D02E3">
      <w:pPr>
        <w:rPr>
          <w:rFonts w:ascii="Sakkal Majalla" w:hAnsi="Sakkal Majalla"/>
          <w:b/>
          <w:bCs/>
          <w:color w:val="C00000"/>
          <w:sz w:val="34"/>
        </w:rPr>
      </w:pPr>
    </w:p>
    <w:p w14:paraId="3078089B" w14:textId="77777777" w:rsidR="00BE04A9" w:rsidRPr="007D02E3" w:rsidRDefault="00BE04A9" w:rsidP="00BE04A9">
      <w:pPr>
        <w:rPr>
          <w:rFonts w:ascii="Sakkal Majalla" w:hAnsi="Sakkal Majalla"/>
          <w:color w:val="008080"/>
          <w:sz w:val="34"/>
        </w:rPr>
      </w:pPr>
      <w:r w:rsidRPr="007D02E3">
        <w:rPr>
          <w:rFonts w:ascii="Sakkal Majalla" w:hAnsi="Sakkal Majalla"/>
          <w:b/>
          <w:bCs/>
          <w:color w:val="008080"/>
          <w:sz w:val="34"/>
          <w:rtl/>
        </w:rPr>
        <w:lastRenderedPageBreak/>
        <w:t>من حيث مستوى الخبرة المطلوب</w:t>
      </w:r>
      <w:r w:rsidRPr="007D02E3">
        <w:rPr>
          <w:rFonts w:ascii="Sakkal Majalla" w:hAnsi="Sakkal Majalla"/>
          <w:b/>
          <w:bCs/>
          <w:color w:val="008080"/>
          <w:sz w:val="34"/>
        </w:rPr>
        <w:t>:</w:t>
      </w:r>
    </w:p>
    <w:p w14:paraId="4E5A243F" w14:textId="77777777" w:rsidR="00A12EF1" w:rsidRDefault="00BE04A9" w:rsidP="00BE04A9">
      <w:pPr>
        <w:rPr>
          <w:rFonts w:ascii="Sakkal Majalla" w:hAnsi="Sakkal Majalla"/>
          <w:sz w:val="34"/>
          <w:rtl/>
        </w:rPr>
      </w:pPr>
      <w:r w:rsidRPr="00BE04A9">
        <w:rPr>
          <w:rFonts w:ascii="Sakkal Majalla" w:hAnsi="Sakkal Majalla"/>
          <w:sz w:val="34"/>
          <w:rtl/>
        </w:rPr>
        <w:t>وفقاً لدراسةٍ أجراها موقع</w:t>
      </w:r>
      <w:r w:rsidRPr="00BE04A9">
        <w:rPr>
          <w:rFonts w:ascii="Sakkal Majalla" w:hAnsi="Sakkal Majalla"/>
          <w:sz w:val="34"/>
        </w:rPr>
        <w:t xml:space="preserve"> DataCamp </w:t>
      </w:r>
      <w:r w:rsidRPr="00BE04A9">
        <w:rPr>
          <w:rFonts w:ascii="Sakkal Majalla" w:hAnsi="Sakkal Majalla"/>
          <w:sz w:val="34"/>
          <w:rtl/>
        </w:rPr>
        <w:t xml:space="preserve">عام 2024، </w:t>
      </w:r>
    </w:p>
    <w:p w14:paraId="3CF6E3D7" w14:textId="77777777" w:rsidR="00A12EF1" w:rsidRDefault="00BE04A9" w:rsidP="00BE04A9">
      <w:pPr>
        <w:rPr>
          <w:rFonts w:ascii="Sakkal Majalla" w:hAnsi="Sakkal Majalla"/>
          <w:sz w:val="34"/>
          <w:rtl/>
        </w:rPr>
      </w:pPr>
      <w:r w:rsidRPr="00BE04A9">
        <w:rPr>
          <w:rFonts w:ascii="Sakkal Majalla" w:hAnsi="Sakkal Majalla"/>
          <w:sz w:val="34"/>
          <w:rtl/>
        </w:rPr>
        <w:t>فإنّ 78% من المبتدئين يفضّلون الأدوات البصريّة مثل</w:t>
      </w:r>
    </w:p>
    <w:p w14:paraId="546C5E58" w14:textId="77777777" w:rsidR="00A12EF1" w:rsidRDefault="00BE04A9" w:rsidP="00BE04A9">
      <w:pPr>
        <w:rPr>
          <w:rFonts w:ascii="Sakkal Majalla" w:hAnsi="Sakkal Majalla"/>
          <w:sz w:val="34"/>
          <w:rtl/>
        </w:rPr>
      </w:pPr>
      <w:r w:rsidRPr="00BE04A9">
        <w:rPr>
          <w:rFonts w:ascii="Sakkal Majalla" w:hAnsi="Sakkal Majalla"/>
          <w:sz w:val="34"/>
        </w:rPr>
        <w:t xml:space="preserve"> Power BI </w:t>
      </w:r>
    </w:p>
    <w:p w14:paraId="1C4177BC" w14:textId="169B1E13" w:rsidR="00A12EF1" w:rsidRDefault="00BE04A9" w:rsidP="00BE04A9">
      <w:pPr>
        <w:rPr>
          <w:rFonts w:ascii="Sakkal Majalla" w:hAnsi="Sakkal Majalla"/>
          <w:sz w:val="34"/>
          <w:rtl/>
        </w:rPr>
      </w:pPr>
      <w:r w:rsidRPr="00BE04A9">
        <w:rPr>
          <w:rFonts w:ascii="Sakkal Majalla" w:hAnsi="Sakkal Majalla"/>
          <w:sz w:val="34"/>
        </w:rPr>
        <w:t xml:space="preserve">Tableau </w:t>
      </w:r>
    </w:p>
    <w:p w14:paraId="5E6F3A63" w14:textId="77777777" w:rsidR="00A12EF1" w:rsidRDefault="00A12EF1" w:rsidP="00BE04A9">
      <w:pPr>
        <w:rPr>
          <w:rFonts w:ascii="Sakkal Majalla" w:hAnsi="Sakkal Majalla"/>
          <w:sz w:val="34"/>
          <w:rtl/>
        </w:rPr>
      </w:pPr>
      <w:r>
        <w:rPr>
          <w:rFonts w:ascii="Sakkal Majalla" w:hAnsi="Sakkal Majalla" w:hint="cs"/>
          <w:sz w:val="34"/>
          <w:rtl/>
        </w:rPr>
        <w:t>ل</w:t>
      </w:r>
      <w:r w:rsidR="00BE04A9" w:rsidRPr="00BE04A9">
        <w:rPr>
          <w:rFonts w:ascii="Sakkal Majalla" w:hAnsi="Sakkal Majalla"/>
          <w:sz w:val="34"/>
          <w:rtl/>
        </w:rPr>
        <w:t xml:space="preserve">سهولة استخدامها، </w:t>
      </w:r>
    </w:p>
    <w:p w14:paraId="07EEEF30" w14:textId="3F288C87" w:rsidR="00BE04A9" w:rsidRDefault="00BE04A9" w:rsidP="00A12EF1">
      <w:pPr>
        <w:rPr>
          <w:rFonts w:ascii="Sakkal Majalla" w:hAnsi="Sakkal Majalla"/>
          <w:sz w:val="34"/>
          <w:rtl/>
        </w:rPr>
      </w:pPr>
      <w:r w:rsidRPr="00BE04A9">
        <w:rPr>
          <w:rFonts w:ascii="Sakkal Majalla" w:hAnsi="Sakkal Majalla"/>
          <w:sz w:val="34"/>
          <w:rtl/>
        </w:rPr>
        <w:t>بينما يتّجه 65% من المحلّلين المتقدّمين لاستخدام أدوات البرمجة مثل</w:t>
      </w:r>
      <w:r w:rsidRPr="00BE04A9">
        <w:rPr>
          <w:rFonts w:ascii="Sakkal Majalla" w:hAnsi="Sakkal Majalla"/>
          <w:sz w:val="34"/>
        </w:rPr>
        <w:t xml:space="preserve"> Google Colab </w:t>
      </w:r>
      <w:r w:rsidRPr="00BE04A9">
        <w:rPr>
          <w:rFonts w:ascii="Sakkal Majalla" w:hAnsi="Sakkal Majalla"/>
          <w:sz w:val="34"/>
          <w:rtl/>
        </w:rPr>
        <w:t>للحصول على مرونةٍ أكبر</w:t>
      </w:r>
      <w:r w:rsidRPr="00BE04A9">
        <w:rPr>
          <w:rFonts w:ascii="Sakkal Majalla" w:hAnsi="Sakkal Majalla"/>
          <w:sz w:val="34"/>
        </w:rPr>
        <w:t>.</w:t>
      </w:r>
    </w:p>
    <w:p w14:paraId="578F83A6" w14:textId="77777777" w:rsidR="000D7AAA" w:rsidRDefault="000D7AAA" w:rsidP="00A12EF1">
      <w:pPr>
        <w:rPr>
          <w:rFonts w:ascii="Sakkal Majalla" w:hAnsi="Sakkal Majalla"/>
          <w:sz w:val="34"/>
          <w:rtl/>
        </w:rPr>
      </w:pPr>
    </w:p>
    <w:tbl>
      <w:tblPr>
        <w:tblStyle w:val="a6"/>
        <w:bidiVisual/>
        <w:tblW w:w="0" w:type="auto"/>
        <w:tblLook w:val="04A0" w:firstRow="1" w:lastRow="0" w:firstColumn="1" w:lastColumn="0" w:noHBand="0" w:noVBand="1"/>
      </w:tblPr>
      <w:tblGrid>
        <w:gridCol w:w="1735"/>
        <w:gridCol w:w="7281"/>
      </w:tblGrid>
      <w:tr w:rsidR="00A12EF1" w:rsidRPr="00A12EF1" w14:paraId="005D448C" w14:textId="77777777" w:rsidTr="00A12EF1">
        <w:tc>
          <w:tcPr>
            <w:tcW w:w="1735" w:type="dxa"/>
            <w:shd w:val="clear" w:color="auto" w:fill="BFBFBF" w:themeFill="background1" w:themeFillShade="BF"/>
          </w:tcPr>
          <w:p w14:paraId="62B21CA8" w14:textId="5D25A3DA" w:rsidR="00A12EF1" w:rsidRPr="00A12EF1" w:rsidRDefault="00A12EF1" w:rsidP="00A12EF1">
            <w:pPr>
              <w:jc w:val="center"/>
              <w:rPr>
                <w:rFonts w:ascii="Adobe Arabic" w:hAnsi="Adobe Arabic" w:cs="Adobe Arabic"/>
                <w:b/>
                <w:bCs/>
                <w:color w:val="008080"/>
                <w:sz w:val="36"/>
                <w:szCs w:val="36"/>
                <w:rtl/>
              </w:rPr>
            </w:pPr>
            <w:r w:rsidRPr="00A12EF1">
              <w:rPr>
                <w:rFonts w:ascii="Adobe Arabic" w:hAnsi="Adobe Arabic" w:cs="Adobe Arabic"/>
                <w:b/>
                <w:bCs/>
                <w:color w:val="008080"/>
                <w:sz w:val="36"/>
                <w:szCs w:val="36"/>
                <w:rtl/>
              </w:rPr>
              <w:t>المستوى</w:t>
            </w:r>
          </w:p>
        </w:tc>
        <w:tc>
          <w:tcPr>
            <w:tcW w:w="7281" w:type="dxa"/>
            <w:shd w:val="clear" w:color="auto" w:fill="BFBFBF" w:themeFill="background1" w:themeFillShade="BF"/>
          </w:tcPr>
          <w:p w14:paraId="660246A6" w14:textId="57368094" w:rsidR="00A12EF1" w:rsidRPr="00A12EF1" w:rsidRDefault="00A12EF1" w:rsidP="00A12EF1">
            <w:pPr>
              <w:jc w:val="center"/>
              <w:rPr>
                <w:rFonts w:ascii="Adobe Arabic" w:hAnsi="Adobe Arabic" w:cs="Adobe Arabic"/>
                <w:b/>
                <w:bCs/>
                <w:color w:val="008080"/>
                <w:sz w:val="36"/>
                <w:szCs w:val="36"/>
                <w:rtl/>
              </w:rPr>
            </w:pPr>
            <w:r w:rsidRPr="00A12EF1">
              <w:rPr>
                <w:rFonts w:ascii="Adobe Arabic" w:hAnsi="Adobe Arabic" w:cs="Adobe Arabic"/>
                <w:b/>
                <w:bCs/>
                <w:color w:val="008080"/>
                <w:sz w:val="36"/>
                <w:szCs w:val="36"/>
                <w:rtl/>
              </w:rPr>
              <w:t>الأدوات المناسبة</w:t>
            </w:r>
          </w:p>
        </w:tc>
      </w:tr>
      <w:tr w:rsidR="00A12EF1" w14:paraId="53D5B78A" w14:textId="77777777" w:rsidTr="00A12EF1">
        <w:tc>
          <w:tcPr>
            <w:tcW w:w="1735" w:type="dxa"/>
          </w:tcPr>
          <w:p w14:paraId="151B541A" w14:textId="66CA45D0" w:rsidR="00A12EF1" w:rsidRDefault="00A12EF1" w:rsidP="00A12EF1">
            <w:pPr>
              <w:rPr>
                <w:rFonts w:ascii="Sakkal Majalla" w:hAnsi="Sakkal Majalla"/>
                <w:sz w:val="34"/>
                <w:rtl/>
              </w:rPr>
            </w:pPr>
            <w:r w:rsidRPr="00BE04A9">
              <w:rPr>
                <w:rFonts w:ascii="Sakkal Majalla" w:hAnsi="Sakkal Majalla"/>
                <w:b/>
                <w:bCs/>
                <w:sz w:val="34"/>
                <w:rtl/>
              </w:rPr>
              <w:t>مبتدئون</w:t>
            </w:r>
          </w:p>
        </w:tc>
        <w:tc>
          <w:tcPr>
            <w:tcW w:w="7281" w:type="dxa"/>
          </w:tcPr>
          <w:p w14:paraId="5476277D" w14:textId="380DE027" w:rsidR="00A12EF1" w:rsidRDefault="00A12EF1" w:rsidP="00A12EF1">
            <w:pPr>
              <w:rPr>
                <w:rFonts w:ascii="Sakkal Majalla" w:hAnsi="Sakkal Majalla"/>
                <w:sz w:val="34"/>
                <w:rtl/>
              </w:rPr>
            </w:pPr>
            <w:r w:rsidRPr="00A12EF1">
              <w:rPr>
                <w:rFonts w:ascii="Sakkal Majalla" w:hAnsi="Sakkal Majalla"/>
                <w:sz w:val="34"/>
              </w:rPr>
              <w:t>ChatGPT</w:t>
            </w:r>
            <w:r w:rsidRPr="00A12EF1">
              <w:rPr>
                <w:rFonts w:ascii="Sakkal Majalla" w:hAnsi="Sakkal Majalla"/>
                <w:sz w:val="34"/>
                <w:rtl/>
              </w:rPr>
              <w:t xml:space="preserve">، </w:t>
            </w:r>
            <w:r w:rsidRPr="00A12EF1">
              <w:rPr>
                <w:rFonts w:ascii="Sakkal Majalla" w:hAnsi="Sakkal Majalla"/>
                <w:sz w:val="34"/>
              </w:rPr>
              <w:t>Power BI / Tableau</w:t>
            </w:r>
          </w:p>
        </w:tc>
      </w:tr>
      <w:tr w:rsidR="00A12EF1" w14:paraId="68762BC0" w14:textId="77777777" w:rsidTr="00A12EF1">
        <w:tc>
          <w:tcPr>
            <w:tcW w:w="1735" w:type="dxa"/>
          </w:tcPr>
          <w:p w14:paraId="48EEFFF9" w14:textId="31825BF9" w:rsidR="00A12EF1" w:rsidRDefault="00A12EF1" w:rsidP="00A12EF1">
            <w:pPr>
              <w:rPr>
                <w:rFonts w:ascii="Sakkal Majalla" w:hAnsi="Sakkal Majalla"/>
                <w:sz w:val="34"/>
                <w:rtl/>
              </w:rPr>
            </w:pPr>
            <w:r w:rsidRPr="00BE04A9">
              <w:rPr>
                <w:rFonts w:ascii="Sakkal Majalla" w:hAnsi="Sakkal Majalla"/>
                <w:b/>
                <w:bCs/>
                <w:sz w:val="34"/>
                <w:rtl/>
              </w:rPr>
              <w:t>متوسّطون</w:t>
            </w:r>
          </w:p>
        </w:tc>
        <w:tc>
          <w:tcPr>
            <w:tcW w:w="7281" w:type="dxa"/>
          </w:tcPr>
          <w:p w14:paraId="13DEE14E" w14:textId="61BAB6D0" w:rsidR="00A12EF1" w:rsidRDefault="00A12EF1" w:rsidP="00A12EF1">
            <w:pPr>
              <w:rPr>
                <w:rFonts w:ascii="Sakkal Majalla" w:hAnsi="Sakkal Majalla"/>
                <w:sz w:val="34"/>
                <w:rtl/>
              </w:rPr>
            </w:pPr>
            <w:r w:rsidRPr="00A12EF1">
              <w:rPr>
                <w:rFonts w:ascii="Sakkal Majalla" w:hAnsi="Sakkal Majalla"/>
                <w:sz w:val="34"/>
              </w:rPr>
              <w:t>Power BI</w:t>
            </w:r>
            <w:r>
              <w:rPr>
                <w:rFonts w:ascii="Sakkal Majalla" w:hAnsi="Sakkal Majalla" w:hint="cs"/>
                <w:sz w:val="34"/>
                <w:rtl/>
              </w:rPr>
              <w:t xml:space="preserve"> </w:t>
            </w:r>
            <w:r w:rsidRPr="00A12EF1">
              <w:rPr>
                <w:rFonts w:ascii="Sakkal Majalla" w:hAnsi="Sakkal Majalla"/>
                <w:sz w:val="34"/>
              </w:rPr>
              <w:t xml:space="preserve"> </w:t>
            </w:r>
            <w:r w:rsidRPr="00A12EF1">
              <w:rPr>
                <w:rFonts w:ascii="Sakkal Majalla" w:hAnsi="Sakkal Majalla"/>
                <w:sz w:val="34"/>
                <w:rtl/>
              </w:rPr>
              <w:t>و</w:t>
            </w:r>
            <w:r w:rsidRPr="00A12EF1">
              <w:rPr>
                <w:rFonts w:ascii="Sakkal Majalla" w:hAnsi="Sakkal Majalla"/>
                <w:sz w:val="34"/>
              </w:rPr>
              <w:t xml:space="preserve"> Tableau </w:t>
            </w:r>
            <w:r w:rsidRPr="00A12EF1">
              <w:rPr>
                <w:rFonts w:ascii="Sakkal Majalla" w:hAnsi="Sakkal Majalla"/>
                <w:sz w:val="34"/>
                <w:rtl/>
              </w:rPr>
              <w:t>(بشكل أعمق) مع البدء بتعلّم</w:t>
            </w:r>
            <w:r>
              <w:rPr>
                <w:rFonts w:ascii="Sakkal Majalla" w:hAnsi="Sakkal Majalla" w:hint="cs"/>
                <w:sz w:val="34"/>
                <w:rtl/>
              </w:rPr>
              <w:t xml:space="preserve"> </w:t>
            </w:r>
            <w:r w:rsidRPr="00A12EF1">
              <w:rPr>
                <w:rFonts w:ascii="Sakkal Majalla" w:hAnsi="Sakkal Majalla"/>
                <w:sz w:val="34"/>
              </w:rPr>
              <w:t xml:space="preserve"> Google Colab</w:t>
            </w:r>
          </w:p>
        </w:tc>
      </w:tr>
      <w:tr w:rsidR="00A12EF1" w14:paraId="57141D44" w14:textId="77777777" w:rsidTr="00A12EF1">
        <w:tc>
          <w:tcPr>
            <w:tcW w:w="1735" w:type="dxa"/>
          </w:tcPr>
          <w:p w14:paraId="18794A5B" w14:textId="183FA0A9" w:rsidR="00A12EF1" w:rsidRDefault="00A12EF1" w:rsidP="00A12EF1">
            <w:pPr>
              <w:rPr>
                <w:rFonts w:ascii="Sakkal Majalla" w:hAnsi="Sakkal Majalla"/>
                <w:sz w:val="34"/>
                <w:rtl/>
              </w:rPr>
            </w:pPr>
            <w:r w:rsidRPr="00BE04A9">
              <w:rPr>
                <w:rFonts w:ascii="Sakkal Majalla" w:hAnsi="Sakkal Majalla"/>
                <w:b/>
                <w:bCs/>
                <w:sz w:val="34"/>
                <w:rtl/>
              </w:rPr>
              <w:t>متقدّمون</w:t>
            </w:r>
          </w:p>
        </w:tc>
        <w:tc>
          <w:tcPr>
            <w:tcW w:w="7281" w:type="dxa"/>
          </w:tcPr>
          <w:p w14:paraId="0026443A" w14:textId="11F77990" w:rsidR="00A12EF1" w:rsidRDefault="00A12EF1" w:rsidP="00A12EF1">
            <w:pPr>
              <w:rPr>
                <w:rFonts w:ascii="Sakkal Majalla" w:hAnsi="Sakkal Majalla"/>
                <w:sz w:val="34"/>
                <w:rtl/>
              </w:rPr>
            </w:pPr>
            <w:r w:rsidRPr="00A12EF1">
              <w:rPr>
                <w:rFonts w:ascii="Sakkal Majalla" w:hAnsi="Sakkal Majalla"/>
                <w:sz w:val="34"/>
              </w:rPr>
              <w:t>Google Colab</w:t>
            </w:r>
            <w:r>
              <w:rPr>
                <w:rFonts w:ascii="Sakkal Majalla" w:hAnsi="Sakkal Majalla" w:hint="cs"/>
                <w:sz w:val="34"/>
                <w:rtl/>
              </w:rPr>
              <w:t xml:space="preserve"> </w:t>
            </w:r>
            <w:r w:rsidRPr="00A12EF1">
              <w:rPr>
                <w:rFonts w:ascii="Sakkal Majalla" w:hAnsi="Sakkal Majalla"/>
                <w:sz w:val="34"/>
              </w:rPr>
              <w:t xml:space="preserve"> </w:t>
            </w:r>
            <w:r w:rsidRPr="00A12EF1">
              <w:rPr>
                <w:rFonts w:ascii="Sakkal Majalla" w:hAnsi="Sakkal Majalla"/>
                <w:sz w:val="34"/>
                <w:rtl/>
              </w:rPr>
              <w:t>كأساس مع أدوات أخرى للعرض</w:t>
            </w:r>
          </w:p>
        </w:tc>
      </w:tr>
    </w:tbl>
    <w:p w14:paraId="5987FDD5" w14:textId="77777777" w:rsidR="00A12EF1" w:rsidRPr="00BE04A9" w:rsidRDefault="00A12EF1" w:rsidP="00A12EF1">
      <w:pPr>
        <w:rPr>
          <w:rFonts w:ascii="Sakkal Majalla" w:hAnsi="Sakkal Majalla"/>
          <w:sz w:val="34"/>
        </w:rPr>
      </w:pPr>
    </w:p>
    <w:p w14:paraId="6EF1E8E2" w14:textId="77777777" w:rsidR="00BE04A9" w:rsidRPr="00BE04A9" w:rsidRDefault="00BE04A9" w:rsidP="00BE04A9">
      <w:pPr>
        <w:rPr>
          <w:rFonts w:ascii="Sakkal Majalla" w:hAnsi="Sakkal Majalla"/>
          <w:b/>
          <w:bCs/>
          <w:sz w:val="34"/>
          <w:rtl/>
        </w:rPr>
      </w:pPr>
    </w:p>
    <w:p w14:paraId="5180155F" w14:textId="12A60B37" w:rsidR="00BE04A9" w:rsidRPr="00BE04A9" w:rsidRDefault="00A12EF1" w:rsidP="00A12EF1">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71631788" wp14:editId="7FD7F6EC">
                <wp:extent cx="5731510" cy="895350"/>
                <wp:effectExtent l="0" t="0" r="21590" b="19050"/>
                <wp:docPr id="11057274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50833196"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53777067" name="مجموعة 39"/>
                        <wpg:cNvGrpSpPr/>
                        <wpg:grpSpPr>
                          <a:xfrm>
                            <a:off x="0" y="0"/>
                            <a:ext cx="5731510" cy="895350"/>
                            <a:chOff x="0" y="0"/>
                            <a:chExt cx="5878196" cy="918845"/>
                          </a:xfrm>
                        </wpg:grpSpPr>
                        <wpg:grpSp>
                          <wpg:cNvPr id="775198906" name="مجموعة 40"/>
                          <wpg:cNvGrpSpPr/>
                          <wpg:grpSpPr>
                            <a:xfrm>
                              <a:off x="0" y="0"/>
                              <a:ext cx="5878196" cy="918845"/>
                              <a:chOff x="0" y="0"/>
                              <a:chExt cx="6240348" cy="919070"/>
                            </a:xfrm>
                          </wpg:grpSpPr>
                          <wpg:grpSp>
                            <wpg:cNvPr id="227668109" name="مجموعة 41"/>
                            <wpg:cNvGrpSpPr/>
                            <wpg:grpSpPr>
                              <a:xfrm>
                                <a:off x="0" y="169208"/>
                                <a:ext cx="5433072" cy="580613"/>
                                <a:chOff x="0" y="169208"/>
                                <a:chExt cx="5433072" cy="580613"/>
                              </a:xfrm>
                            </wpg:grpSpPr>
                            <wps:wsp>
                              <wps:cNvPr id="5619951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9591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357358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8600282" name="مربع نص 41"/>
                          <wps:cNvSpPr txBox="1"/>
                          <wps:spPr>
                            <a:xfrm>
                              <a:off x="204484" y="257055"/>
                              <a:ext cx="4616071" cy="387740"/>
                            </a:xfrm>
                            <a:prstGeom prst="rect">
                              <a:avLst/>
                            </a:prstGeom>
                            <a:noFill/>
                          </wps:spPr>
                          <wps:txbx>
                            <w:txbxContent>
                              <w:p w14:paraId="2F3E392E" w14:textId="162E8B63" w:rsidR="00A12EF1" w:rsidRDefault="00A12EF1" w:rsidP="00A12EF1">
                                <w:pPr>
                                  <w:rPr>
                                    <w:rFonts w:eastAsia="Calibri" w:hAnsi="Adobe Arabic" w:cs="Adobe Arabic"/>
                                    <w:b/>
                                    <w:bCs/>
                                    <w:color w:val="FFFFFF"/>
                                    <w:kern w:val="24"/>
                                    <w:sz w:val="36"/>
                                    <w:szCs w:val="36"/>
                                    <w:lang w:bidi="ar-EG"/>
                                  </w:rPr>
                                </w:pPr>
                                <w:r w:rsidRPr="00A12EF1">
                                  <w:rPr>
                                    <w:rFonts w:eastAsia="Calibri" w:hAnsi="Adobe Arabic" w:cs="Adobe Arabic"/>
                                    <w:b/>
                                    <w:bCs/>
                                    <w:color w:val="FFFFFF"/>
                                    <w:kern w:val="24"/>
                                    <w:sz w:val="36"/>
                                    <w:szCs w:val="36"/>
                                    <w:rtl/>
                                    <w:lang w:bidi="ar-EG"/>
                                  </w:rPr>
                                  <w:t>كيفيّة اختيار الأداة الأنسب بحسب نوع البيانات</w:t>
                                </w:r>
                              </w:p>
                            </w:txbxContent>
                          </wps:txbx>
                          <wps:bodyPr wrap="square" rtlCol="1">
                            <a:spAutoFit/>
                          </wps:bodyPr>
                        </wps:wsp>
                      </wpg:grpSp>
                    </wpg:wgp>
                  </a:graphicData>
                </a:graphic>
              </wp:inline>
            </w:drawing>
          </mc:Choice>
          <mc:Fallback>
            <w:pict>
              <v:group w14:anchorId="71631788" id="_x0000_s14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IBBOmqBwAAtB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4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">
                  <v:imagedata r:id="rId83" o:title=""/>
                </v:shape>
                <v:group id="مجموعة 39" o:spid="_x0000_s14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">
                  <v:group id="مجموعة 40" o:spid="_x0000_s14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">
                    <v:group id="مجموعة 41" o:spid="_x0000_s14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">
                      <v:shape id="شكل حر 42" o:spid="_x0000_s14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" fillcolor="#168489" stroked="f" strokeweight="1pt">
                        <v:stroke joinstyle="miter"/>
                      </v:roundrect>
                    </v:group>
                    <v:oval id="شكل بيضاوي 44" o:spid="_x0000_s14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" filled="f" strokecolor="#a5a5a5 [2092]" strokeweight="1pt">
                      <v:stroke joinstyle="miter"/>
                    </v:oval>
                  </v:group>
                  <v:shape id="مربع نص 41" o:spid="_x0000_s142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" filled="f" stroked="f">
                    <v:textbox style="mso-fit-shape-to-text:t">
                      <w:txbxContent>
                        <w:p w14:paraId="2F3E392E" w14:textId="162E8B63" w:rsidR="00A12EF1" w:rsidRDefault="00A12EF1" w:rsidP="00A12EF1">
                          <w:pPr>
                            <w:rPr>
                              <w:rFonts w:eastAsia="Calibri" w:hAnsi="Adobe Arabic" w:cs="Adobe Arabic"/>
                              <w:b/>
                              <w:bCs/>
                              <w:color w:val="FFFFFF"/>
                              <w:kern w:val="24"/>
                              <w:sz w:val="36"/>
                              <w:szCs w:val="36"/>
                              <w:lang w:bidi="ar-EG"/>
                            </w:rPr>
                          </w:pPr>
                          <w:r w:rsidRPr="00A12EF1">
                            <w:rPr>
                              <w:rFonts w:eastAsia="Calibri" w:hAnsi="Adobe Arabic" w:cs="Adobe Arabic"/>
                              <w:b/>
                              <w:bCs/>
                              <w:color w:val="FFFFFF"/>
                              <w:kern w:val="24"/>
                              <w:sz w:val="36"/>
                              <w:szCs w:val="36"/>
                              <w:rtl/>
                              <w:lang w:bidi="ar-EG"/>
                            </w:rPr>
                            <w:t>كيفيّة اختيار الأداة الأنسب بحسب نوع البيانات</w:t>
                          </w:r>
                        </w:p>
                      </w:txbxContent>
                    </v:textbox>
                  </v:shape>
                </v:group>
                <w10:anchorlock/>
              </v:group>
            </w:pict>
          </mc:Fallback>
        </mc:AlternateContent>
      </w:r>
    </w:p>
    <w:p w14:paraId="39C0AD50" w14:textId="77777777" w:rsidR="00BE04A9" w:rsidRPr="00BE04A9" w:rsidRDefault="00BE04A9" w:rsidP="00BE04A9">
      <w:pPr>
        <w:rPr>
          <w:rFonts w:ascii="Sakkal Majalla" w:hAnsi="Sakkal Majalla"/>
          <w:sz w:val="34"/>
        </w:rPr>
      </w:pPr>
      <w:r w:rsidRPr="00BE04A9">
        <w:rPr>
          <w:rFonts w:ascii="Sakkal Majalla" w:hAnsi="Sakkal Majalla"/>
          <w:sz w:val="34"/>
          <w:rtl/>
        </w:rPr>
        <w:t>اختيار الأداة المناسبة ليس قراراً عشوائيّاً، بل يعتمد على معاييرَ واضحةٍ ومنهجيّةٍ. إليكم إطار عملٍ شاملٍ لاتّخاذ هذا القرار.</w:t>
      </w:r>
    </w:p>
    <w:p w14:paraId="732D1043" w14:textId="212ECE46" w:rsidR="00A12EF1" w:rsidRPr="00A12EF1" w:rsidRDefault="00BE04A9" w:rsidP="000D6231">
      <w:pPr>
        <w:rPr>
          <w:rFonts w:ascii="Sakkal Majalla" w:hAnsi="Sakkal Majalla"/>
          <w:b/>
          <w:bCs/>
          <w:color w:val="008080"/>
          <w:sz w:val="34"/>
        </w:rPr>
      </w:pPr>
      <w:r w:rsidRPr="00A12EF1">
        <w:rPr>
          <w:rFonts w:ascii="Sakkal Majalla" w:hAnsi="Sakkal Majalla"/>
          <w:b/>
          <w:bCs/>
          <w:color w:val="008080"/>
          <w:sz w:val="34"/>
          <w:rtl/>
        </w:rPr>
        <w:t>المعايير الخمسة الأساسيّة لاختيار الأداة:</w:t>
      </w:r>
    </w:p>
    <w:p w14:paraId="4ACC8730" w14:textId="77777777" w:rsidR="00BE04A9" w:rsidRPr="000D6231" w:rsidRDefault="00BE04A9" w:rsidP="00BE04A9">
      <w:pPr>
        <w:rPr>
          <w:rFonts w:ascii="Sakkal Majalla" w:hAnsi="Sakkal Majalla"/>
          <w:b/>
          <w:bCs/>
          <w:color w:val="C00000"/>
          <w:sz w:val="34"/>
        </w:rPr>
      </w:pPr>
      <w:r w:rsidRPr="000D6231">
        <w:rPr>
          <w:rFonts w:ascii="Sakkal Majalla" w:hAnsi="Sakkal Majalla"/>
          <w:b/>
          <w:bCs/>
          <w:color w:val="C00000"/>
          <w:sz w:val="34"/>
          <w:rtl/>
        </w:rPr>
        <w:t>المعيار الأوّل: نوع البيانات</w:t>
      </w:r>
    </w:p>
    <w:p w14:paraId="236B2530" w14:textId="77777777" w:rsidR="00BE04A9" w:rsidRDefault="00BE04A9" w:rsidP="00BE04A9">
      <w:pPr>
        <w:rPr>
          <w:rFonts w:ascii="Sakkal Majalla" w:hAnsi="Sakkal Majalla"/>
          <w:sz w:val="34"/>
          <w:rtl/>
        </w:rPr>
      </w:pPr>
      <w:r w:rsidRPr="00BE04A9">
        <w:rPr>
          <w:rFonts w:ascii="Sakkal Majalla" w:hAnsi="Sakkal Majalla"/>
          <w:sz w:val="34"/>
          <w:rtl/>
        </w:rPr>
        <w:t>تختلف الأدوات في قدرتها على التعامل مع أنواع البيانات المختلفة.</w:t>
      </w:r>
    </w:p>
    <w:tbl>
      <w:tblPr>
        <w:tblStyle w:val="a6"/>
        <w:bidiVisual/>
        <w:tblW w:w="0" w:type="auto"/>
        <w:tblLook w:val="04A0" w:firstRow="1" w:lastRow="0" w:firstColumn="1" w:lastColumn="0" w:noHBand="0" w:noVBand="1"/>
      </w:tblPr>
      <w:tblGrid>
        <w:gridCol w:w="2254"/>
        <w:gridCol w:w="2254"/>
        <w:gridCol w:w="2254"/>
        <w:gridCol w:w="2254"/>
      </w:tblGrid>
      <w:tr w:rsidR="000D6231" w:rsidRPr="000D6231" w14:paraId="10774AF3" w14:textId="77777777" w:rsidTr="000D6231">
        <w:tc>
          <w:tcPr>
            <w:tcW w:w="2254" w:type="dxa"/>
            <w:shd w:val="clear" w:color="auto" w:fill="BFBFBF" w:themeFill="background1" w:themeFillShade="BF"/>
          </w:tcPr>
          <w:p w14:paraId="39851BF1" w14:textId="77777777" w:rsidR="000D6231" w:rsidRPr="000D6231" w:rsidRDefault="000D6231" w:rsidP="000D6231">
            <w:pPr>
              <w:jc w:val="center"/>
              <w:rPr>
                <w:rFonts w:ascii="Adobe Arabic" w:hAnsi="Adobe Arabic" w:cs="Adobe Arabic"/>
                <w:b/>
                <w:bCs/>
                <w:color w:val="008080"/>
                <w:sz w:val="36"/>
                <w:szCs w:val="36"/>
                <w:rtl/>
              </w:rPr>
            </w:pPr>
          </w:p>
        </w:tc>
        <w:tc>
          <w:tcPr>
            <w:tcW w:w="2254" w:type="dxa"/>
            <w:shd w:val="clear" w:color="auto" w:fill="BFBFBF" w:themeFill="background1" w:themeFillShade="BF"/>
          </w:tcPr>
          <w:p w14:paraId="428DC62A" w14:textId="5628C286"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الخيار الأفضل</w:t>
            </w:r>
          </w:p>
        </w:tc>
        <w:tc>
          <w:tcPr>
            <w:tcW w:w="2254" w:type="dxa"/>
            <w:shd w:val="clear" w:color="auto" w:fill="BFBFBF" w:themeFill="background1" w:themeFillShade="BF"/>
          </w:tcPr>
          <w:p w14:paraId="53F81C63" w14:textId="5C6E9009"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السبب</w:t>
            </w:r>
          </w:p>
        </w:tc>
        <w:tc>
          <w:tcPr>
            <w:tcW w:w="2254" w:type="dxa"/>
            <w:shd w:val="clear" w:color="auto" w:fill="BFBFBF" w:themeFill="background1" w:themeFillShade="BF"/>
          </w:tcPr>
          <w:p w14:paraId="7065E7B7" w14:textId="2B7FEAC8"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مثال</w:t>
            </w:r>
          </w:p>
        </w:tc>
      </w:tr>
      <w:tr w:rsidR="000D6231" w14:paraId="3AE9EF29" w14:textId="77777777" w:rsidTr="000D6231">
        <w:tc>
          <w:tcPr>
            <w:tcW w:w="2254" w:type="dxa"/>
          </w:tcPr>
          <w:p w14:paraId="4B82FC4E" w14:textId="4074336B"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النصّيّة (نصوص، مستندات، تعليقات)</w:t>
            </w:r>
          </w:p>
        </w:tc>
        <w:tc>
          <w:tcPr>
            <w:tcW w:w="2254" w:type="dxa"/>
          </w:tcPr>
          <w:p w14:paraId="7B1626BB" w14:textId="75D5F0FA" w:rsidR="000D6231" w:rsidRDefault="000D6231" w:rsidP="00BE04A9">
            <w:pPr>
              <w:rPr>
                <w:rFonts w:ascii="Sakkal Majalla" w:hAnsi="Sakkal Majalla"/>
                <w:sz w:val="34"/>
                <w:rtl/>
              </w:rPr>
            </w:pPr>
            <w:r w:rsidRPr="00BE04A9">
              <w:rPr>
                <w:rFonts w:ascii="Sakkal Majalla" w:hAnsi="Sakkal Majalla"/>
                <w:sz w:val="34"/>
              </w:rPr>
              <w:t>ChatGPT</w:t>
            </w:r>
          </w:p>
        </w:tc>
        <w:tc>
          <w:tcPr>
            <w:tcW w:w="2254" w:type="dxa"/>
          </w:tcPr>
          <w:p w14:paraId="1BD8D171" w14:textId="22F90651" w:rsidR="000D6231" w:rsidRDefault="000D6231" w:rsidP="00BE04A9">
            <w:pPr>
              <w:rPr>
                <w:rFonts w:ascii="Sakkal Majalla" w:hAnsi="Sakkal Majalla"/>
                <w:sz w:val="34"/>
                <w:rtl/>
              </w:rPr>
            </w:pPr>
            <w:r w:rsidRPr="00BE04A9">
              <w:rPr>
                <w:rFonts w:ascii="Sakkal Majalla" w:hAnsi="Sakkal Majalla"/>
                <w:sz w:val="34"/>
                <w:rtl/>
              </w:rPr>
              <w:t>متخصّصٌ في معالجة اللغة الطبيعيّة وفهم السياق</w:t>
            </w:r>
            <w:r>
              <w:rPr>
                <w:rFonts w:ascii="Sakkal Majalla" w:hAnsi="Sakkal Majalla" w:hint="cs"/>
                <w:sz w:val="34"/>
                <w:rtl/>
              </w:rPr>
              <w:t>.</w:t>
            </w:r>
          </w:p>
        </w:tc>
        <w:tc>
          <w:tcPr>
            <w:tcW w:w="2254" w:type="dxa"/>
          </w:tcPr>
          <w:p w14:paraId="67E7991D" w14:textId="679B57F1" w:rsidR="000D6231" w:rsidRPr="000D6231" w:rsidRDefault="000D6231" w:rsidP="000D6231">
            <w:pPr>
              <w:rPr>
                <w:rFonts w:ascii="Sakkal Majalla" w:hAnsi="Sakkal Majalla"/>
                <w:b/>
                <w:bCs/>
                <w:sz w:val="34"/>
                <w:rtl/>
              </w:rPr>
            </w:pPr>
            <w:r w:rsidRPr="00BE04A9">
              <w:rPr>
                <w:rFonts w:ascii="Sakkal Majalla" w:hAnsi="Sakkal Majalla"/>
                <w:sz w:val="34"/>
                <w:rtl/>
              </w:rPr>
              <w:t>تحليل آراء العملاء من استبيانٍ مفتوحٍ.</w:t>
            </w:r>
          </w:p>
        </w:tc>
      </w:tr>
      <w:tr w:rsidR="000D6231" w14:paraId="2590D034" w14:textId="77777777" w:rsidTr="000D6231">
        <w:tc>
          <w:tcPr>
            <w:tcW w:w="2254" w:type="dxa"/>
          </w:tcPr>
          <w:p w14:paraId="3B88DAE0" w14:textId="298454AB"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 xml:space="preserve">البيانات الرقميّة المنظّمة (جداول </w:t>
            </w:r>
            <w:r w:rsidRPr="000D6231">
              <w:rPr>
                <w:rFonts w:ascii="Adobe Arabic" w:hAnsi="Adobe Arabic" w:cs="Adobe Arabic"/>
                <w:b/>
                <w:bCs/>
                <w:sz w:val="36"/>
                <w:szCs w:val="36"/>
              </w:rPr>
              <w:t>Excel</w:t>
            </w:r>
            <w:r w:rsidRPr="000D6231">
              <w:rPr>
                <w:rFonts w:ascii="Adobe Arabic" w:hAnsi="Adobe Arabic" w:cs="Adobe Arabic"/>
                <w:b/>
                <w:bCs/>
                <w:sz w:val="36"/>
                <w:szCs w:val="36"/>
                <w:rtl/>
              </w:rPr>
              <w:t xml:space="preserve">، قواعد بيانات </w:t>
            </w:r>
            <w:r w:rsidRPr="000D6231">
              <w:rPr>
                <w:rFonts w:ascii="Adobe Arabic" w:hAnsi="Adobe Arabic" w:cs="Adobe Arabic"/>
                <w:b/>
                <w:bCs/>
                <w:sz w:val="36"/>
                <w:szCs w:val="36"/>
              </w:rPr>
              <w:t>SQL</w:t>
            </w:r>
            <w:r w:rsidRPr="000D6231">
              <w:rPr>
                <w:rFonts w:ascii="Adobe Arabic" w:hAnsi="Adobe Arabic" w:cs="Adobe Arabic"/>
                <w:b/>
                <w:bCs/>
                <w:sz w:val="36"/>
                <w:szCs w:val="36"/>
                <w:rtl/>
              </w:rPr>
              <w:t>)</w:t>
            </w:r>
          </w:p>
        </w:tc>
        <w:tc>
          <w:tcPr>
            <w:tcW w:w="2254" w:type="dxa"/>
          </w:tcPr>
          <w:p w14:paraId="0C419B32" w14:textId="12C6004D" w:rsidR="000D6231" w:rsidRPr="000D6231" w:rsidRDefault="000D6231" w:rsidP="000D6231">
            <w:pPr>
              <w:rPr>
                <w:rFonts w:ascii="Sakkal Majalla" w:hAnsi="Sakkal Majalla"/>
                <w:b/>
                <w:bCs/>
                <w:sz w:val="34"/>
                <w:rtl/>
              </w:rPr>
            </w:pPr>
            <w:r w:rsidRPr="00BE04A9">
              <w:rPr>
                <w:rFonts w:ascii="Sakkal Majalla" w:hAnsi="Sakkal Majalla"/>
                <w:sz w:val="34"/>
              </w:rPr>
              <w:t>Power BI</w:t>
            </w:r>
            <w:r w:rsidRPr="00BE04A9">
              <w:rPr>
                <w:rFonts w:ascii="Sakkal Majalla" w:hAnsi="Sakkal Majalla"/>
                <w:sz w:val="34"/>
                <w:rtl/>
              </w:rPr>
              <w:t xml:space="preserve"> أو </w:t>
            </w:r>
            <w:r w:rsidRPr="00BE04A9">
              <w:rPr>
                <w:rFonts w:ascii="Sakkal Majalla" w:hAnsi="Sakkal Majalla"/>
                <w:sz w:val="34"/>
              </w:rPr>
              <w:t>Tableau</w:t>
            </w:r>
          </w:p>
        </w:tc>
        <w:tc>
          <w:tcPr>
            <w:tcW w:w="2254" w:type="dxa"/>
          </w:tcPr>
          <w:p w14:paraId="4BEB7C25" w14:textId="4F2D94C3" w:rsidR="000D6231" w:rsidRPr="000D6231" w:rsidRDefault="000D6231" w:rsidP="000D6231">
            <w:pPr>
              <w:rPr>
                <w:rFonts w:ascii="Sakkal Majalla" w:hAnsi="Sakkal Majalla"/>
                <w:b/>
                <w:bCs/>
                <w:sz w:val="34"/>
                <w:rtl/>
              </w:rPr>
            </w:pPr>
            <w:r w:rsidRPr="00BE04A9">
              <w:rPr>
                <w:rFonts w:ascii="Sakkal Majalla" w:hAnsi="Sakkal Majalla"/>
                <w:sz w:val="34"/>
                <w:rtl/>
              </w:rPr>
              <w:t>مصمّمة للتعامل مع البيانات الجدوليّة وإنشاء تقاريرَ سريعةٍ.</w:t>
            </w:r>
          </w:p>
        </w:tc>
        <w:tc>
          <w:tcPr>
            <w:tcW w:w="2254" w:type="dxa"/>
          </w:tcPr>
          <w:p w14:paraId="24066D03" w14:textId="4C178741" w:rsidR="000D6231" w:rsidRPr="000D6231" w:rsidRDefault="000D6231" w:rsidP="000D6231">
            <w:pPr>
              <w:rPr>
                <w:rFonts w:ascii="Sakkal Majalla" w:hAnsi="Sakkal Majalla"/>
                <w:b/>
                <w:bCs/>
                <w:sz w:val="34"/>
                <w:rtl/>
              </w:rPr>
            </w:pPr>
            <w:r w:rsidRPr="00BE04A9">
              <w:rPr>
                <w:rFonts w:ascii="Sakkal Majalla" w:hAnsi="Sakkal Majalla"/>
                <w:sz w:val="34"/>
                <w:rtl/>
              </w:rPr>
              <w:t>تحليل بيانات المبيعات الشهريّة لشركةٍ</w:t>
            </w:r>
          </w:p>
        </w:tc>
      </w:tr>
      <w:tr w:rsidR="000D6231" w14:paraId="3F47CF79" w14:textId="77777777" w:rsidTr="000D6231">
        <w:tc>
          <w:tcPr>
            <w:tcW w:w="2254" w:type="dxa"/>
          </w:tcPr>
          <w:p w14:paraId="3F9012A3" w14:textId="37982B38"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المعقّدة أو غير المنظّمة (صور، صوتيّات، بياناتٌ متعدّدة المصادر)</w:t>
            </w:r>
          </w:p>
        </w:tc>
        <w:tc>
          <w:tcPr>
            <w:tcW w:w="2254" w:type="dxa"/>
          </w:tcPr>
          <w:p w14:paraId="1527D674" w14:textId="21B61B44" w:rsidR="000D6231" w:rsidRDefault="000D6231" w:rsidP="00BE04A9">
            <w:pPr>
              <w:rPr>
                <w:rFonts w:ascii="Sakkal Majalla" w:hAnsi="Sakkal Majalla"/>
                <w:sz w:val="34"/>
                <w:rtl/>
              </w:rPr>
            </w:pPr>
            <w:r w:rsidRPr="00BE04A9">
              <w:rPr>
                <w:rFonts w:ascii="Sakkal Majalla" w:hAnsi="Sakkal Majalla"/>
                <w:sz w:val="34"/>
              </w:rPr>
              <w:t>Google Colab</w:t>
            </w:r>
          </w:p>
        </w:tc>
        <w:tc>
          <w:tcPr>
            <w:tcW w:w="2254" w:type="dxa"/>
          </w:tcPr>
          <w:p w14:paraId="345ACE73" w14:textId="187F9547" w:rsidR="000D6231" w:rsidRPr="000D6231" w:rsidRDefault="000D6231" w:rsidP="000D6231">
            <w:pPr>
              <w:rPr>
                <w:rFonts w:ascii="Sakkal Majalla" w:hAnsi="Sakkal Majalla"/>
                <w:b/>
                <w:bCs/>
                <w:sz w:val="34"/>
                <w:rtl/>
              </w:rPr>
            </w:pPr>
            <w:r w:rsidRPr="00BE04A9">
              <w:rPr>
                <w:rFonts w:ascii="Sakkal Majalla" w:hAnsi="Sakkal Majalla"/>
                <w:sz w:val="34"/>
                <w:rtl/>
              </w:rPr>
              <w:t>يتيح استخدام مكتباتٍ متخصّصةٍ لكلّ نوعٍ من البيانات.</w:t>
            </w:r>
          </w:p>
        </w:tc>
        <w:tc>
          <w:tcPr>
            <w:tcW w:w="2254" w:type="dxa"/>
          </w:tcPr>
          <w:p w14:paraId="1AAECEFF" w14:textId="295411D9" w:rsidR="000D6231" w:rsidRPr="000D6231" w:rsidRDefault="000D6231" w:rsidP="000D6231">
            <w:pPr>
              <w:rPr>
                <w:rFonts w:ascii="Sakkal Majalla" w:hAnsi="Sakkal Majalla"/>
                <w:b/>
                <w:bCs/>
                <w:sz w:val="34"/>
                <w:rtl/>
              </w:rPr>
            </w:pPr>
            <w:r w:rsidRPr="00BE04A9">
              <w:rPr>
                <w:rFonts w:ascii="Sakkal Majalla" w:hAnsi="Sakkal Majalla"/>
                <w:sz w:val="34"/>
                <w:rtl/>
              </w:rPr>
              <w:t>تحليل صور الأشعّة الطبّيّة باستخدام التعلّم العميق.</w:t>
            </w:r>
          </w:p>
        </w:tc>
      </w:tr>
      <w:tr w:rsidR="000D6231" w14:paraId="0E77AFAD" w14:textId="77777777" w:rsidTr="000D6231">
        <w:tc>
          <w:tcPr>
            <w:tcW w:w="2254" w:type="dxa"/>
          </w:tcPr>
          <w:p w14:paraId="40EF2FB2" w14:textId="6FC814F4"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الجغرافيّة (إحداثيّاتٌ، مواقعُ، خرائط)</w:t>
            </w:r>
          </w:p>
        </w:tc>
        <w:tc>
          <w:tcPr>
            <w:tcW w:w="2254" w:type="dxa"/>
          </w:tcPr>
          <w:p w14:paraId="3305983B" w14:textId="654743A4" w:rsidR="000D6231" w:rsidRDefault="000D6231" w:rsidP="00BE04A9">
            <w:pPr>
              <w:rPr>
                <w:rFonts w:ascii="Sakkal Majalla" w:hAnsi="Sakkal Majalla"/>
                <w:sz w:val="34"/>
                <w:rtl/>
              </w:rPr>
            </w:pPr>
            <w:r w:rsidRPr="00BE04A9">
              <w:rPr>
                <w:rFonts w:ascii="Sakkal Majalla" w:hAnsi="Sakkal Majalla"/>
                <w:sz w:val="34"/>
              </w:rPr>
              <w:t>Tableau</w:t>
            </w:r>
          </w:p>
        </w:tc>
        <w:tc>
          <w:tcPr>
            <w:tcW w:w="2254" w:type="dxa"/>
          </w:tcPr>
          <w:p w14:paraId="78ADDDBB" w14:textId="2FAD1E5C" w:rsidR="000D6231" w:rsidRPr="000D6231" w:rsidRDefault="000D6231" w:rsidP="000D6231">
            <w:pPr>
              <w:rPr>
                <w:rFonts w:ascii="Sakkal Majalla" w:hAnsi="Sakkal Majalla"/>
                <w:sz w:val="34"/>
                <w:rtl/>
              </w:rPr>
            </w:pPr>
            <w:r w:rsidRPr="00BE04A9">
              <w:rPr>
                <w:rFonts w:ascii="Sakkal Majalla" w:hAnsi="Sakkal Majalla"/>
                <w:sz w:val="34"/>
                <w:rtl/>
              </w:rPr>
              <w:t>قدراتٌ استثنائيّةٌ في التصوّر الجغرافي.</w:t>
            </w:r>
          </w:p>
        </w:tc>
        <w:tc>
          <w:tcPr>
            <w:tcW w:w="2254" w:type="dxa"/>
          </w:tcPr>
          <w:p w14:paraId="41204805" w14:textId="10B59025" w:rsidR="000D6231" w:rsidRPr="000D6231" w:rsidRDefault="000D6231" w:rsidP="000D6231">
            <w:pPr>
              <w:rPr>
                <w:rFonts w:ascii="Sakkal Majalla" w:hAnsi="Sakkal Majalla"/>
                <w:b/>
                <w:bCs/>
                <w:sz w:val="34"/>
                <w:rtl/>
              </w:rPr>
            </w:pPr>
            <w:r w:rsidRPr="00BE04A9">
              <w:rPr>
                <w:rFonts w:ascii="Sakkal Majalla" w:hAnsi="Sakkal Majalla"/>
                <w:sz w:val="34"/>
                <w:rtl/>
              </w:rPr>
              <w:t>عرض انتشار فروع شركةٍ على خريطةٍ تفاعليّةٍ.</w:t>
            </w:r>
          </w:p>
        </w:tc>
      </w:tr>
    </w:tbl>
    <w:p w14:paraId="48F3CCE8" w14:textId="77777777" w:rsidR="000D6231" w:rsidRPr="00BE04A9" w:rsidRDefault="000D6231" w:rsidP="00BE04A9">
      <w:pPr>
        <w:rPr>
          <w:rFonts w:ascii="Sakkal Majalla" w:hAnsi="Sakkal Majalla"/>
          <w:sz w:val="34"/>
        </w:rPr>
      </w:pPr>
    </w:p>
    <w:p w14:paraId="4364055D" w14:textId="77777777" w:rsidR="00BE04A9" w:rsidRDefault="00BE04A9" w:rsidP="000D6231">
      <w:pPr>
        <w:keepNext/>
        <w:pageBreakBefore/>
        <w:rPr>
          <w:rFonts w:ascii="Sakkal Majalla" w:hAnsi="Sakkal Majalla"/>
          <w:b/>
          <w:bCs/>
          <w:color w:val="C00000"/>
          <w:sz w:val="34"/>
          <w:rtl/>
        </w:rPr>
      </w:pPr>
      <w:r w:rsidRPr="000D6231">
        <w:rPr>
          <w:rFonts w:ascii="Sakkal Majalla" w:hAnsi="Sakkal Majalla"/>
          <w:b/>
          <w:bCs/>
          <w:color w:val="C00000"/>
          <w:sz w:val="34"/>
          <w:rtl/>
        </w:rPr>
        <w:lastRenderedPageBreak/>
        <w:t>المعيار الثاني: هدف التحليل</w:t>
      </w:r>
    </w:p>
    <w:tbl>
      <w:tblPr>
        <w:tblStyle w:val="a6"/>
        <w:bidiVisual/>
        <w:tblW w:w="9129" w:type="dxa"/>
        <w:tblLook w:val="04A0" w:firstRow="1" w:lastRow="0" w:firstColumn="1" w:lastColumn="0" w:noHBand="0" w:noVBand="1"/>
      </w:tblPr>
      <w:tblGrid>
        <w:gridCol w:w="3762"/>
        <w:gridCol w:w="2416"/>
        <w:gridCol w:w="2951"/>
      </w:tblGrid>
      <w:tr w:rsidR="000D6231" w:rsidRPr="000D6231" w14:paraId="5C026853" w14:textId="77777777" w:rsidTr="000D6231">
        <w:tc>
          <w:tcPr>
            <w:tcW w:w="3762" w:type="dxa"/>
            <w:shd w:val="clear" w:color="auto" w:fill="BFBFBF" w:themeFill="background1" w:themeFillShade="BF"/>
          </w:tcPr>
          <w:p w14:paraId="40213998" w14:textId="77777777" w:rsidR="000D6231" w:rsidRPr="000D6231" w:rsidRDefault="000D6231" w:rsidP="009B65FE">
            <w:pPr>
              <w:jc w:val="center"/>
              <w:rPr>
                <w:rFonts w:ascii="Adobe Arabic" w:hAnsi="Adobe Arabic" w:cs="Adobe Arabic"/>
                <w:b/>
                <w:bCs/>
                <w:color w:val="008080"/>
                <w:sz w:val="36"/>
                <w:szCs w:val="36"/>
                <w:rtl/>
              </w:rPr>
            </w:pPr>
          </w:p>
        </w:tc>
        <w:tc>
          <w:tcPr>
            <w:tcW w:w="2416" w:type="dxa"/>
            <w:shd w:val="clear" w:color="auto" w:fill="BFBFBF" w:themeFill="background1" w:themeFillShade="BF"/>
          </w:tcPr>
          <w:p w14:paraId="55AB46B2" w14:textId="77777777" w:rsidR="000D6231" w:rsidRPr="000D6231" w:rsidRDefault="000D6231" w:rsidP="009B65FE">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الخيار الأفضل</w:t>
            </w:r>
          </w:p>
        </w:tc>
        <w:tc>
          <w:tcPr>
            <w:tcW w:w="2951" w:type="dxa"/>
            <w:shd w:val="clear" w:color="auto" w:fill="BFBFBF" w:themeFill="background1" w:themeFillShade="BF"/>
          </w:tcPr>
          <w:p w14:paraId="49B26611" w14:textId="77777777" w:rsidR="000D6231" w:rsidRPr="000D6231" w:rsidRDefault="000D6231" w:rsidP="009B65FE">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مثال</w:t>
            </w:r>
          </w:p>
        </w:tc>
      </w:tr>
      <w:tr w:rsidR="000D6231" w14:paraId="193B874E" w14:textId="77777777" w:rsidTr="000D6231">
        <w:tc>
          <w:tcPr>
            <w:tcW w:w="3762" w:type="dxa"/>
          </w:tcPr>
          <w:p w14:paraId="6369234C" w14:textId="35705C16"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الاستكشاف الأوّلي للبيانات</w:t>
            </w:r>
          </w:p>
        </w:tc>
        <w:tc>
          <w:tcPr>
            <w:tcW w:w="2416" w:type="dxa"/>
          </w:tcPr>
          <w:p w14:paraId="537C1112" w14:textId="6FD4BF89" w:rsidR="000D6231" w:rsidRDefault="000D6231" w:rsidP="009B65FE">
            <w:pPr>
              <w:rPr>
                <w:rFonts w:ascii="Sakkal Majalla" w:hAnsi="Sakkal Majalla"/>
                <w:sz w:val="34"/>
                <w:rtl/>
              </w:rPr>
            </w:pPr>
            <w:r w:rsidRPr="000D6231">
              <w:rPr>
                <w:rFonts w:ascii="Sakkal Majalla" w:hAnsi="Sakkal Majalla"/>
                <w:sz w:val="34"/>
              </w:rPr>
              <w:t>Power BI</w:t>
            </w:r>
            <w:r w:rsidRPr="000D6231">
              <w:rPr>
                <w:rFonts w:ascii="Sakkal Majalla" w:hAnsi="Sakkal Majalla"/>
                <w:sz w:val="34"/>
                <w:rtl/>
              </w:rPr>
              <w:t xml:space="preserve"> أو </w:t>
            </w:r>
            <w:r w:rsidRPr="000D6231">
              <w:rPr>
                <w:rFonts w:ascii="Sakkal Majalla" w:hAnsi="Sakkal Majalla"/>
                <w:sz w:val="34"/>
              </w:rPr>
              <w:t>Tableau</w:t>
            </w:r>
            <w:r w:rsidRPr="000D6231">
              <w:rPr>
                <w:rFonts w:ascii="Sakkal Majalla" w:hAnsi="Sakkal Majalla"/>
                <w:sz w:val="34"/>
                <w:rtl/>
              </w:rPr>
              <w:t xml:space="preserve"> (للبيانات المنظّمة) أو </w:t>
            </w:r>
            <w:r w:rsidRPr="000D6231">
              <w:rPr>
                <w:rFonts w:ascii="Sakkal Majalla" w:hAnsi="Sakkal Majalla"/>
                <w:sz w:val="34"/>
              </w:rPr>
              <w:t>ChatGPT</w:t>
            </w:r>
            <w:r w:rsidRPr="000D6231">
              <w:rPr>
                <w:rFonts w:ascii="Sakkal Majalla" w:hAnsi="Sakkal Majalla"/>
                <w:sz w:val="34"/>
                <w:rtl/>
              </w:rPr>
              <w:t xml:space="preserve"> (للأسئلة العامّة).</w:t>
            </w:r>
          </w:p>
        </w:tc>
        <w:tc>
          <w:tcPr>
            <w:tcW w:w="2951" w:type="dxa"/>
          </w:tcPr>
          <w:p w14:paraId="137F6467" w14:textId="775B7407" w:rsidR="000D6231" w:rsidRPr="000D6231" w:rsidRDefault="00C43756" w:rsidP="009B65FE">
            <w:pPr>
              <w:rPr>
                <w:rFonts w:ascii="Sakkal Majalla" w:hAnsi="Sakkal Majalla"/>
                <w:b/>
                <w:bCs/>
                <w:sz w:val="34"/>
                <w:rtl/>
              </w:rPr>
            </w:pPr>
            <w:r w:rsidRPr="00C43756">
              <w:rPr>
                <w:rFonts w:ascii="Sakkal Majalla" w:hAnsi="Sakkal Majalla"/>
                <w:sz w:val="34"/>
                <w:rtl/>
              </w:rPr>
              <w:t>"ما هي الاتّجاهات العامّة في بيانات المبيعات؟"</w:t>
            </w:r>
          </w:p>
        </w:tc>
      </w:tr>
      <w:tr w:rsidR="000D6231" w14:paraId="48DA6F85" w14:textId="77777777" w:rsidTr="000D6231">
        <w:tc>
          <w:tcPr>
            <w:tcW w:w="3762" w:type="dxa"/>
          </w:tcPr>
          <w:p w14:paraId="1BC2848B" w14:textId="5C52E3A7"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التحليل العميق وبناء النماذج التنبّؤيّة</w:t>
            </w:r>
          </w:p>
        </w:tc>
        <w:tc>
          <w:tcPr>
            <w:tcW w:w="2416" w:type="dxa"/>
          </w:tcPr>
          <w:p w14:paraId="10638DBC" w14:textId="435EBA44" w:rsidR="000D6231" w:rsidRPr="000D6231" w:rsidRDefault="00C43756" w:rsidP="009B65FE">
            <w:pPr>
              <w:rPr>
                <w:rFonts w:ascii="Sakkal Majalla" w:hAnsi="Sakkal Majalla"/>
                <w:b/>
                <w:bCs/>
                <w:sz w:val="34"/>
                <w:rtl/>
              </w:rPr>
            </w:pPr>
            <w:r w:rsidRPr="00C43756">
              <w:rPr>
                <w:rFonts w:ascii="Sakkal Majalla" w:hAnsi="Sakkal Majalla"/>
                <w:sz w:val="34"/>
              </w:rPr>
              <w:t>Google Colab</w:t>
            </w:r>
          </w:p>
        </w:tc>
        <w:tc>
          <w:tcPr>
            <w:tcW w:w="2951" w:type="dxa"/>
          </w:tcPr>
          <w:p w14:paraId="196EC078" w14:textId="689D17DB" w:rsidR="000D6231" w:rsidRPr="000D6231" w:rsidRDefault="00C43756" w:rsidP="009B65FE">
            <w:pPr>
              <w:rPr>
                <w:rFonts w:ascii="Sakkal Majalla" w:hAnsi="Sakkal Majalla"/>
                <w:b/>
                <w:bCs/>
                <w:sz w:val="34"/>
                <w:rtl/>
              </w:rPr>
            </w:pPr>
            <w:r w:rsidRPr="00C43756">
              <w:rPr>
                <w:rFonts w:ascii="Sakkal Majalla" w:hAnsi="Sakkal Majalla"/>
                <w:sz w:val="34"/>
                <w:rtl/>
              </w:rPr>
              <w:t>بناء نموذجٍ للتنبّؤ بمعدّلات التسرّب للعملاء (</w:t>
            </w:r>
            <w:r w:rsidRPr="00C43756">
              <w:rPr>
                <w:rFonts w:ascii="Sakkal Majalla" w:hAnsi="Sakkal Majalla"/>
                <w:sz w:val="34"/>
              </w:rPr>
              <w:t>Customer Churn</w:t>
            </w:r>
            <w:r w:rsidRPr="00C43756">
              <w:rPr>
                <w:rFonts w:ascii="Sakkal Majalla" w:hAnsi="Sakkal Majalla"/>
                <w:sz w:val="34"/>
                <w:rtl/>
              </w:rPr>
              <w:t>).</w:t>
            </w:r>
          </w:p>
        </w:tc>
      </w:tr>
      <w:tr w:rsidR="000D6231" w14:paraId="6A0DFBFF" w14:textId="77777777" w:rsidTr="000D6231">
        <w:tc>
          <w:tcPr>
            <w:tcW w:w="3762" w:type="dxa"/>
          </w:tcPr>
          <w:p w14:paraId="7EF5166E" w14:textId="391548D0"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إنشاء تقاريرَ للإدارة أو العملاء</w:t>
            </w:r>
          </w:p>
        </w:tc>
        <w:tc>
          <w:tcPr>
            <w:tcW w:w="2416" w:type="dxa"/>
          </w:tcPr>
          <w:p w14:paraId="1B6A875A" w14:textId="778B33C8" w:rsidR="000D6231" w:rsidRDefault="00C43756" w:rsidP="009B65FE">
            <w:pPr>
              <w:rPr>
                <w:rFonts w:ascii="Sakkal Majalla" w:hAnsi="Sakkal Majalla"/>
                <w:sz w:val="34"/>
                <w:rtl/>
              </w:rPr>
            </w:pPr>
            <w:r w:rsidRPr="00C43756">
              <w:rPr>
                <w:rFonts w:ascii="Sakkal Majalla" w:hAnsi="Sakkal Majalla"/>
                <w:sz w:val="34"/>
              </w:rPr>
              <w:t>Power BI</w:t>
            </w:r>
            <w:r w:rsidRPr="00C43756">
              <w:rPr>
                <w:rFonts w:ascii="Sakkal Majalla" w:hAnsi="Sakkal Majalla"/>
                <w:sz w:val="34"/>
                <w:rtl/>
              </w:rPr>
              <w:t xml:space="preserve"> أو </w:t>
            </w:r>
            <w:r w:rsidRPr="00C43756">
              <w:rPr>
                <w:rFonts w:ascii="Sakkal Majalla" w:hAnsi="Sakkal Majalla"/>
                <w:sz w:val="34"/>
              </w:rPr>
              <w:t>Tableau</w:t>
            </w:r>
          </w:p>
        </w:tc>
        <w:tc>
          <w:tcPr>
            <w:tcW w:w="2951" w:type="dxa"/>
          </w:tcPr>
          <w:p w14:paraId="4061267A" w14:textId="26536DD9" w:rsidR="000D6231" w:rsidRPr="000D6231" w:rsidRDefault="00C43756" w:rsidP="009B65FE">
            <w:pPr>
              <w:rPr>
                <w:rFonts w:ascii="Sakkal Majalla" w:hAnsi="Sakkal Majalla"/>
                <w:b/>
                <w:bCs/>
                <w:sz w:val="34"/>
                <w:rtl/>
              </w:rPr>
            </w:pPr>
            <w:r w:rsidRPr="00C43756">
              <w:rPr>
                <w:rFonts w:ascii="Sakkal Majalla" w:hAnsi="Sakkal Majalla"/>
                <w:sz w:val="34"/>
                <w:rtl/>
              </w:rPr>
              <w:t>تقريرٌ ربع سنويٍّ يُعرض على مجلس الإدارة.</w:t>
            </w:r>
          </w:p>
        </w:tc>
      </w:tr>
      <w:tr w:rsidR="000D6231" w14:paraId="1CA271EC" w14:textId="77777777" w:rsidTr="000D6231">
        <w:tc>
          <w:tcPr>
            <w:tcW w:w="3762" w:type="dxa"/>
          </w:tcPr>
          <w:p w14:paraId="35895222" w14:textId="0359157D"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التفاعل السريع مع البيانات بالأسئلة</w:t>
            </w:r>
          </w:p>
        </w:tc>
        <w:tc>
          <w:tcPr>
            <w:tcW w:w="2416" w:type="dxa"/>
          </w:tcPr>
          <w:p w14:paraId="7020BCCA" w14:textId="603E3DCC" w:rsidR="000D6231" w:rsidRDefault="00C43756" w:rsidP="009B65FE">
            <w:pPr>
              <w:rPr>
                <w:rFonts w:ascii="Sakkal Majalla" w:hAnsi="Sakkal Majalla"/>
                <w:sz w:val="34"/>
                <w:rtl/>
              </w:rPr>
            </w:pPr>
            <w:r w:rsidRPr="00C43756">
              <w:rPr>
                <w:rFonts w:ascii="Sakkal Majalla" w:hAnsi="Sakkal Majalla"/>
                <w:sz w:val="34"/>
              </w:rPr>
              <w:t>ChatGPT</w:t>
            </w:r>
            <w:r w:rsidRPr="00C43756">
              <w:rPr>
                <w:rFonts w:ascii="Sakkal Majalla" w:hAnsi="Sakkal Majalla"/>
                <w:sz w:val="34"/>
                <w:rtl/>
              </w:rPr>
              <w:t xml:space="preserve"> (مع تقنيّات </w:t>
            </w:r>
            <w:r w:rsidRPr="00C43756">
              <w:rPr>
                <w:rFonts w:ascii="Sakkal Majalla" w:hAnsi="Sakkal Majalla"/>
                <w:sz w:val="34"/>
              </w:rPr>
              <w:t>Code Interpreter</w:t>
            </w:r>
            <w:r w:rsidRPr="00C43756">
              <w:rPr>
                <w:rFonts w:ascii="Sakkal Majalla" w:hAnsi="Sakkal Majalla"/>
                <w:sz w:val="34"/>
                <w:rtl/>
              </w:rPr>
              <w:t xml:space="preserve">) أو ميّزات الأسئلة في </w:t>
            </w:r>
            <w:r w:rsidRPr="00C43756">
              <w:rPr>
                <w:rFonts w:ascii="Sakkal Majalla" w:hAnsi="Sakkal Majalla"/>
                <w:sz w:val="34"/>
              </w:rPr>
              <w:t>Power BI/Tableau</w:t>
            </w:r>
            <w:r w:rsidRPr="00C43756">
              <w:rPr>
                <w:rFonts w:ascii="Sakkal Majalla" w:hAnsi="Sakkal Majalla"/>
                <w:sz w:val="34"/>
                <w:rtl/>
              </w:rPr>
              <w:t>.</w:t>
            </w:r>
          </w:p>
        </w:tc>
        <w:tc>
          <w:tcPr>
            <w:tcW w:w="2951" w:type="dxa"/>
          </w:tcPr>
          <w:p w14:paraId="5A3ACB9F" w14:textId="220915E7" w:rsidR="000D6231" w:rsidRPr="000D6231" w:rsidRDefault="00C43756" w:rsidP="009B65FE">
            <w:pPr>
              <w:rPr>
                <w:rFonts w:ascii="Sakkal Majalla" w:hAnsi="Sakkal Majalla"/>
                <w:b/>
                <w:bCs/>
                <w:sz w:val="34"/>
                <w:rtl/>
              </w:rPr>
            </w:pPr>
            <w:r w:rsidRPr="00C43756">
              <w:rPr>
                <w:rFonts w:ascii="Sakkal Majalla" w:hAnsi="Sakkal Majalla"/>
                <w:sz w:val="34"/>
                <w:rtl/>
              </w:rPr>
              <w:t>"كم كانت المبيعات في الربع الثاني مقارنةً بالأوّل؟"</w:t>
            </w:r>
          </w:p>
        </w:tc>
      </w:tr>
    </w:tbl>
    <w:p w14:paraId="3E4A7168" w14:textId="77777777" w:rsidR="000D6231" w:rsidRPr="000D6231" w:rsidRDefault="000D6231" w:rsidP="00BE04A9">
      <w:pPr>
        <w:rPr>
          <w:rFonts w:ascii="Sakkal Majalla" w:hAnsi="Sakkal Majalla"/>
          <w:b/>
          <w:bCs/>
          <w:color w:val="C00000"/>
          <w:sz w:val="34"/>
        </w:rPr>
      </w:pPr>
    </w:p>
    <w:p w14:paraId="2881FA58" w14:textId="05228CA2" w:rsidR="00C43756" w:rsidRDefault="00BE04A9" w:rsidP="00C43756">
      <w:pPr>
        <w:keepNext/>
        <w:pageBreakBefore/>
        <w:rPr>
          <w:rFonts w:ascii="Sakkal Majalla" w:hAnsi="Sakkal Majalla"/>
          <w:b/>
          <w:bCs/>
          <w:color w:val="C00000"/>
          <w:sz w:val="34"/>
          <w:rtl/>
        </w:rPr>
      </w:pPr>
      <w:r w:rsidRPr="00C43756">
        <w:rPr>
          <w:rFonts w:ascii="Sakkal Majalla" w:hAnsi="Sakkal Majalla"/>
          <w:b/>
          <w:bCs/>
          <w:color w:val="C00000"/>
          <w:sz w:val="34"/>
          <w:rtl/>
        </w:rPr>
        <w:lastRenderedPageBreak/>
        <w:t>المعيار الثالث: حجم البيانات</w:t>
      </w:r>
    </w:p>
    <w:tbl>
      <w:tblPr>
        <w:tblStyle w:val="a6"/>
        <w:bidiVisual/>
        <w:tblW w:w="9129" w:type="dxa"/>
        <w:tblLook w:val="04A0" w:firstRow="1" w:lastRow="0" w:firstColumn="1" w:lastColumn="0" w:noHBand="0" w:noVBand="1"/>
      </w:tblPr>
      <w:tblGrid>
        <w:gridCol w:w="4586"/>
        <w:gridCol w:w="4543"/>
      </w:tblGrid>
      <w:tr w:rsidR="00C43756" w:rsidRPr="00C43756" w14:paraId="74F4AAEE" w14:textId="77777777" w:rsidTr="00C43756">
        <w:tc>
          <w:tcPr>
            <w:tcW w:w="4586" w:type="dxa"/>
            <w:shd w:val="clear" w:color="auto" w:fill="BFBFBF" w:themeFill="background1" w:themeFillShade="BF"/>
            <w:vAlign w:val="center"/>
          </w:tcPr>
          <w:p w14:paraId="7D24B13E" w14:textId="77777777" w:rsidR="00C43756" w:rsidRPr="00C43756" w:rsidRDefault="00C43756" w:rsidP="00C43756">
            <w:pPr>
              <w:jc w:val="center"/>
              <w:rPr>
                <w:rFonts w:ascii="Adobe Arabic" w:hAnsi="Adobe Arabic" w:cs="Adobe Arabic"/>
                <w:b/>
                <w:bCs/>
                <w:color w:val="008080"/>
                <w:sz w:val="36"/>
                <w:szCs w:val="36"/>
                <w:rtl/>
              </w:rPr>
            </w:pPr>
          </w:p>
        </w:tc>
        <w:tc>
          <w:tcPr>
            <w:tcW w:w="4543" w:type="dxa"/>
            <w:shd w:val="clear" w:color="auto" w:fill="BFBFBF" w:themeFill="background1" w:themeFillShade="BF"/>
          </w:tcPr>
          <w:p w14:paraId="03B0A1FF" w14:textId="1D175774" w:rsidR="00C43756" w:rsidRPr="00C43756" w:rsidRDefault="00C43756" w:rsidP="00C43756">
            <w:pPr>
              <w:jc w:val="center"/>
              <w:rPr>
                <w:rFonts w:ascii="Adobe Arabic" w:hAnsi="Adobe Arabic" w:cs="Adobe Arabic"/>
                <w:b/>
                <w:bCs/>
                <w:color w:val="008080"/>
                <w:sz w:val="36"/>
                <w:szCs w:val="36"/>
                <w:rtl/>
              </w:rPr>
            </w:pPr>
            <w:r w:rsidRPr="00C43756">
              <w:rPr>
                <w:rFonts w:ascii="Adobe Arabic" w:hAnsi="Adobe Arabic" w:cs="Adobe Arabic"/>
                <w:b/>
                <w:bCs/>
                <w:color w:val="008080"/>
                <w:sz w:val="36"/>
                <w:szCs w:val="36"/>
                <w:rtl/>
              </w:rPr>
              <w:t>الخيار الأفضل</w:t>
            </w:r>
          </w:p>
        </w:tc>
      </w:tr>
      <w:tr w:rsidR="00C43756" w14:paraId="5B5C3876" w14:textId="77777777" w:rsidTr="00C43756">
        <w:tc>
          <w:tcPr>
            <w:tcW w:w="4586" w:type="dxa"/>
            <w:vAlign w:val="center"/>
          </w:tcPr>
          <w:p w14:paraId="694E6E02" w14:textId="6EEFF7F2"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صغيرة إلى متوسّطة (آلاف الصفوف)</w:t>
            </w:r>
          </w:p>
        </w:tc>
        <w:tc>
          <w:tcPr>
            <w:tcW w:w="4543" w:type="dxa"/>
          </w:tcPr>
          <w:p w14:paraId="00DF452E" w14:textId="24FC8A51" w:rsidR="00C43756" w:rsidRPr="00C43756" w:rsidRDefault="00C43756" w:rsidP="00C43756">
            <w:pPr>
              <w:rPr>
                <w:rFonts w:ascii="Sakkal Majalla" w:hAnsi="Sakkal Majalla"/>
                <w:sz w:val="34"/>
                <w:rtl/>
              </w:rPr>
            </w:pPr>
            <w:r w:rsidRPr="00C43756">
              <w:rPr>
                <w:rFonts w:ascii="Sakkal Majalla" w:hAnsi="Sakkal Majalla"/>
                <w:sz w:val="34"/>
                <w:rtl/>
              </w:rPr>
              <w:t>جميع الأدوات مناسبةٌ، الاختيار يعتمد على المعايير الأخرى.</w:t>
            </w:r>
          </w:p>
        </w:tc>
      </w:tr>
      <w:tr w:rsidR="00C43756" w14:paraId="0535584E" w14:textId="77777777" w:rsidTr="00C43756">
        <w:tc>
          <w:tcPr>
            <w:tcW w:w="4586" w:type="dxa"/>
            <w:vAlign w:val="center"/>
          </w:tcPr>
          <w:p w14:paraId="7BEEEBD4" w14:textId="75069F9F"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كبيرة (ملايين الصفوف)</w:t>
            </w:r>
          </w:p>
        </w:tc>
        <w:tc>
          <w:tcPr>
            <w:tcW w:w="4543" w:type="dxa"/>
          </w:tcPr>
          <w:p w14:paraId="6EA7D44C" w14:textId="77777777" w:rsidR="00C43756" w:rsidRPr="00BE04A9" w:rsidRDefault="00C43756" w:rsidP="00C43756">
            <w:pPr>
              <w:rPr>
                <w:rFonts w:ascii="Sakkal Majalla" w:hAnsi="Sakkal Majalla"/>
                <w:sz w:val="34"/>
              </w:rPr>
            </w:pPr>
            <w:r w:rsidRPr="00BE04A9">
              <w:rPr>
                <w:rFonts w:ascii="Sakkal Majalla" w:hAnsi="Sakkal Majalla"/>
                <w:sz w:val="34"/>
              </w:rPr>
              <w:t>Power BI</w:t>
            </w:r>
            <w:r w:rsidRPr="00BE04A9">
              <w:rPr>
                <w:rFonts w:ascii="Sakkal Majalla" w:hAnsi="Sakkal Majalla"/>
                <w:sz w:val="34"/>
                <w:rtl/>
              </w:rPr>
              <w:t xml:space="preserve"> (مع الاتّصال بقواعد البيانات) أو </w:t>
            </w:r>
            <w:r w:rsidRPr="00BE04A9">
              <w:rPr>
                <w:rFonts w:ascii="Sakkal Majalla" w:hAnsi="Sakkal Majalla"/>
                <w:sz w:val="34"/>
              </w:rPr>
              <w:t>Google Colab</w:t>
            </w:r>
            <w:r w:rsidRPr="00BE04A9">
              <w:rPr>
                <w:rFonts w:ascii="Sakkal Majalla" w:hAnsi="Sakkal Majalla"/>
                <w:sz w:val="34"/>
                <w:rtl/>
              </w:rPr>
              <w:t xml:space="preserve"> (باستخدام معالجةٍ موزّعةٍ).</w:t>
            </w:r>
          </w:p>
          <w:p w14:paraId="17DA2E30" w14:textId="6CCE5F5D" w:rsidR="00C43756" w:rsidRPr="00C43756" w:rsidRDefault="00C43756" w:rsidP="00C43756">
            <w:pPr>
              <w:rPr>
                <w:rFonts w:ascii="Sakkal Majalla" w:hAnsi="Sakkal Majalla"/>
                <w:b/>
                <w:bCs/>
                <w:sz w:val="34"/>
                <w:rtl/>
              </w:rPr>
            </w:pPr>
            <w:r w:rsidRPr="00C43756">
              <w:rPr>
                <w:rFonts w:ascii="Sakkal Majalla" w:hAnsi="Sakkal Majalla"/>
                <w:sz w:val="34"/>
              </w:rPr>
              <w:t>ChatGPT</w:t>
            </w:r>
            <w:r w:rsidRPr="00BE04A9">
              <w:rPr>
                <w:rFonts w:ascii="Sakkal Majalla" w:hAnsi="Sakkal Majalla"/>
                <w:b/>
                <w:bCs/>
                <w:sz w:val="34"/>
                <w:rtl/>
              </w:rPr>
              <w:t xml:space="preserve">: </w:t>
            </w:r>
            <w:r w:rsidRPr="00BE04A9">
              <w:rPr>
                <w:rFonts w:ascii="Sakkal Majalla" w:hAnsi="Sakkal Majalla"/>
                <w:sz w:val="34"/>
                <w:rtl/>
              </w:rPr>
              <w:t>محدودٌ في حجم البيانات التي يمكن معالجتها مباشرةً.</w:t>
            </w:r>
          </w:p>
        </w:tc>
      </w:tr>
      <w:tr w:rsidR="00C43756" w14:paraId="206DE642" w14:textId="77777777" w:rsidTr="00C43756">
        <w:tc>
          <w:tcPr>
            <w:tcW w:w="4586" w:type="dxa"/>
            <w:vAlign w:val="center"/>
          </w:tcPr>
          <w:p w14:paraId="6A895BA9" w14:textId="16EEA50C"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ضخمة (</w:t>
            </w:r>
            <w:r w:rsidRPr="00C43756">
              <w:rPr>
                <w:rFonts w:ascii="Adobe Arabic" w:hAnsi="Adobe Arabic" w:cs="Adobe Arabic"/>
                <w:b/>
                <w:bCs/>
                <w:sz w:val="36"/>
                <w:szCs w:val="36"/>
              </w:rPr>
              <w:t>Big Data</w:t>
            </w:r>
            <w:r w:rsidRPr="00C43756">
              <w:rPr>
                <w:rFonts w:ascii="Adobe Arabic" w:hAnsi="Adobe Arabic" w:cs="Adobe Arabic"/>
                <w:b/>
                <w:bCs/>
                <w:sz w:val="36"/>
                <w:szCs w:val="36"/>
                <w:rtl/>
              </w:rPr>
              <w:t>)</w:t>
            </w:r>
          </w:p>
        </w:tc>
        <w:tc>
          <w:tcPr>
            <w:tcW w:w="4543" w:type="dxa"/>
          </w:tcPr>
          <w:p w14:paraId="328E4C7E" w14:textId="2D1DF65F" w:rsidR="00C43756" w:rsidRDefault="00C43756" w:rsidP="00C43756">
            <w:pPr>
              <w:rPr>
                <w:rFonts w:ascii="Sakkal Majalla" w:hAnsi="Sakkal Majalla"/>
                <w:b/>
                <w:bCs/>
                <w:color w:val="C00000"/>
                <w:sz w:val="34"/>
                <w:rtl/>
              </w:rPr>
            </w:pPr>
            <w:r w:rsidRPr="00BE04A9">
              <w:rPr>
                <w:rFonts w:ascii="Sakkal Majalla" w:hAnsi="Sakkal Majalla"/>
                <w:sz w:val="34"/>
              </w:rPr>
              <w:t>Google Colab</w:t>
            </w:r>
            <w:r w:rsidRPr="00BE04A9">
              <w:rPr>
                <w:rFonts w:ascii="Sakkal Majalla" w:hAnsi="Sakkal Majalla"/>
                <w:sz w:val="34"/>
                <w:rtl/>
              </w:rPr>
              <w:t xml:space="preserve"> مع تكاملٍ مع خدمات السحابة (</w:t>
            </w:r>
            <w:r w:rsidRPr="00BE04A9">
              <w:rPr>
                <w:rFonts w:ascii="Sakkal Majalla" w:hAnsi="Sakkal Majalla"/>
                <w:sz w:val="34"/>
              </w:rPr>
              <w:t>Google BigQuery</w:t>
            </w:r>
            <w:r w:rsidRPr="00BE04A9">
              <w:rPr>
                <w:rFonts w:ascii="Sakkal Majalla" w:hAnsi="Sakkal Majalla"/>
                <w:sz w:val="34"/>
                <w:rtl/>
              </w:rPr>
              <w:t xml:space="preserve">، </w:t>
            </w:r>
            <w:r w:rsidRPr="00BE04A9">
              <w:rPr>
                <w:rFonts w:ascii="Sakkal Majalla" w:hAnsi="Sakkal Majalla"/>
                <w:sz w:val="34"/>
              </w:rPr>
              <w:t>AWS</w:t>
            </w:r>
            <w:r w:rsidRPr="00BE04A9">
              <w:rPr>
                <w:rFonts w:ascii="Sakkal Majalla" w:hAnsi="Sakkal Majalla"/>
                <w:sz w:val="34"/>
                <w:rtl/>
              </w:rPr>
              <w:t>).</w:t>
            </w:r>
          </w:p>
        </w:tc>
      </w:tr>
    </w:tbl>
    <w:p w14:paraId="70AD56DE" w14:textId="77777777" w:rsidR="00C43756" w:rsidRPr="00C43756" w:rsidRDefault="00C43756" w:rsidP="00C43756">
      <w:pPr>
        <w:rPr>
          <w:rFonts w:ascii="Sakkal Majalla" w:hAnsi="Sakkal Majalla"/>
          <w:b/>
          <w:bCs/>
          <w:color w:val="C00000"/>
          <w:sz w:val="34"/>
        </w:rPr>
      </w:pPr>
    </w:p>
    <w:p w14:paraId="296A9A13" w14:textId="79A59C1F" w:rsidR="00C43756" w:rsidRDefault="00BE04A9" w:rsidP="00C43756">
      <w:pPr>
        <w:rPr>
          <w:rFonts w:ascii="Sakkal Majalla" w:hAnsi="Sakkal Majalla"/>
          <w:b/>
          <w:bCs/>
          <w:color w:val="C00000"/>
          <w:sz w:val="34"/>
          <w:rtl/>
        </w:rPr>
      </w:pPr>
      <w:r w:rsidRPr="00C43756">
        <w:rPr>
          <w:rFonts w:ascii="Sakkal Majalla" w:hAnsi="Sakkal Majalla"/>
          <w:b/>
          <w:bCs/>
          <w:color w:val="C00000"/>
          <w:sz w:val="34"/>
          <w:rtl/>
        </w:rPr>
        <w:t>المعيار الرابع: الميزانيّة والموارد المتاحة</w:t>
      </w:r>
    </w:p>
    <w:tbl>
      <w:tblPr>
        <w:tblStyle w:val="a6"/>
        <w:bidiVisual/>
        <w:tblW w:w="0" w:type="auto"/>
        <w:tblLook w:val="04A0" w:firstRow="1" w:lastRow="0" w:firstColumn="1" w:lastColumn="0" w:noHBand="0" w:noVBand="1"/>
      </w:tblPr>
      <w:tblGrid>
        <w:gridCol w:w="4508"/>
        <w:gridCol w:w="4508"/>
      </w:tblGrid>
      <w:tr w:rsidR="00C43756" w14:paraId="5E437FD5" w14:textId="77777777" w:rsidTr="00C43756">
        <w:tc>
          <w:tcPr>
            <w:tcW w:w="4508" w:type="dxa"/>
            <w:shd w:val="clear" w:color="auto" w:fill="BFBFBF" w:themeFill="background1" w:themeFillShade="BF"/>
          </w:tcPr>
          <w:p w14:paraId="43A09109" w14:textId="77777777" w:rsidR="00C43756" w:rsidRDefault="00C43756" w:rsidP="00C43756">
            <w:pPr>
              <w:jc w:val="center"/>
              <w:rPr>
                <w:rFonts w:ascii="Sakkal Majalla" w:hAnsi="Sakkal Majalla"/>
                <w:b/>
                <w:bCs/>
                <w:color w:val="C00000"/>
                <w:sz w:val="34"/>
                <w:rtl/>
              </w:rPr>
            </w:pPr>
          </w:p>
        </w:tc>
        <w:tc>
          <w:tcPr>
            <w:tcW w:w="4508" w:type="dxa"/>
            <w:shd w:val="clear" w:color="auto" w:fill="BFBFBF" w:themeFill="background1" w:themeFillShade="BF"/>
          </w:tcPr>
          <w:p w14:paraId="01E8E26F" w14:textId="4A6BE2F5" w:rsidR="00C43756" w:rsidRDefault="00C43756" w:rsidP="00C43756">
            <w:pPr>
              <w:jc w:val="center"/>
              <w:rPr>
                <w:rFonts w:ascii="Sakkal Majalla" w:hAnsi="Sakkal Majalla"/>
                <w:b/>
                <w:bCs/>
                <w:color w:val="C00000"/>
                <w:sz w:val="34"/>
                <w:rtl/>
              </w:rPr>
            </w:pPr>
            <w:r w:rsidRPr="00C43756">
              <w:rPr>
                <w:rFonts w:ascii="Adobe Arabic" w:hAnsi="Adobe Arabic" w:cs="Adobe Arabic"/>
                <w:b/>
                <w:bCs/>
                <w:color w:val="008080"/>
                <w:sz w:val="36"/>
                <w:szCs w:val="36"/>
                <w:rtl/>
              </w:rPr>
              <w:t>الخيار الأفضل</w:t>
            </w:r>
          </w:p>
        </w:tc>
      </w:tr>
      <w:tr w:rsidR="00C43756" w14:paraId="640B164B" w14:textId="77777777" w:rsidTr="00C43756">
        <w:tc>
          <w:tcPr>
            <w:tcW w:w="4508" w:type="dxa"/>
          </w:tcPr>
          <w:p w14:paraId="5E8C0178" w14:textId="1E82862F" w:rsidR="00C43756" w:rsidRPr="00C43756" w:rsidRDefault="00C43756" w:rsidP="00C43756">
            <w:pPr>
              <w:rPr>
                <w:rFonts w:ascii="Sakkal Majalla" w:hAnsi="Sakkal Majalla"/>
                <w:b/>
                <w:bCs/>
                <w:sz w:val="34"/>
                <w:rtl/>
              </w:rPr>
            </w:pPr>
            <w:r w:rsidRPr="00BE04A9">
              <w:rPr>
                <w:rFonts w:ascii="Sakkal Majalla" w:hAnsi="Sakkal Majalla"/>
                <w:b/>
                <w:bCs/>
                <w:sz w:val="34"/>
                <w:rtl/>
              </w:rPr>
              <w:t>ميزانيّةٌ محدودةٌ أو معدومةٌ</w:t>
            </w:r>
          </w:p>
        </w:tc>
        <w:tc>
          <w:tcPr>
            <w:tcW w:w="4508" w:type="dxa"/>
          </w:tcPr>
          <w:p w14:paraId="1606BBC6" w14:textId="77777777" w:rsidR="00C43756" w:rsidRDefault="00466533" w:rsidP="00C43756">
            <w:pPr>
              <w:rPr>
                <w:rFonts w:ascii="Sakkal Majalla" w:hAnsi="Sakkal Majalla"/>
                <w:sz w:val="34"/>
                <w:rtl/>
              </w:rPr>
            </w:pPr>
            <w:r w:rsidRPr="00BE04A9">
              <w:rPr>
                <w:rFonts w:ascii="Sakkal Majalla" w:hAnsi="Sakkal Majalla"/>
                <w:sz w:val="34"/>
              </w:rPr>
              <w:t>Google Colab</w:t>
            </w:r>
            <w:r w:rsidRPr="00BE04A9">
              <w:rPr>
                <w:rFonts w:ascii="Sakkal Majalla" w:hAnsi="Sakkal Majalla"/>
                <w:sz w:val="34"/>
                <w:rtl/>
              </w:rPr>
              <w:t xml:space="preserve"> (مجّانيٌّ بالكامل) أو النسخ المجّانيّة من </w:t>
            </w:r>
            <w:r w:rsidRPr="00BE04A9">
              <w:rPr>
                <w:rFonts w:ascii="Sakkal Majalla" w:hAnsi="Sakkal Majalla"/>
                <w:sz w:val="34"/>
              </w:rPr>
              <w:t>Power BI</w:t>
            </w:r>
            <w:r w:rsidRPr="00BE04A9">
              <w:rPr>
                <w:rFonts w:ascii="Sakkal Majalla" w:hAnsi="Sakkal Majalla"/>
                <w:sz w:val="34"/>
                <w:rtl/>
              </w:rPr>
              <w:t xml:space="preserve"> و </w:t>
            </w:r>
            <w:r w:rsidRPr="00BE04A9">
              <w:rPr>
                <w:rFonts w:ascii="Sakkal Majalla" w:hAnsi="Sakkal Majalla"/>
                <w:sz w:val="34"/>
              </w:rPr>
              <w:t>Tableau</w:t>
            </w:r>
            <w:r w:rsidRPr="00BE04A9">
              <w:rPr>
                <w:rFonts w:ascii="Sakkal Majalla" w:hAnsi="Sakkal Majalla"/>
                <w:sz w:val="34"/>
                <w:rtl/>
              </w:rPr>
              <w:t>.</w:t>
            </w:r>
          </w:p>
          <w:p w14:paraId="3C214970" w14:textId="5B037497" w:rsidR="00466533" w:rsidRPr="00466533" w:rsidRDefault="00466533" w:rsidP="00466533">
            <w:pPr>
              <w:rPr>
                <w:rFonts w:ascii="Sakkal Majalla" w:hAnsi="Sakkal Majalla"/>
                <w:b/>
                <w:bCs/>
                <w:sz w:val="34"/>
                <w:rtl/>
              </w:rPr>
            </w:pPr>
            <w:r w:rsidRPr="00466533">
              <w:rPr>
                <w:rFonts w:ascii="Sakkal Majalla" w:hAnsi="Sakkal Majalla"/>
                <w:sz w:val="34"/>
              </w:rPr>
              <w:t>ChatGPT</w:t>
            </w:r>
            <w:r w:rsidRPr="00466533">
              <w:rPr>
                <w:rFonts w:ascii="Sakkal Majalla" w:hAnsi="Sakkal Majalla"/>
                <w:sz w:val="34"/>
                <w:rtl/>
              </w:rPr>
              <w:t>:</w:t>
            </w:r>
            <w:r w:rsidRPr="00BE04A9">
              <w:rPr>
                <w:rFonts w:ascii="Sakkal Majalla" w:hAnsi="Sakkal Majalla"/>
                <w:b/>
                <w:bCs/>
                <w:sz w:val="34"/>
                <w:rtl/>
              </w:rPr>
              <w:t xml:space="preserve"> </w:t>
            </w:r>
            <w:r w:rsidRPr="00BE04A9">
              <w:rPr>
                <w:rFonts w:ascii="Sakkal Majalla" w:hAnsi="Sakkal Majalla"/>
                <w:sz w:val="34"/>
                <w:rtl/>
              </w:rPr>
              <w:t>النسخة المجّانيّة محدودةٌ، والنسخة المدفوعة بتكلفةٍ معقولةٍ.</w:t>
            </w:r>
          </w:p>
        </w:tc>
      </w:tr>
      <w:tr w:rsidR="00C43756" w14:paraId="72FB6A99" w14:textId="77777777" w:rsidTr="00C43756">
        <w:tc>
          <w:tcPr>
            <w:tcW w:w="4508" w:type="dxa"/>
          </w:tcPr>
          <w:p w14:paraId="18631576" w14:textId="1FB3579A" w:rsidR="00C43756" w:rsidRPr="00C43756" w:rsidRDefault="00C43756" w:rsidP="00C43756">
            <w:pPr>
              <w:rPr>
                <w:rFonts w:ascii="Sakkal Majalla" w:hAnsi="Sakkal Majalla"/>
                <w:b/>
                <w:bCs/>
                <w:sz w:val="34"/>
                <w:rtl/>
              </w:rPr>
            </w:pPr>
            <w:r w:rsidRPr="00BE04A9">
              <w:rPr>
                <w:rFonts w:ascii="Sakkal Majalla" w:hAnsi="Sakkal Majalla"/>
                <w:b/>
                <w:bCs/>
                <w:sz w:val="34"/>
                <w:rtl/>
              </w:rPr>
              <w:t>ميزانيّةٌ متوسّطةٌ إلى كبيرةٌ</w:t>
            </w:r>
          </w:p>
        </w:tc>
        <w:tc>
          <w:tcPr>
            <w:tcW w:w="4508" w:type="dxa"/>
          </w:tcPr>
          <w:p w14:paraId="01C3781B" w14:textId="77777777" w:rsidR="00466533" w:rsidRPr="00466533" w:rsidRDefault="00466533" w:rsidP="00466533">
            <w:pPr>
              <w:rPr>
                <w:rFonts w:ascii="Sakkal Majalla" w:hAnsi="Sakkal Majalla"/>
                <w:sz w:val="34"/>
              </w:rPr>
            </w:pPr>
            <w:r w:rsidRPr="00466533">
              <w:rPr>
                <w:rFonts w:ascii="Sakkal Majalla" w:hAnsi="Sakkal Majalla"/>
                <w:sz w:val="34"/>
              </w:rPr>
              <w:t>Power BI Pro</w:t>
            </w:r>
            <w:r w:rsidRPr="00466533">
              <w:rPr>
                <w:rFonts w:ascii="Sakkal Majalla" w:hAnsi="Sakkal Majalla"/>
                <w:sz w:val="34"/>
                <w:rtl/>
              </w:rPr>
              <w:t xml:space="preserve"> أو </w:t>
            </w:r>
            <w:r w:rsidRPr="00466533">
              <w:rPr>
                <w:rFonts w:ascii="Sakkal Majalla" w:hAnsi="Sakkal Majalla"/>
                <w:sz w:val="34"/>
              </w:rPr>
              <w:t>Tableau</w:t>
            </w:r>
            <w:r w:rsidRPr="00466533">
              <w:rPr>
                <w:rFonts w:ascii="Sakkal Majalla" w:hAnsi="Sakkal Majalla"/>
                <w:sz w:val="34"/>
                <w:rtl/>
              </w:rPr>
              <w:t xml:space="preserve"> للمؤسّسات توفّر ميّزاتٍ احترافيّةً بتكلفةٍ مقبولةٍ.</w:t>
            </w:r>
          </w:p>
          <w:p w14:paraId="2C3B1E05" w14:textId="3A8A8DCC" w:rsidR="00C43756" w:rsidRPr="00466533" w:rsidRDefault="00466533" w:rsidP="00466533">
            <w:pPr>
              <w:rPr>
                <w:rFonts w:ascii="Sakkal Majalla" w:hAnsi="Sakkal Majalla"/>
                <w:sz w:val="34"/>
                <w:rtl/>
              </w:rPr>
            </w:pPr>
            <w:r w:rsidRPr="00466533">
              <w:rPr>
                <w:rFonts w:ascii="Sakkal Majalla" w:hAnsi="Sakkal Majalla"/>
                <w:sz w:val="34"/>
              </w:rPr>
              <w:t>ChatGPT Plus</w:t>
            </w:r>
            <w:r w:rsidRPr="00466533">
              <w:rPr>
                <w:rFonts w:ascii="Sakkal Majalla" w:hAnsi="Sakkal Majalla"/>
                <w:sz w:val="34"/>
                <w:rtl/>
              </w:rPr>
              <w:t xml:space="preserve"> للاستخدام الفردي بـ 20 دولاراً شهريّاً.</w:t>
            </w:r>
          </w:p>
        </w:tc>
      </w:tr>
    </w:tbl>
    <w:p w14:paraId="39A39AB4" w14:textId="77777777" w:rsidR="00C43756" w:rsidRPr="00C43756" w:rsidRDefault="00C43756" w:rsidP="00C43756">
      <w:pPr>
        <w:rPr>
          <w:rFonts w:ascii="Sakkal Majalla" w:hAnsi="Sakkal Majalla"/>
          <w:b/>
          <w:bCs/>
          <w:color w:val="C00000"/>
          <w:sz w:val="34"/>
        </w:rPr>
      </w:pPr>
    </w:p>
    <w:p w14:paraId="2D469559" w14:textId="77777777" w:rsidR="00BE04A9" w:rsidRDefault="00BE04A9" w:rsidP="00466533">
      <w:pPr>
        <w:keepNext/>
        <w:pageBreakBefore/>
        <w:rPr>
          <w:rFonts w:ascii="Sakkal Majalla" w:hAnsi="Sakkal Majalla"/>
          <w:b/>
          <w:bCs/>
          <w:color w:val="C00000"/>
          <w:sz w:val="34"/>
          <w:rtl/>
        </w:rPr>
      </w:pPr>
      <w:r w:rsidRPr="00466533">
        <w:rPr>
          <w:rFonts w:ascii="Sakkal Majalla" w:hAnsi="Sakkal Majalla"/>
          <w:b/>
          <w:bCs/>
          <w:color w:val="C00000"/>
          <w:sz w:val="34"/>
          <w:rtl/>
        </w:rPr>
        <w:lastRenderedPageBreak/>
        <w:t>المعيار الخامس: المهارات والخبرات</w:t>
      </w:r>
    </w:p>
    <w:tbl>
      <w:tblPr>
        <w:tblStyle w:val="a6"/>
        <w:bidiVisual/>
        <w:tblW w:w="9129" w:type="dxa"/>
        <w:tblLook w:val="04A0" w:firstRow="1" w:lastRow="0" w:firstColumn="1" w:lastColumn="0" w:noHBand="0" w:noVBand="1"/>
      </w:tblPr>
      <w:tblGrid>
        <w:gridCol w:w="4586"/>
        <w:gridCol w:w="4543"/>
      </w:tblGrid>
      <w:tr w:rsidR="00466533" w:rsidRPr="00C43756" w14:paraId="350C264E" w14:textId="77777777" w:rsidTr="009B65FE">
        <w:tc>
          <w:tcPr>
            <w:tcW w:w="4586" w:type="dxa"/>
            <w:shd w:val="clear" w:color="auto" w:fill="BFBFBF" w:themeFill="background1" w:themeFillShade="BF"/>
            <w:vAlign w:val="center"/>
          </w:tcPr>
          <w:p w14:paraId="29F2D791" w14:textId="77777777" w:rsidR="00466533" w:rsidRPr="00C43756" w:rsidRDefault="00466533" w:rsidP="009B65FE">
            <w:pPr>
              <w:jc w:val="center"/>
              <w:rPr>
                <w:rFonts w:ascii="Adobe Arabic" w:hAnsi="Adobe Arabic" w:cs="Adobe Arabic"/>
                <w:b/>
                <w:bCs/>
                <w:color w:val="008080"/>
                <w:sz w:val="36"/>
                <w:szCs w:val="36"/>
                <w:rtl/>
              </w:rPr>
            </w:pPr>
          </w:p>
        </w:tc>
        <w:tc>
          <w:tcPr>
            <w:tcW w:w="4543" w:type="dxa"/>
            <w:shd w:val="clear" w:color="auto" w:fill="BFBFBF" w:themeFill="background1" w:themeFillShade="BF"/>
          </w:tcPr>
          <w:p w14:paraId="64448E18" w14:textId="77777777" w:rsidR="00466533" w:rsidRPr="00C43756" w:rsidRDefault="00466533" w:rsidP="009B65FE">
            <w:pPr>
              <w:jc w:val="center"/>
              <w:rPr>
                <w:rFonts w:ascii="Adobe Arabic" w:hAnsi="Adobe Arabic" w:cs="Adobe Arabic"/>
                <w:b/>
                <w:bCs/>
                <w:color w:val="008080"/>
                <w:sz w:val="36"/>
                <w:szCs w:val="36"/>
                <w:rtl/>
              </w:rPr>
            </w:pPr>
            <w:r w:rsidRPr="00C43756">
              <w:rPr>
                <w:rFonts w:ascii="Adobe Arabic" w:hAnsi="Adobe Arabic" w:cs="Adobe Arabic"/>
                <w:b/>
                <w:bCs/>
                <w:color w:val="008080"/>
                <w:sz w:val="36"/>
                <w:szCs w:val="36"/>
                <w:rtl/>
              </w:rPr>
              <w:t>الخيار الأفضل</w:t>
            </w:r>
          </w:p>
        </w:tc>
      </w:tr>
      <w:tr w:rsidR="00466533" w14:paraId="254E7EE5" w14:textId="77777777" w:rsidTr="009B65FE">
        <w:tc>
          <w:tcPr>
            <w:tcW w:w="4586" w:type="dxa"/>
            <w:vAlign w:val="center"/>
          </w:tcPr>
          <w:p w14:paraId="2E265448" w14:textId="0ADB9B36"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لا توجد خبرةٌ برمجيّةٌ</w:t>
            </w:r>
          </w:p>
        </w:tc>
        <w:tc>
          <w:tcPr>
            <w:tcW w:w="4543" w:type="dxa"/>
          </w:tcPr>
          <w:p w14:paraId="0F7C0EBF" w14:textId="06DDCE8A" w:rsidR="00466533" w:rsidRPr="00C43756" w:rsidRDefault="00466533" w:rsidP="009B65FE">
            <w:pPr>
              <w:rPr>
                <w:rFonts w:ascii="Sakkal Majalla" w:hAnsi="Sakkal Majalla"/>
                <w:sz w:val="34"/>
                <w:rtl/>
              </w:rPr>
            </w:pPr>
            <w:r w:rsidRPr="00466533">
              <w:rPr>
                <w:rFonts w:ascii="Sakkal Majalla" w:hAnsi="Sakkal Majalla"/>
                <w:sz w:val="34"/>
              </w:rPr>
              <w:t>ChatGPT</w:t>
            </w:r>
            <w:r w:rsidRPr="00466533">
              <w:rPr>
                <w:rFonts w:ascii="Sakkal Majalla" w:hAnsi="Sakkal Majalla"/>
                <w:sz w:val="34"/>
                <w:rtl/>
              </w:rPr>
              <w:t xml:space="preserve"> ثمّ </w:t>
            </w:r>
            <w:r w:rsidRPr="00466533">
              <w:rPr>
                <w:rFonts w:ascii="Sakkal Majalla" w:hAnsi="Sakkal Majalla"/>
                <w:sz w:val="34"/>
              </w:rPr>
              <w:t>Power BI/Tableau</w:t>
            </w:r>
            <w:r w:rsidRPr="00466533">
              <w:rPr>
                <w:rFonts w:ascii="Sakkal Majalla" w:hAnsi="Sakkal Majalla"/>
                <w:sz w:val="34"/>
                <w:rtl/>
              </w:rPr>
              <w:t xml:space="preserve"> (التعلّم من خلال الدورات والفيديوهات).</w:t>
            </w:r>
          </w:p>
        </w:tc>
      </w:tr>
      <w:tr w:rsidR="00466533" w14:paraId="00602C9D" w14:textId="77777777" w:rsidTr="009B65FE">
        <w:tc>
          <w:tcPr>
            <w:tcW w:w="4586" w:type="dxa"/>
            <w:vAlign w:val="center"/>
          </w:tcPr>
          <w:p w14:paraId="4F66D1EF" w14:textId="2A21E433"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خبرةٌ برمجيّةٌ محدودةٌ</w:t>
            </w:r>
          </w:p>
        </w:tc>
        <w:tc>
          <w:tcPr>
            <w:tcW w:w="4543" w:type="dxa"/>
          </w:tcPr>
          <w:p w14:paraId="666D0B87" w14:textId="32C0337F" w:rsidR="00466533" w:rsidRPr="00C43756" w:rsidRDefault="00466533" w:rsidP="009B65FE">
            <w:pPr>
              <w:rPr>
                <w:rFonts w:ascii="Sakkal Majalla" w:hAnsi="Sakkal Majalla"/>
                <w:b/>
                <w:bCs/>
                <w:sz w:val="34"/>
                <w:rtl/>
              </w:rPr>
            </w:pPr>
            <w:r w:rsidRPr="00466533">
              <w:rPr>
                <w:rFonts w:ascii="Sakkal Majalla" w:hAnsi="Sakkal Majalla"/>
                <w:sz w:val="34"/>
                <w:rtl/>
              </w:rPr>
              <w:t xml:space="preserve">ابدأ بـ </w:t>
            </w:r>
            <w:r w:rsidRPr="00466533">
              <w:rPr>
                <w:rFonts w:ascii="Sakkal Majalla" w:hAnsi="Sakkal Majalla"/>
                <w:sz w:val="34"/>
              </w:rPr>
              <w:t>Google Colab</w:t>
            </w:r>
            <w:r w:rsidRPr="00466533">
              <w:rPr>
                <w:rFonts w:ascii="Sakkal Majalla" w:hAnsi="Sakkal Majalla"/>
                <w:sz w:val="34"/>
                <w:rtl/>
              </w:rPr>
              <w:t xml:space="preserve"> مع دوراتٍ تعليميّةٍ في </w:t>
            </w:r>
            <w:r w:rsidRPr="00466533">
              <w:rPr>
                <w:rFonts w:ascii="Sakkal Majalla" w:hAnsi="Sakkal Majalla"/>
                <w:sz w:val="34"/>
              </w:rPr>
              <w:t>Python</w:t>
            </w:r>
            <w:r w:rsidRPr="00466533">
              <w:rPr>
                <w:rFonts w:ascii="Sakkal Majalla" w:hAnsi="Sakkal Majalla"/>
                <w:sz w:val="34"/>
                <w:rtl/>
              </w:rPr>
              <w:t>.</w:t>
            </w:r>
          </w:p>
        </w:tc>
      </w:tr>
      <w:tr w:rsidR="00466533" w14:paraId="233BA04D" w14:textId="77777777" w:rsidTr="009B65FE">
        <w:tc>
          <w:tcPr>
            <w:tcW w:w="4586" w:type="dxa"/>
            <w:vAlign w:val="center"/>
          </w:tcPr>
          <w:p w14:paraId="049C2C1A" w14:textId="087E52DA"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خبرةٌ برمجيّةٌ متقدّمةٌ</w:t>
            </w:r>
          </w:p>
        </w:tc>
        <w:tc>
          <w:tcPr>
            <w:tcW w:w="4543" w:type="dxa"/>
          </w:tcPr>
          <w:p w14:paraId="7654833D" w14:textId="576D5F80" w:rsidR="00466533" w:rsidRDefault="00466533" w:rsidP="009B65FE">
            <w:pPr>
              <w:rPr>
                <w:rFonts w:ascii="Sakkal Majalla" w:hAnsi="Sakkal Majalla"/>
                <w:b/>
                <w:bCs/>
                <w:color w:val="C00000"/>
                <w:sz w:val="34"/>
                <w:rtl/>
              </w:rPr>
            </w:pPr>
            <w:r w:rsidRPr="00466533">
              <w:rPr>
                <w:rFonts w:ascii="Sakkal Majalla" w:hAnsi="Sakkal Majalla"/>
                <w:sz w:val="34"/>
              </w:rPr>
              <w:t>Google Colab</w:t>
            </w:r>
            <w:r w:rsidRPr="00466533">
              <w:rPr>
                <w:rFonts w:ascii="Sakkal Majalla" w:hAnsi="Sakkal Majalla"/>
                <w:sz w:val="34"/>
                <w:rtl/>
              </w:rPr>
              <w:t xml:space="preserve"> مع استكشاف المكتبات المتقدّمة وتقنيّات التعلّم الآلي.</w:t>
            </w:r>
          </w:p>
        </w:tc>
      </w:tr>
    </w:tbl>
    <w:p w14:paraId="4CB6F6B8" w14:textId="77777777" w:rsidR="00466533" w:rsidRPr="00466533" w:rsidRDefault="00466533" w:rsidP="00466533">
      <w:pPr>
        <w:rPr>
          <w:rFonts w:ascii="Sakkal Majalla" w:hAnsi="Sakkal Majalla"/>
          <w:b/>
          <w:bCs/>
          <w:color w:val="C00000"/>
          <w:sz w:val="34"/>
        </w:rPr>
      </w:pPr>
    </w:p>
    <w:p w14:paraId="67C7FF7B" w14:textId="2C8ECEA3" w:rsidR="00BE04A9" w:rsidRPr="00BE04A9" w:rsidRDefault="00466533" w:rsidP="00BE04A9">
      <w:pPr>
        <w:rPr>
          <w:rFonts w:ascii="Sakkal Majalla" w:hAnsi="Sakkal Majalla"/>
          <w:b/>
          <w:bCs/>
          <w:sz w:val="34"/>
        </w:rPr>
      </w:pPr>
      <w:r>
        <w:rPr>
          <w:noProof/>
        </w:rPr>
        <w:drawing>
          <wp:anchor distT="0" distB="0" distL="114300" distR="114300" simplePos="0" relativeHeight="252864512" behindDoc="0" locked="0" layoutInCell="1" allowOverlap="1" wp14:anchorId="06D48039" wp14:editId="50FE423E">
            <wp:simplePos x="0" y="0"/>
            <wp:positionH relativeFrom="column">
              <wp:posOffset>95250</wp:posOffset>
            </wp:positionH>
            <wp:positionV relativeFrom="paragraph">
              <wp:posOffset>172085</wp:posOffset>
            </wp:positionV>
            <wp:extent cx="939800" cy="939800"/>
            <wp:effectExtent l="0" t="0" r="0" b="0"/>
            <wp:wrapSquare wrapText="bothSides"/>
            <wp:docPr id="1423380651" name="صورة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04A9" w:rsidRPr="00BE04A9">
        <w:rPr>
          <w:rFonts w:ascii="Sakkal Majalla" w:hAnsi="Sakkal Majalla"/>
          <w:b/>
          <w:bCs/>
          <w:sz w:val="34"/>
          <w:rtl/>
        </w:rPr>
        <w:t xml:space="preserve">منهجيّة اتّخاذ القرار (نموذج </w:t>
      </w:r>
      <w:r w:rsidR="00BE04A9" w:rsidRPr="00BE04A9">
        <w:rPr>
          <w:rFonts w:ascii="Sakkal Majalla" w:hAnsi="Sakkal Majalla"/>
          <w:b/>
          <w:bCs/>
          <w:sz w:val="34"/>
        </w:rPr>
        <w:t>DECIDE</w:t>
      </w:r>
      <w:r w:rsidR="00BE04A9" w:rsidRPr="00BE04A9">
        <w:rPr>
          <w:rFonts w:ascii="Sakkal Majalla" w:hAnsi="Sakkal Majalla"/>
          <w:b/>
          <w:bCs/>
          <w:sz w:val="34"/>
          <w:rtl/>
        </w:rPr>
        <w:t>):</w:t>
      </w:r>
    </w:p>
    <w:p w14:paraId="7EA0FEED" w14:textId="1F9EDCF1" w:rsidR="00BE04A9" w:rsidRPr="00BE04A9" w:rsidRDefault="00BE04A9" w:rsidP="00BE04A9">
      <w:pPr>
        <w:rPr>
          <w:rFonts w:ascii="Sakkal Majalla" w:hAnsi="Sakkal Majalla"/>
          <w:b/>
          <w:bCs/>
          <w:sz w:val="34"/>
        </w:rPr>
      </w:pPr>
      <w:r w:rsidRPr="00BE04A9">
        <w:rPr>
          <w:rFonts w:ascii="Sakkal Majalla" w:hAnsi="Sakkal Majalla"/>
          <w:b/>
          <w:bCs/>
          <w:sz w:val="34"/>
          <w:rtl/>
        </w:rPr>
        <w:t xml:space="preserve">لتسهيل عمليّة الاختيار، يمكن استخدام نموذج </w:t>
      </w:r>
      <w:r w:rsidRPr="00BE04A9">
        <w:rPr>
          <w:rFonts w:ascii="Sakkal Majalla" w:hAnsi="Sakkal Majalla"/>
          <w:b/>
          <w:bCs/>
          <w:sz w:val="34"/>
        </w:rPr>
        <w:t>DECIDE</w:t>
      </w:r>
      <w:r w:rsidRPr="00BE04A9">
        <w:rPr>
          <w:rFonts w:ascii="Sakkal Majalla" w:hAnsi="Sakkal Majalla"/>
          <w:b/>
          <w:bCs/>
          <w:sz w:val="34"/>
          <w:rtl/>
        </w:rPr>
        <w:t>:</w:t>
      </w:r>
      <w:r w:rsidR="00466533" w:rsidRPr="00466533">
        <w:t xml:space="preserve"> </w:t>
      </w:r>
    </w:p>
    <w:p w14:paraId="0160C3DC" w14:textId="77777777" w:rsidR="00BE04A9" w:rsidRPr="00BE04A9" w:rsidRDefault="00BE04A9" w:rsidP="00BE04A9">
      <w:pPr>
        <w:rPr>
          <w:rFonts w:ascii="Sakkal Majalla" w:hAnsi="Sakkal Majalla"/>
          <w:sz w:val="34"/>
        </w:rPr>
      </w:pPr>
      <w:r w:rsidRPr="00BE04A9">
        <w:rPr>
          <w:rFonts w:ascii="Sakkal Majalla" w:hAnsi="Sakkal Majalla"/>
          <w:sz w:val="34"/>
        </w:rPr>
        <w:t>D - Define</w:t>
      </w:r>
      <w:r w:rsidRPr="00BE04A9">
        <w:rPr>
          <w:rFonts w:ascii="Sakkal Majalla" w:hAnsi="Sakkal Majalla"/>
          <w:sz w:val="34"/>
          <w:rtl/>
        </w:rPr>
        <w:t xml:space="preserve"> (حدّد): ما هي المشكلة أو السؤال الذي تحاول الإجابة عنه؟</w:t>
      </w:r>
    </w:p>
    <w:p w14:paraId="784688D7" w14:textId="77777777" w:rsidR="00BE04A9" w:rsidRPr="00BE04A9" w:rsidRDefault="00BE04A9" w:rsidP="00BE04A9">
      <w:pPr>
        <w:rPr>
          <w:rFonts w:ascii="Sakkal Majalla" w:hAnsi="Sakkal Majalla"/>
          <w:sz w:val="34"/>
        </w:rPr>
      </w:pPr>
      <w:r w:rsidRPr="00BE04A9">
        <w:rPr>
          <w:rFonts w:ascii="Sakkal Majalla" w:hAnsi="Sakkal Majalla"/>
          <w:sz w:val="34"/>
        </w:rPr>
        <w:t>E - Enumerate</w:t>
      </w:r>
      <w:r w:rsidRPr="00BE04A9">
        <w:rPr>
          <w:rFonts w:ascii="Sakkal Majalla" w:hAnsi="Sakkal Majalla"/>
          <w:sz w:val="34"/>
          <w:rtl/>
        </w:rPr>
        <w:t xml:space="preserve"> (عدّد): ما هي الخيارات المتاحة من الأدوات؟</w:t>
      </w:r>
    </w:p>
    <w:p w14:paraId="44FC899B" w14:textId="77777777" w:rsidR="00BE04A9" w:rsidRPr="00BE04A9" w:rsidRDefault="00BE04A9" w:rsidP="00BE04A9">
      <w:pPr>
        <w:rPr>
          <w:rFonts w:ascii="Sakkal Majalla" w:hAnsi="Sakkal Majalla"/>
          <w:sz w:val="34"/>
        </w:rPr>
      </w:pPr>
      <w:r w:rsidRPr="00BE04A9">
        <w:rPr>
          <w:rFonts w:ascii="Sakkal Majalla" w:hAnsi="Sakkal Majalla"/>
          <w:sz w:val="34"/>
        </w:rPr>
        <w:t>C - Consider</w:t>
      </w:r>
      <w:r w:rsidRPr="00BE04A9">
        <w:rPr>
          <w:rFonts w:ascii="Sakkal Majalla" w:hAnsi="Sakkal Majalla"/>
          <w:sz w:val="34"/>
          <w:rtl/>
        </w:rPr>
        <w:t xml:space="preserve"> (اعتبر): ما هي معايير المفاضلة (التكلفة، السهولة، الوقت، المخرجات)؟</w:t>
      </w:r>
    </w:p>
    <w:p w14:paraId="2737DB19" w14:textId="77777777" w:rsidR="00BE04A9" w:rsidRPr="00BE04A9" w:rsidRDefault="00BE04A9" w:rsidP="00BE04A9">
      <w:pPr>
        <w:rPr>
          <w:rFonts w:ascii="Sakkal Majalla" w:hAnsi="Sakkal Majalla"/>
          <w:sz w:val="34"/>
        </w:rPr>
      </w:pPr>
      <w:r w:rsidRPr="00BE04A9">
        <w:rPr>
          <w:rFonts w:ascii="Sakkal Majalla" w:hAnsi="Sakkal Majalla"/>
          <w:sz w:val="34"/>
        </w:rPr>
        <w:t>I - Identify</w:t>
      </w:r>
      <w:r w:rsidRPr="00BE04A9">
        <w:rPr>
          <w:rFonts w:ascii="Sakkal Majalla" w:hAnsi="Sakkal Majalla"/>
          <w:sz w:val="34"/>
          <w:rtl/>
        </w:rPr>
        <w:t xml:space="preserve"> (حدّد): ما هي الأداة التي تُحقّق أكبر عددٍ من المعايير؟</w:t>
      </w:r>
    </w:p>
    <w:p w14:paraId="24DD151E" w14:textId="77777777" w:rsidR="00BE04A9" w:rsidRPr="00BE04A9" w:rsidRDefault="00BE04A9" w:rsidP="00BE04A9">
      <w:pPr>
        <w:rPr>
          <w:rFonts w:ascii="Sakkal Majalla" w:hAnsi="Sakkal Majalla"/>
          <w:sz w:val="34"/>
        </w:rPr>
      </w:pPr>
      <w:r w:rsidRPr="00BE04A9">
        <w:rPr>
          <w:rFonts w:ascii="Sakkal Majalla" w:hAnsi="Sakkal Majalla"/>
          <w:sz w:val="34"/>
        </w:rPr>
        <w:t>D - Develop</w:t>
      </w:r>
      <w:r w:rsidRPr="00BE04A9">
        <w:rPr>
          <w:rFonts w:ascii="Sakkal Majalla" w:hAnsi="Sakkal Majalla"/>
          <w:sz w:val="34"/>
          <w:rtl/>
        </w:rPr>
        <w:t xml:space="preserve"> (طوّر): جرّب الأداة على عيّنةٍ صغيرةٍ من البيانات.</w:t>
      </w:r>
    </w:p>
    <w:p w14:paraId="507FDADE" w14:textId="77777777" w:rsidR="00BE04A9" w:rsidRDefault="00BE04A9" w:rsidP="00BE04A9">
      <w:pPr>
        <w:rPr>
          <w:rFonts w:ascii="Sakkal Majalla" w:hAnsi="Sakkal Majalla"/>
          <w:sz w:val="34"/>
        </w:rPr>
      </w:pPr>
      <w:r w:rsidRPr="00BE04A9">
        <w:rPr>
          <w:rFonts w:ascii="Sakkal Majalla" w:hAnsi="Sakkal Majalla"/>
          <w:sz w:val="34"/>
        </w:rPr>
        <w:t>E - Evaluate</w:t>
      </w:r>
      <w:r w:rsidRPr="00BE04A9">
        <w:rPr>
          <w:rFonts w:ascii="Sakkal Majalla" w:hAnsi="Sakkal Majalla"/>
          <w:sz w:val="34"/>
          <w:rtl/>
        </w:rPr>
        <w:t xml:space="preserve"> (قيّم): هل النتائج مُرضيةٌ؟ إذا لا، عد للخطوة الثالثة.</w:t>
      </w:r>
    </w:p>
    <w:p w14:paraId="77CBC84A" w14:textId="14EF599B" w:rsidR="00EA7677" w:rsidRPr="00EA7677" w:rsidRDefault="00EA7677" w:rsidP="00EA7677">
      <w:pPr>
        <w:keepNext/>
        <w:pageBreakBefore/>
        <w:rPr>
          <w:rFonts w:ascii="Sakkal Majalla" w:hAnsi="Sakkal Majalla"/>
          <w:b/>
          <w:bCs/>
          <w:sz w:val="34"/>
        </w:rPr>
      </w:pPr>
      <w:r w:rsidRPr="00DA7905">
        <w:rPr>
          <w:rFonts w:eastAsia="Times New Roman" w:cs="Times New Roman"/>
          <w:b/>
          <w:bCs/>
          <w:noProof/>
          <w:sz w:val="36"/>
          <w:szCs w:val="36"/>
        </w:rPr>
        <w:lastRenderedPageBreak/>
        <mc:AlternateContent>
          <mc:Choice Requires="wpg">
            <w:drawing>
              <wp:inline distT="0" distB="0" distL="0" distR="0" wp14:anchorId="7E6288BC" wp14:editId="25249DF1">
                <wp:extent cx="5711825" cy="747683"/>
                <wp:effectExtent l="0" t="0" r="22225" b="14605"/>
                <wp:docPr id="11012641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886230826" name="مجموعة 881967268"/>
                        <wpg:cNvGrpSpPr/>
                        <wpg:grpSpPr>
                          <a:xfrm>
                            <a:off x="0" y="158339"/>
                            <a:ext cx="5711825" cy="589660"/>
                            <a:chOff x="0" y="158132"/>
                            <a:chExt cx="6312597" cy="653559"/>
                          </a:xfrm>
                        </wpg:grpSpPr>
                        <wps:wsp>
                          <wps:cNvPr id="113678859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191526" name="مربع نص 2043426344"/>
                          <wps:cNvSpPr txBox="1"/>
                          <wps:spPr>
                            <a:xfrm>
                              <a:off x="817585" y="158132"/>
                              <a:ext cx="5335004" cy="453957"/>
                            </a:xfrm>
                            <a:prstGeom prst="rect">
                              <a:avLst/>
                            </a:prstGeom>
                            <a:noFill/>
                          </wps:spPr>
                          <wps:txbx>
                            <w:txbxContent>
                              <w:p w14:paraId="23C6C5D7" w14:textId="15F1C1F9" w:rsidR="00EA7677" w:rsidRPr="00724F18" w:rsidRDefault="00EA7677" w:rsidP="00EA7677">
                                <w:pPr>
                                  <w:rPr>
                                    <w:rFonts w:eastAsia="Times New Roman" w:hAnsi="Adobe Arabic" w:cs="Adobe Arabic"/>
                                    <w:b/>
                                    <w:bCs/>
                                    <w:color w:val="168489"/>
                                    <w:kern w:val="24"/>
                                    <w:sz w:val="40"/>
                                    <w:szCs w:val="40"/>
                                  </w:rPr>
                                </w:pPr>
                                <w:r w:rsidRPr="00EA7677">
                                  <w:rPr>
                                    <w:rFonts w:eastAsia="Times New Roman" w:hAnsi="Adobe Arabic" w:cs="Adobe Arabic"/>
                                    <w:b/>
                                    <w:bCs/>
                                    <w:color w:val="168489"/>
                                    <w:kern w:val="24"/>
                                    <w:sz w:val="40"/>
                                    <w:szCs w:val="40"/>
                                    <w:rtl/>
                                  </w:rPr>
                                  <w:t>دراسة حالة شاملة</w:t>
                                </w:r>
                              </w:p>
                            </w:txbxContent>
                          </wps:txbx>
                          <wps:bodyPr wrap="square" rtlCol="1">
                            <a:spAutoFit/>
                          </wps:bodyPr>
                        </wps:wsp>
                        <wps:wsp>
                          <wps:cNvPr id="27082339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61797020" name="Picture 179"/>
                          <pic:cNvPicPr>
                            <a:picLocks noChangeAspect="1"/>
                          </pic:cNvPicPr>
                        </pic:nvPicPr>
                        <pic:blipFill>
                          <a:blip r:embed="rId126"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E6288BC" id="_x0000_s1422"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">
                <v:group id="مجموعة 881967268" o:spid="_x0000_s1423" style="position:absolute;top:1583;width:57118;height:5896" coordorigin=",1581" coordsize="63125,6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">
                  <v:roundrect id="مستطيل مستدير الزوايا 769901" o:spid="_x0000_s1424"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" fillcolor="#168489" strokecolor="#168489" strokeweight="1pt">
                    <v:stroke joinstyle="miter"/>
                  </v:roundrect>
                  <v:shape id="مربع نص 2043426344" o:spid="_x0000_s1425" type="#_x0000_t202" style="position:absolute;left:8175;top:1581;width:53350;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" filled="f" stroked="f">
                    <v:textbox style="mso-fit-shape-to-text:t">
                      <w:txbxContent>
                        <w:p w14:paraId="23C6C5D7" w14:textId="15F1C1F9" w:rsidR="00EA7677" w:rsidRPr="00724F18" w:rsidRDefault="00EA7677" w:rsidP="00EA7677">
                          <w:pPr>
                            <w:rPr>
                              <w:rFonts w:eastAsia="Times New Roman" w:hAnsi="Adobe Arabic" w:cs="Adobe Arabic"/>
                              <w:b/>
                              <w:bCs/>
                              <w:color w:val="168489"/>
                              <w:kern w:val="24"/>
                              <w:sz w:val="40"/>
                              <w:szCs w:val="40"/>
                            </w:rPr>
                          </w:pPr>
                          <w:r w:rsidRPr="00EA7677">
                            <w:rPr>
                              <w:rFonts w:eastAsia="Times New Roman" w:hAnsi="Adobe Arabic" w:cs="Adobe Arabic"/>
                              <w:b/>
                              <w:bCs/>
                              <w:color w:val="168489"/>
                              <w:kern w:val="24"/>
                              <w:sz w:val="40"/>
                              <w:szCs w:val="40"/>
                              <w:rtl/>
                            </w:rPr>
                            <w:t>دراسة حالة شاملة</w:t>
                          </w:r>
                        </w:p>
                      </w:txbxContent>
                    </v:textbox>
                  </v:shape>
                  <v:roundrect id="مستطيل مستدير الزوايا 769903" o:spid="_x0000_s1426"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" fillcolor="#168489" strokecolor="#168489" strokeweight="1pt">
                    <v:stroke joinstyle="miter"/>
                  </v:roundrect>
                </v:group>
                <v:shape id="Picture 179" o:spid="_x0000_s1427"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">
                  <v:imagedata r:id="rId127" o:title=""/>
                </v:shape>
                <w10:anchorlock/>
              </v:group>
            </w:pict>
          </mc:Fallback>
        </mc:AlternateContent>
      </w:r>
    </w:p>
    <w:p w14:paraId="5FCFB93D" w14:textId="77777777" w:rsidR="00EA7677" w:rsidRPr="00EA7677" w:rsidRDefault="00EA7677" w:rsidP="00EA7677">
      <w:pPr>
        <w:rPr>
          <w:rFonts w:ascii="Sakkal Majalla" w:hAnsi="Sakkal Majalla"/>
          <w:sz w:val="34"/>
        </w:rPr>
      </w:pPr>
      <w:r w:rsidRPr="00EA7677">
        <w:rPr>
          <w:rFonts w:ascii="Sakkal Majalla" w:hAnsi="Sakkal Majalla"/>
          <w:b/>
          <w:bCs/>
          <w:sz w:val="34"/>
          <w:rtl/>
        </w:rPr>
        <w:t>السيناريو</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شركة تجارةٍ إلكترونيّةٍ متوسّطة الحجم تمتلك</w:t>
      </w:r>
      <w:r w:rsidRPr="00EA7677">
        <w:rPr>
          <w:rFonts w:ascii="Sakkal Majalla" w:hAnsi="Sakkal Majalla"/>
          <w:sz w:val="34"/>
        </w:rPr>
        <w:t>:</w:t>
      </w:r>
    </w:p>
    <w:p w14:paraId="3F024AD4"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Pr>
        <w:t xml:space="preserve">50,000 </w:t>
      </w:r>
      <w:r w:rsidRPr="00EA7677">
        <w:rPr>
          <w:rFonts w:ascii="Sakkal Majalla" w:hAnsi="Sakkal Majalla"/>
          <w:sz w:val="34"/>
          <w:rtl/>
        </w:rPr>
        <w:t>عميلٍ نشطٍ</w:t>
      </w:r>
      <w:r w:rsidRPr="00EA7677">
        <w:rPr>
          <w:rFonts w:ascii="Sakkal Majalla" w:hAnsi="Sakkal Majalla"/>
          <w:sz w:val="34"/>
        </w:rPr>
        <w:t>.</w:t>
      </w:r>
    </w:p>
    <w:p w14:paraId="55FD6F8C"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قاعدة بياناتٍ تحتوي على بيانات المبيعات (العميل، المنتج، التاريخ، القيمة، الموقع)</w:t>
      </w:r>
      <w:r w:rsidRPr="00EA7677">
        <w:rPr>
          <w:rFonts w:ascii="Sakkal Majalla" w:hAnsi="Sakkal Majalla"/>
          <w:sz w:val="34"/>
        </w:rPr>
        <w:t>.</w:t>
      </w:r>
    </w:p>
    <w:p w14:paraId="76AD211A"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Pr>
        <w:t xml:space="preserve">10,000 </w:t>
      </w:r>
      <w:r w:rsidRPr="00EA7677">
        <w:rPr>
          <w:rFonts w:ascii="Sakkal Majalla" w:hAnsi="Sakkal Majalla"/>
          <w:sz w:val="34"/>
          <w:rtl/>
        </w:rPr>
        <w:t>مراجعةٍ نصّيّةٍ على المنتجات</w:t>
      </w:r>
      <w:r w:rsidRPr="00EA7677">
        <w:rPr>
          <w:rFonts w:ascii="Sakkal Majalla" w:hAnsi="Sakkal Majalla"/>
          <w:sz w:val="34"/>
        </w:rPr>
        <w:t>.</w:t>
      </w:r>
    </w:p>
    <w:p w14:paraId="6ADBDB14"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فريق تحليل بياناتٍ صغيرٌ (3 أشخاصٍ) بمستوياتٍ مختلفةٍ من المهارات</w:t>
      </w:r>
      <w:r w:rsidRPr="00EA7677">
        <w:rPr>
          <w:rFonts w:ascii="Sakkal Majalla" w:hAnsi="Sakkal Majalla"/>
          <w:sz w:val="34"/>
        </w:rPr>
        <w:t>.</w:t>
      </w:r>
    </w:p>
    <w:p w14:paraId="56DCF824" w14:textId="0F2CCC69"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ميزانيّةٌ محدودةٌ</w:t>
      </w:r>
      <w:r w:rsidRPr="00EA7677">
        <w:rPr>
          <w:rFonts w:ascii="Sakkal Majalla" w:hAnsi="Sakkal Majalla"/>
          <w:sz w:val="34"/>
        </w:rPr>
        <w:t>.</w:t>
      </w:r>
    </w:p>
    <w:p w14:paraId="68E60811" w14:textId="77777777" w:rsidR="00EA7677" w:rsidRPr="00EA7677" w:rsidRDefault="00EA7677" w:rsidP="00EA7677">
      <w:pPr>
        <w:rPr>
          <w:rFonts w:ascii="Sakkal Majalla" w:hAnsi="Sakkal Majalla"/>
          <w:color w:val="C00000"/>
          <w:sz w:val="34"/>
        </w:rPr>
      </w:pPr>
      <w:r w:rsidRPr="00EA7677">
        <w:rPr>
          <w:rFonts w:ascii="Sakkal Majalla" w:hAnsi="Sakkal Majalla"/>
          <w:b/>
          <w:bCs/>
          <w:color w:val="C00000"/>
          <w:sz w:val="34"/>
          <w:rtl/>
        </w:rPr>
        <w:t>الأهداف</w:t>
      </w:r>
      <w:r w:rsidRPr="00EA7677">
        <w:rPr>
          <w:rFonts w:ascii="Sakkal Majalla" w:hAnsi="Sakkal Majalla"/>
          <w:b/>
          <w:bCs/>
          <w:color w:val="C00000"/>
          <w:sz w:val="34"/>
        </w:rPr>
        <w:t>:</w:t>
      </w:r>
    </w:p>
    <w:p w14:paraId="5BD06803"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فهم سلوك العملاء وأنماط الشراء</w:t>
      </w:r>
      <w:r w:rsidRPr="00EA7677">
        <w:rPr>
          <w:rFonts w:ascii="Sakkal Majalla" w:hAnsi="Sakkal Majalla"/>
          <w:sz w:val="34"/>
        </w:rPr>
        <w:t>.</w:t>
      </w:r>
    </w:p>
    <w:p w14:paraId="6533343F"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تحليل آراء العملاء من المراجعات</w:t>
      </w:r>
      <w:r w:rsidRPr="00EA7677">
        <w:rPr>
          <w:rFonts w:ascii="Sakkal Majalla" w:hAnsi="Sakkal Majalla"/>
          <w:sz w:val="34"/>
        </w:rPr>
        <w:t>.</w:t>
      </w:r>
    </w:p>
    <w:p w14:paraId="78684A12"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التنبّؤ بالمبيعات المستقبليّة</w:t>
      </w:r>
      <w:r w:rsidRPr="00EA7677">
        <w:rPr>
          <w:rFonts w:ascii="Sakkal Majalla" w:hAnsi="Sakkal Majalla"/>
          <w:sz w:val="34"/>
        </w:rPr>
        <w:t>.</w:t>
      </w:r>
    </w:p>
    <w:p w14:paraId="53EE980A"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إنشاء تقريرٍ شهريٍّ للإدارة</w:t>
      </w:r>
      <w:r w:rsidRPr="00EA7677">
        <w:rPr>
          <w:rFonts w:ascii="Sakkal Majalla" w:hAnsi="Sakkal Majalla"/>
          <w:sz w:val="34"/>
        </w:rPr>
        <w:t>.</w:t>
      </w:r>
    </w:p>
    <w:p w14:paraId="034B8915" w14:textId="77777777" w:rsidR="00EA7677" w:rsidRPr="00EA7677" w:rsidRDefault="00EA7677" w:rsidP="00EA7677">
      <w:pPr>
        <w:keepNext/>
        <w:pageBreakBefore/>
        <w:rPr>
          <w:rFonts w:ascii="Sakkal Majalla" w:hAnsi="Sakkal Majalla"/>
          <w:b/>
          <w:bCs/>
          <w:color w:val="008080"/>
          <w:sz w:val="34"/>
        </w:rPr>
      </w:pPr>
      <w:r w:rsidRPr="00EA7677">
        <w:rPr>
          <w:rFonts w:ascii="Sakkal Majalla" w:hAnsi="Sakkal Majalla"/>
          <w:b/>
          <w:bCs/>
          <w:color w:val="008080"/>
          <w:sz w:val="34"/>
          <w:rtl/>
        </w:rPr>
        <w:lastRenderedPageBreak/>
        <w:t>الحلّ المقترح (نهج متكامل)</w:t>
      </w:r>
      <w:r w:rsidRPr="00EA7677">
        <w:rPr>
          <w:rFonts w:ascii="Sakkal Majalla" w:hAnsi="Sakkal Majalla"/>
          <w:b/>
          <w:bCs/>
          <w:color w:val="008080"/>
          <w:sz w:val="34"/>
        </w:rPr>
        <w:t>:</w:t>
      </w:r>
    </w:p>
    <w:tbl>
      <w:tblPr>
        <w:tblStyle w:val="a6"/>
        <w:bidiVisual/>
        <w:tblW w:w="9262" w:type="dxa"/>
        <w:tblInd w:w="-10" w:type="dxa"/>
        <w:tblLook w:val="04A0" w:firstRow="1" w:lastRow="0" w:firstColumn="1" w:lastColumn="0" w:noHBand="0" w:noVBand="1"/>
      </w:tblPr>
      <w:tblGrid>
        <w:gridCol w:w="2254"/>
        <w:gridCol w:w="1651"/>
        <w:gridCol w:w="2867"/>
        <w:gridCol w:w="10"/>
        <w:gridCol w:w="2480"/>
      </w:tblGrid>
      <w:tr w:rsidR="00EA7677" w:rsidRPr="00EA7677" w14:paraId="1F81C593" w14:textId="77777777" w:rsidTr="003E64D1">
        <w:tc>
          <w:tcPr>
            <w:tcW w:w="2254" w:type="dxa"/>
            <w:shd w:val="clear" w:color="auto" w:fill="BFBFBF" w:themeFill="background1" w:themeFillShade="BF"/>
          </w:tcPr>
          <w:p w14:paraId="06B7E71E" w14:textId="77777777" w:rsidR="00EA7677" w:rsidRPr="00EA7677" w:rsidRDefault="00EA7677" w:rsidP="00EA7677">
            <w:pPr>
              <w:jc w:val="center"/>
              <w:rPr>
                <w:rFonts w:ascii="Adobe Arabic" w:hAnsi="Adobe Arabic" w:cs="Adobe Arabic"/>
                <w:b/>
                <w:bCs/>
                <w:color w:val="008080"/>
                <w:sz w:val="36"/>
                <w:szCs w:val="36"/>
                <w:rtl/>
              </w:rPr>
            </w:pPr>
          </w:p>
        </w:tc>
        <w:tc>
          <w:tcPr>
            <w:tcW w:w="1651" w:type="dxa"/>
            <w:shd w:val="clear" w:color="auto" w:fill="BFBFBF" w:themeFill="background1" w:themeFillShade="BF"/>
          </w:tcPr>
          <w:p w14:paraId="582A1FFF" w14:textId="63CDB1DB"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الأداة</w:t>
            </w:r>
          </w:p>
        </w:tc>
        <w:tc>
          <w:tcPr>
            <w:tcW w:w="2867" w:type="dxa"/>
            <w:shd w:val="clear" w:color="auto" w:fill="BFBFBF" w:themeFill="background1" w:themeFillShade="BF"/>
          </w:tcPr>
          <w:p w14:paraId="631A5905" w14:textId="749512D0"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السبب</w:t>
            </w:r>
          </w:p>
        </w:tc>
        <w:tc>
          <w:tcPr>
            <w:tcW w:w="2490" w:type="dxa"/>
            <w:gridSpan w:val="2"/>
            <w:shd w:val="clear" w:color="auto" w:fill="BFBFBF" w:themeFill="background1" w:themeFillShade="BF"/>
          </w:tcPr>
          <w:p w14:paraId="04D5F76D" w14:textId="4C95920D"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التنفيذ</w:t>
            </w:r>
          </w:p>
        </w:tc>
      </w:tr>
      <w:tr w:rsidR="00EA7677" w14:paraId="1463A8BA" w14:textId="77777777" w:rsidTr="003E64D1">
        <w:tc>
          <w:tcPr>
            <w:tcW w:w="2254" w:type="dxa"/>
          </w:tcPr>
          <w:p w14:paraId="0402EED3"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 xml:space="preserve">للهدف الأوّل </w:t>
            </w:r>
          </w:p>
          <w:p w14:paraId="50855BFD" w14:textId="4E5A9495"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(فهم سلوك العملاء)</w:t>
            </w:r>
          </w:p>
        </w:tc>
        <w:tc>
          <w:tcPr>
            <w:tcW w:w="1651" w:type="dxa"/>
            <w:vAlign w:val="center"/>
          </w:tcPr>
          <w:p w14:paraId="2726CC9B" w14:textId="293315DD" w:rsidR="00EA7677" w:rsidRDefault="00EA7677" w:rsidP="00EA7677">
            <w:pPr>
              <w:jc w:val="center"/>
              <w:rPr>
                <w:rFonts w:ascii="Sakkal Majalla" w:hAnsi="Sakkal Majalla"/>
                <w:sz w:val="34"/>
                <w:rtl/>
              </w:rPr>
            </w:pPr>
            <w:r w:rsidRPr="00EA7677">
              <w:rPr>
                <w:rFonts w:ascii="Sakkal Majalla" w:hAnsi="Sakkal Majalla"/>
                <w:sz w:val="34"/>
              </w:rPr>
              <w:t>Power BI</w:t>
            </w:r>
          </w:p>
        </w:tc>
        <w:tc>
          <w:tcPr>
            <w:tcW w:w="2877" w:type="dxa"/>
            <w:gridSpan w:val="2"/>
            <w:vAlign w:val="center"/>
          </w:tcPr>
          <w:p w14:paraId="16842C08" w14:textId="2B777B92"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البيانات منظّمةٌ وموجودةٌ في قاعدة بياناتٍ، والهدف هو إنشاء لوحة معلوماتٍ تفاعليّةٍ</w:t>
            </w:r>
            <w:r w:rsidRPr="00EA7677">
              <w:rPr>
                <w:rFonts w:ascii="Sakkal Majalla" w:hAnsi="Sakkal Majalla"/>
                <w:sz w:val="34"/>
              </w:rPr>
              <w:t>.</w:t>
            </w:r>
          </w:p>
        </w:tc>
        <w:tc>
          <w:tcPr>
            <w:tcW w:w="2480" w:type="dxa"/>
            <w:vAlign w:val="center"/>
          </w:tcPr>
          <w:p w14:paraId="6799DA96" w14:textId="7836482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ربط</w:t>
            </w:r>
            <w:r w:rsidRPr="00EA7677">
              <w:rPr>
                <w:rFonts w:ascii="Sakkal Majalla" w:hAnsi="Sakkal Majalla"/>
                <w:sz w:val="34"/>
              </w:rPr>
              <w:t xml:space="preserve"> Power BI </w:t>
            </w:r>
            <w:r w:rsidRPr="00EA7677">
              <w:rPr>
                <w:rFonts w:ascii="Sakkal Majalla" w:hAnsi="Sakkal Majalla"/>
                <w:sz w:val="34"/>
                <w:rtl/>
              </w:rPr>
              <w:t>بقاعدة البيانات، إنشاء رسومٍ بيانيّةٍ توضّح المنتجات الأكثر مبيعاً، المواسم ذات الطلب العالي، التوزيع الجغرافي للعملاء</w:t>
            </w:r>
            <w:r w:rsidRPr="00EA7677">
              <w:rPr>
                <w:rFonts w:ascii="Sakkal Majalla" w:hAnsi="Sakkal Majalla"/>
                <w:sz w:val="34"/>
              </w:rPr>
              <w:t>.</w:t>
            </w:r>
          </w:p>
        </w:tc>
      </w:tr>
      <w:tr w:rsidR="00EA7677" w14:paraId="064893A0" w14:textId="77777777" w:rsidTr="003E64D1">
        <w:tc>
          <w:tcPr>
            <w:tcW w:w="2254" w:type="dxa"/>
          </w:tcPr>
          <w:p w14:paraId="7143412F"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 xml:space="preserve">للهدف الثاني </w:t>
            </w:r>
          </w:p>
          <w:p w14:paraId="4E4CA131" w14:textId="7F90CE32"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(تحليل آراء العملاء)</w:t>
            </w:r>
          </w:p>
        </w:tc>
        <w:tc>
          <w:tcPr>
            <w:tcW w:w="1651" w:type="dxa"/>
            <w:vAlign w:val="center"/>
          </w:tcPr>
          <w:p w14:paraId="6CD0A26D" w14:textId="46E286DB"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Pr>
              <w:t xml:space="preserve">ChatGPT </w:t>
            </w:r>
            <w:r w:rsidRPr="00EA7677">
              <w:rPr>
                <w:rFonts w:ascii="Sakkal Majalla" w:hAnsi="Sakkal Majalla"/>
                <w:sz w:val="34"/>
                <w:rtl/>
              </w:rPr>
              <w:t>أو</w:t>
            </w:r>
            <w:r w:rsidRPr="00EA7677">
              <w:rPr>
                <w:rFonts w:ascii="Sakkal Majalla" w:hAnsi="Sakkal Majalla"/>
                <w:sz w:val="34"/>
              </w:rPr>
              <w:t xml:space="preserve"> Google Colab</w:t>
            </w:r>
          </w:p>
        </w:tc>
        <w:tc>
          <w:tcPr>
            <w:tcW w:w="2867" w:type="dxa"/>
            <w:vAlign w:val="center"/>
          </w:tcPr>
          <w:p w14:paraId="1AF41055" w14:textId="57FDDD27"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البيانات نصّيّةٌ، تحتاج لتحليل مشاعرٍ وموضوعاتٍ</w:t>
            </w:r>
            <w:r w:rsidRPr="00EA7677">
              <w:rPr>
                <w:rFonts w:ascii="Sakkal Majalla" w:hAnsi="Sakkal Majalla"/>
                <w:sz w:val="34"/>
              </w:rPr>
              <w:t>.</w:t>
            </w:r>
          </w:p>
        </w:tc>
        <w:tc>
          <w:tcPr>
            <w:tcW w:w="2490" w:type="dxa"/>
            <w:gridSpan w:val="2"/>
            <w:vAlign w:val="center"/>
          </w:tcPr>
          <w:p w14:paraId="2023538A" w14:textId="53BA7F17"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استخدام</w:t>
            </w:r>
            <w:r w:rsidRPr="00EA7677">
              <w:rPr>
                <w:rFonts w:ascii="Sakkal Majalla" w:hAnsi="Sakkal Majalla"/>
                <w:sz w:val="34"/>
              </w:rPr>
              <w:t xml:space="preserve"> ChatGPT </w:t>
            </w:r>
            <w:r w:rsidRPr="00EA7677">
              <w:rPr>
                <w:rFonts w:ascii="Sakkal Majalla" w:hAnsi="Sakkal Majalla"/>
                <w:sz w:val="34"/>
                <w:rtl/>
              </w:rPr>
              <w:t>لتحليل عيّناتٍ من المراجعات وتحديد الموضوعات الرئيسيّة</w:t>
            </w:r>
            <w:r w:rsidRPr="00EA7677">
              <w:rPr>
                <w:rFonts w:ascii="Sakkal Majalla" w:hAnsi="Sakkal Majalla"/>
                <w:sz w:val="34"/>
              </w:rPr>
              <w:t>.</w:t>
            </w:r>
          </w:p>
        </w:tc>
      </w:tr>
      <w:tr w:rsidR="00EA7677" w14:paraId="7B9568D2" w14:textId="77777777" w:rsidTr="003E64D1">
        <w:tc>
          <w:tcPr>
            <w:tcW w:w="2254" w:type="dxa"/>
          </w:tcPr>
          <w:p w14:paraId="7AB62C9C"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للهدف الثالث</w:t>
            </w:r>
          </w:p>
          <w:p w14:paraId="29542756" w14:textId="3C288D01"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 xml:space="preserve"> (التنبّؤ بالمبيعات)</w:t>
            </w:r>
          </w:p>
        </w:tc>
        <w:tc>
          <w:tcPr>
            <w:tcW w:w="1651" w:type="dxa"/>
            <w:vAlign w:val="center"/>
          </w:tcPr>
          <w:p w14:paraId="1C75C94A" w14:textId="084230CF" w:rsidR="00EA7677" w:rsidRDefault="00EA7677" w:rsidP="00EA7677">
            <w:pPr>
              <w:jc w:val="center"/>
              <w:rPr>
                <w:rFonts w:ascii="Sakkal Majalla" w:hAnsi="Sakkal Majalla"/>
                <w:sz w:val="34"/>
                <w:rtl/>
              </w:rPr>
            </w:pPr>
            <w:r w:rsidRPr="00EA7677">
              <w:rPr>
                <w:rFonts w:ascii="Sakkal Majalla" w:hAnsi="Sakkal Majalla"/>
                <w:sz w:val="34"/>
              </w:rPr>
              <w:t>Google Colab</w:t>
            </w:r>
          </w:p>
        </w:tc>
        <w:tc>
          <w:tcPr>
            <w:tcW w:w="2867" w:type="dxa"/>
            <w:vAlign w:val="center"/>
          </w:tcPr>
          <w:p w14:paraId="6DB7D474" w14:textId="53A3FB0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بناء نماذج تنبّؤٍ يتطلّب خوارزميّات التعلّم الآلي</w:t>
            </w:r>
            <w:r w:rsidRPr="00EA7677">
              <w:rPr>
                <w:rFonts w:ascii="Sakkal Majalla" w:hAnsi="Sakkal Majalla"/>
                <w:sz w:val="34"/>
              </w:rPr>
              <w:t>.</w:t>
            </w:r>
          </w:p>
        </w:tc>
        <w:tc>
          <w:tcPr>
            <w:tcW w:w="2490" w:type="dxa"/>
            <w:gridSpan w:val="2"/>
            <w:vAlign w:val="center"/>
          </w:tcPr>
          <w:p w14:paraId="405E454D" w14:textId="1BA1609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استخدام مكتبات مثل</w:t>
            </w:r>
            <w:r w:rsidRPr="00EA7677">
              <w:rPr>
                <w:rFonts w:ascii="Sakkal Majalla" w:hAnsi="Sakkal Majalla"/>
                <w:sz w:val="34"/>
              </w:rPr>
              <w:t xml:space="preserve"> Prophet </w:t>
            </w:r>
            <w:r w:rsidRPr="00EA7677">
              <w:rPr>
                <w:rFonts w:ascii="Sakkal Majalla" w:hAnsi="Sakkal Majalla"/>
                <w:sz w:val="34"/>
                <w:rtl/>
              </w:rPr>
              <w:t>أو</w:t>
            </w:r>
            <w:r w:rsidRPr="00EA7677">
              <w:rPr>
                <w:rFonts w:ascii="Sakkal Majalla" w:hAnsi="Sakkal Majalla"/>
                <w:sz w:val="34"/>
              </w:rPr>
              <w:t xml:space="preserve"> Scikit-learn </w:t>
            </w:r>
            <w:r w:rsidRPr="00EA7677">
              <w:rPr>
                <w:rFonts w:ascii="Sakkal Majalla" w:hAnsi="Sakkal Majalla"/>
                <w:sz w:val="34"/>
                <w:rtl/>
              </w:rPr>
              <w:t>لبناء نموذج تنبّؤٍ بناءً على البيانات التاريخيّة</w:t>
            </w:r>
            <w:r w:rsidRPr="00EA7677">
              <w:rPr>
                <w:rFonts w:ascii="Sakkal Majalla" w:hAnsi="Sakkal Majalla"/>
                <w:sz w:val="34"/>
              </w:rPr>
              <w:t>.</w:t>
            </w:r>
          </w:p>
        </w:tc>
      </w:tr>
      <w:tr w:rsidR="00EA7677" w14:paraId="0490B48F" w14:textId="77777777" w:rsidTr="003E64D1">
        <w:tc>
          <w:tcPr>
            <w:tcW w:w="2254" w:type="dxa"/>
          </w:tcPr>
          <w:p w14:paraId="0AB95D39"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للهدف الرابع</w:t>
            </w:r>
          </w:p>
          <w:p w14:paraId="2DE335EE" w14:textId="39DA674A"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 xml:space="preserve"> (التقرير الشهري)</w:t>
            </w:r>
          </w:p>
        </w:tc>
        <w:tc>
          <w:tcPr>
            <w:tcW w:w="1651" w:type="dxa"/>
            <w:vAlign w:val="center"/>
          </w:tcPr>
          <w:p w14:paraId="0098A5D6" w14:textId="49C1EEA5" w:rsidR="00EA7677" w:rsidRDefault="00EA7677" w:rsidP="00EA7677">
            <w:pPr>
              <w:jc w:val="center"/>
              <w:rPr>
                <w:rFonts w:ascii="Sakkal Majalla" w:hAnsi="Sakkal Majalla"/>
                <w:sz w:val="34"/>
                <w:rtl/>
              </w:rPr>
            </w:pPr>
            <w:r w:rsidRPr="00EA7677">
              <w:rPr>
                <w:rFonts w:ascii="Sakkal Majalla" w:hAnsi="Sakkal Majalla"/>
                <w:sz w:val="34"/>
              </w:rPr>
              <w:t>Power BI</w:t>
            </w:r>
          </w:p>
        </w:tc>
        <w:tc>
          <w:tcPr>
            <w:tcW w:w="2867" w:type="dxa"/>
            <w:vAlign w:val="center"/>
          </w:tcPr>
          <w:p w14:paraId="7B1EA2F5" w14:textId="67DC8EDE"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سهولة إنشاء تقاريرَ احترافيّةٍ ومشاركتها</w:t>
            </w:r>
            <w:r w:rsidRPr="00EA7677">
              <w:rPr>
                <w:rFonts w:ascii="Sakkal Majalla" w:hAnsi="Sakkal Majalla"/>
                <w:sz w:val="34"/>
              </w:rPr>
              <w:t>.</w:t>
            </w:r>
          </w:p>
        </w:tc>
        <w:tc>
          <w:tcPr>
            <w:tcW w:w="2490" w:type="dxa"/>
            <w:gridSpan w:val="2"/>
            <w:vAlign w:val="center"/>
          </w:tcPr>
          <w:p w14:paraId="615E9540" w14:textId="3C7EBE6C"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دمج النتائج من التحليلات السابقة في تقريرٍ واحدٍ تفاعليٍّ يُحدّث تلقائيّاً كلّ شهرٍ</w:t>
            </w:r>
            <w:r w:rsidRPr="00EA7677">
              <w:rPr>
                <w:rFonts w:ascii="Sakkal Majalla" w:hAnsi="Sakkal Majalla"/>
                <w:sz w:val="34"/>
              </w:rPr>
              <w:t>.</w:t>
            </w:r>
          </w:p>
        </w:tc>
      </w:tr>
    </w:tbl>
    <w:p w14:paraId="41C858FF" w14:textId="77777777" w:rsidR="00EA7677" w:rsidRPr="00EA7677" w:rsidRDefault="00EA7677" w:rsidP="00EA7677">
      <w:pPr>
        <w:rPr>
          <w:rFonts w:ascii="Sakkal Majalla" w:hAnsi="Sakkal Majalla"/>
          <w:sz w:val="34"/>
        </w:rPr>
      </w:pPr>
      <w:r w:rsidRPr="00EA7677">
        <w:rPr>
          <w:rFonts w:ascii="Sakkal Majalla" w:hAnsi="Sakkal Majalla"/>
          <w:b/>
          <w:bCs/>
          <w:sz w:val="34"/>
          <w:rtl/>
        </w:rPr>
        <w:t>الخلاصة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استخدام أكثر من أداةٍ في تكاملٍ هو الحلّ الأمثل للاستفادة من مزايا كلّ أداةٍ</w:t>
      </w:r>
      <w:r w:rsidRPr="00EA7677">
        <w:rPr>
          <w:rFonts w:ascii="Sakkal Majalla" w:hAnsi="Sakkal Majalla"/>
          <w:sz w:val="34"/>
        </w:rPr>
        <w:t>.</w:t>
      </w:r>
    </w:p>
    <w:p w14:paraId="3E0AFBB3" w14:textId="0FB8B77B" w:rsidR="00EA7677" w:rsidRDefault="003E64D1" w:rsidP="003E64D1">
      <w:pPr>
        <w:keepNext/>
        <w:rPr>
          <w:rFonts w:ascii="Sakkal Majalla" w:hAnsi="Sakkal Majalla"/>
          <w:sz w:val="34"/>
        </w:rPr>
      </w:pPr>
      <w:r w:rsidRPr="00B9790F">
        <w:rPr>
          <w:noProof/>
        </w:rPr>
        <w:lastRenderedPageBreak/>
        <mc:AlternateContent>
          <mc:Choice Requires="wpg">
            <w:drawing>
              <wp:inline distT="0" distB="0" distL="0" distR="0" wp14:anchorId="3C63B37D" wp14:editId="57E99907">
                <wp:extent cx="5711825" cy="737619"/>
                <wp:effectExtent l="0" t="0" r="22225" b="24765"/>
                <wp:docPr id="213597392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61459756" name="مجموعة 881967268"/>
                        <wpg:cNvGrpSpPr/>
                        <wpg:grpSpPr>
                          <a:xfrm>
                            <a:off x="0" y="165301"/>
                            <a:ext cx="5711825" cy="572318"/>
                            <a:chOff x="0" y="165256"/>
                            <a:chExt cx="6312597" cy="633733"/>
                          </a:xfrm>
                        </wpg:grpSpPr>
                        <wps:wsp>
                          <wps:cNvPr id="18437067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119397" name="مربع نص 2043426344"/>
                          <wps:cNvSpPr txBox="1"/>
                          <wps:spPr>
                            <a:xfrm>
                              <a:off x="3184368" y="165256"/>
                              <a:ext cx="2073788" cy="453526"/>
                            </a:xfrm>
                            <a:prstGeom prst="rect">
                              <a:avLst/>
                            </a:prstGeom>
                            <a:noFill/>
                          </wps:spPr>
                          <wps:txbx>
                            <w:txbxContent>
                              <w:p w14:paraId="4D87DF8C" w14:textId="63A1B99B" w:rsidR="003E64D1" w:rsidRDefault="003E64D1" w:rsidP="003E64D1">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wps:txbx>
                          <wps:bodyPr wrap="square" rtlCol="1">
                            <a:spAutoFit/>
                          </wps:bodyPr>
                        </wps:wsp>
                        <wps:wsp>
                          <wps:cNvPr id="200128646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40759504" name="Picture 1717196180" descr="Submission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C63B37D" id="_x0000_s142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">
                <v:group id="مجموعة 881967268" o:spid="_x0000_s1429" style="position:absolute;top:1653;width:57118;height:5723" coordorigin=",1652"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">
                  <v:roundrect id="مستطيل مستدير الزوايا 769901" o:spid="_x0000_s143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" fillcolor="#168489" strokecolor="#168489" strokeweight="1pt">
                    <v:stroke joinstyle="miter"/>
                  </v:roundrect>
                  <v:shape id="مربع نص 2043426344" o:spid="_x0000_s1431" type="#_x0000_t202" style="position:absolute;left:31843;top:1652;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" filled="f" stroked="f">
                    <v:textbox style="mso-fit-shape-to-text:t">
                      <w:txbxContent>
                        <w:p w14:paraId="4D87DF8C" w14:textId="63A1B99B" w:rsidR="003E64D1" w:rsidRDefault="003E64D1" w:rsidP="003E64D1">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v:textbox>
                  </v:shape>
                  <v:roundrect id="مستطيل مستدير الزوايا 769903" o:spid="_x0000_s143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" fillcolor="#168489" strokecolor="#168489" strokeweight="1pt">
                    <v:stroke joinstyle="miter"/>
                  </v:roundrect>
                </v:group>
                <v:shape id="Picture 1717196180" o:spid="_x0000_s143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">
                  <v:imagedata r:id="rId140" o:title="Submission "/>
                </v:shape>
                <w10:anchorlock/>
              </v:group>
            </w:pict>
          </mc:Fallback>
        </mc:AlternateContent>
      </w:r>
    </w:p>
    <w:p w14:paraId="34279B03" w14:textId="77777777" w:rsidR="003E64D1" w:rsidRPr="00EA7677" w:rsidRDefault="003E64D1" w:rsidP="003E64D1">
      <w:pPr>
        <w:keepNext/>
        <w:rPr>
          <w:rFonts w:ascii="Sakkal Majalla" w:hAnsi="Sakkal Majalla"/>
          <w:b/>
          <w:bCs/>
          <w:sz w:val="34"/>
        </w:rPr>
      </w:pPr>
      <w:r w:rsidRPr="00EA7677">
        <w:rPr>
          <w:rFonts w:ascii="Sakkal Majalla" w:hAnsi="Sakkal Majalla"/>
          <w:b/>
          <w:bCs/>
          <w:sz w:val="34"/>
          <w:rtl/>
        </w:rPr>
        <w:t>حالة عمليّة شاملة</w:t>
      </w:r>
      <w:r w:rsidRPr="00EA7677">
        <w:rPr>
          <w:rFonts w:ascii="Sakkal Majalla" w:hAnsi="Sakkal Majalla"/>
          <w:b/>
          <w:bCs/>
          <w:sz w:val="34"/>
        </w:rPr>
        <w:t>:</w:t>
      </w:r>
    </w:p>
    <w:p w14:paraId="6E728E24"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السياق</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أنت مدير تسويقٍ رقميٍّ في شركةٍ ناشئةٍ للتجارة الإلكترونيّة. قبل أسبوعين، أطلقتم حملةً تسويقيّةً كبيرةً على وسائل التواصل الاجتماعي (فيسبوك، إنستغرام، تويتر). الآن لديك البيانات التالية</w:t>
      </w:r>
      <w:r w:rsidRPr="00EA7677">
        <w:rPr>
          <w:rFonts w:ascii="Sakkal Majalla" w:hAnsi="Sakkal Majalla"/>
          <w:sz w:val="34"/>
        </w:rPr>
        <w:t>:</w:t>
      </w:r>
    </w:p>
    <w:p w14:paraId="3BC3E2EE"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البيانات المتاحة</w:t>
      </w:r>
      <w:r w:rsidRPr="00EA7677">
        <w:rPr>
          <w:rFonts w:ascii="Sakkal Majalla" w:hAnsi="Sakkal Majalla"/>
          <w:b/>
          <w:bCs/>
          <w:sz w:val="34"/>
        </w:rPr>
        <w:t>:</w:t>
      </w:r>
    </w:p>
    <w:p w14:paraId="64E59502"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tl/>
        </w:rPr>
        <w:t>جدول</w:t>
      </w:r>
      <w:r w:rsidRPr="00EA7677">
        <w:rPr>
          <w:rFonts w:ascii="Sakkal Majalla" w:hAnsi="Sakkal Majalla"/>
          <w:sz w:val="34"/>
        </w:rPr>
        <w:t xml:space="preserve"> Excel </w:t>
      </w:r>
      <w:r w:rsidRPr="00EA7677">
        <w:rPr>
          <w:rFonts w:ascii="Sakkal Majalla" w:hAnsi="Sakkal Majalla"/>
          <w:sz w:val="34"/>
          <w:rtl/>
        </w:rPr>
        <w:t>يحتوي على 20,000 صفٍّ من بيانات الحملة (المنصّة، عدد النقرات، التكلفة، التحويلات، التاريخ)</w:t>
      </w:r>
      <w:r w:rsidRPr="00EA7677">
        <w:rPr>
          <w:rFonts w:ascii="Sakkal Majalla" w:hAnsi="Sakkal Majalla"/>
          <w:sz w:val="34"/>
        </w:rPr>
        <w:t>.</w:t>
      </w:r>
    </w:p>
    <w:p w14:paraId="569251AE"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Pr>
        <w:t xml:space="preserve">3,000 </w:t>
      </w:r>
      <w:r w:rsidRPr="00EA7677">
        <w:rPr>
          <w:rFonts w:ascii="Sakkal Majalla" w:hAnsi="Sakkal Majalla"/>
          <w:sz w:val="34"/>
          <w:rtl/>
        </w:rPr>
        <w:t>تعليقٍ من المستخدمين على منشورات الحملة (نصوصٌ)</w:t>
      </w:r>
      <w:r w:rsidRPr="00EA7677">
        <w:rPr>
          <w:rFonts w:ascii="Sakkal Majalla" w:hAnsi="Sakkal Majalla"/>
          <w:sz w:val="34"/>
        </w:rPr>
        <w:t>.</w:t>
      </w:r>
    </w:p>
    <w:p w14:paraId="465465E3"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tl/>
        </w:rPr>
        <w:t>بيانات المبيعات الفعليّة من الموقع الإلكتروني (100,000 معاملةٍ) مخزّنةٌ في قاعدة بيانات</w:t>
      </w:r>
      <w:r w:rsidRPr="00EA7677">
        <w:rPr>
          <w:rFonts w:ascii="Sakkal Majalla" w:hAnsi="Sakkal Majalla"/>
          <w:sz w:val="34"/>
        </w:rPr>
        <w:t xml:space="preserve"> SQL.</w:t>
      </w:r>
    </w:p>
    <w:p w14:paraId="2ED5A1F6"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أهدافك</w:t>
      </w:r>
      <w:r w:rsidRPr="00EA7677">
        <w:rPr>
          <w:rFonts w:ascii="Sakkal Majalla" w:hAnsi="Sakkal Majalla"/>
          <w:b/>
          <w:bCs/>
          <w:sz w:val="34"/>
        </w:rPr>
        <w:t>:</w:t>
      </w:r>
    </w:p>
    <w:p w14:paraId="54B334CE"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فهم أيّ منصّةٍ حقّقت أفضل عائدٍ على الاستثمار</w:t>
      </w:r>
      <w:r w:rsidRPr="00EA7677">
        <w:rPr>
          <w:rFonts w:ascii="Sakkal Majalla" w:hAnsi="Sakkal Majalla"/>
          <w:sz w:val="34"/>
        </w:rPr>
        <w:t xml:space="preserve"> (ROI).</w:t>
      </w:r>
    </w:p>
    <w:p w14:paraId="79FDA5E3"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تحليل مشاعر المستخدمين تجاه الحملة</w:t>
      </w:r>
      <w:r w:rsidRPr="00EA7677">
        <w:rPr>
          <w:rFonts w:ascii="Sakkal Majalla" w:hAnsi="Sakkal Majalla"/>
          <w:sz w:val="34"/>
        </w:rPr>
        <w:t>.</w:t>
      </w:r>
    </w:p>
    <w:p w14:paraId="12D1FA9E"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بناء نموذجٍ للتنبّؤ بالمبيعات المستقبليّة بناءً على الإنفاق الإعلاني</w:t>
      </w:r>
      <w:r w:rsidRPr="00EA7677">
        <w:rPr>
          <w:rFonts w:ascii="Sakkal Majalla" w:hAnsi="Sakkal Majalla"/>
          <w:sz w:val="34"/>
        </w:rPr>
        <w:t>.</w:t>
      </w:r>
    </w:p>
    <w:p w14:paraId="1C882A56"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إنشاء تقريرٍ تفاعليٍّ للعرض على المدير التنفيذي</w:t>
      </w:r>
      <w:r w:rsidRPr="00EA7677">
        <w:rPr>
          <w:rFonts w:ascii="Sakkal Majalla" w:hAnsi="Sakkal Majalla"/>
          <w:sz w:val="34"/>
        </w:rPr>
        <w:t>.</w:t>
      </w:r>
    </w:p>
    <w:p w14:paraId="2ECCDBCB" w14:textId="77777777" w:rsidR="003E64D1" w:rsidRPr="00EA7677" w:rsidRDefault="003E64D1" w:rsidP="003E64D1">
      <w:pPr>
        <w:keepNext/>
        <w:jc w:val="left"/>
        <w:rPr>
          <w:rFonts w:ascii="Sakkal Majalla" w:hAnsi="Sakkal Majalla"/>
          <w:sz w:val="34"/>
        </w:rPr>
      </w:pPr>
      <w:r w:rsidRPr="00EA7677">
        <w:rPr>
          <w:rFonts w:ascii="Sakkal Majalla" w:hAnsi="Sakkal Majalla"/>
          <w:b/>
          <w:bCs/>
          <w:sz w:val="34"/>
          <w:rtl/>
        </w:rPr>
        <w:t>الميزانيّة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محدودةٌ (تفضيل الحلول المجّانيّة أو منخفضة التكلفة)</w:t>
      </w:r>
      <w:r w:rsidRPr="00EA7677">
        <w:rPr>
          <w:rFonts w:ascii="Sakkal Majalla" w:hAnsi="Sakkal Majalla"/>
          <w:sz w:val="34"/>
        </w:rPr>
        <w:t>.</w:t>
      </w:r>
      <w:r w:rsidRPr="00EA7677">
        <w:rPr>
          <w:rFonts w:ascii="Sakkal Majalla" w:hAnsi="Sakkal Majalla"/>
          <w:sz w:val="34"/>
        </w:rPr>
        <w:br/>
      </w:r>
      <w:r w:rsidRPr="00EA7677">
        <w:rPr>
          <w:rFonts w:ascii="Sakkal Majalla" w:hAnsi="Sakkal Majalla"/>
          <w:b/>
          <w:bCs/>
          <w:sz w:val="34"/>
          <w:rtl/>
        </w:rPr>
        <w:t>مهاراتك</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معرفةٌ جيّدةٌ بـ</w:t>
      </w:r>
      <w:r w:rsidRPr="00EA7677">
        <w:rPr>
          <w:rFonts w:ascii="Sakkal Majalla" w:hAnsi="Sakkal Majalla"/>
          <w:sz w:val="34"/>
        </w:rPr>
        <w:t xml:space="preserve"> Excel</w:t>
      </w:r>
      <w:r w:rsidRPr="00EA7677">
        <w:rPr>
          <w:rFonts w:ascii="Sakkal Majalla" w:hAnsi="Sakkal Majalla"/>
          <w:sz w:val="34"/>
          <w:rtl/>
        </w:rPr>
        <w:t>، معرفةٌ أساسيّةٌ بـ</w:t>
      </w:r>
      <w:r w:rsidRPr="00EA7677">
        <w:rPr>
          <w:rFonts w:ascii="Sakkal Majalla" w:hAnsi="Sakkal Majalla" w:hint="cs"/>
          <w:sz w:val="34"/>
          <w:rtl/>
        </w:rPr>
        <w:t xml:space="preserve"> </w:t>
      </w:r>
      <w:r w:rsidRPr="00EA7677">
        <w:rPr>
          <w:rFonts w:ascii="Sakkal Majalla" w:hAnsi="Sakkal Majalla"/>
          <w:sz w:val="34"/>
        </w:rPr>
        <w:t xml:space="preserve"> Python</w:t>
      </w:r>
      <w:r w:rsidRPr="00EA7677">
        <w:rPr>
          <w:rFonts w:ascii="Sakkal Majalla" w:hAnsi="Sakkal Majalla"/>
          <w:sz w:val="34"/>
          <w:rtl/>
        </w:rPr>
        <w:t>، لا خبرة سابقة بأدوات</w:t>
      </w:r>
      <w:r w:rsidRPr="00EA7677">
        <w:rPr>
          <w:rFonts w:ascii="Sakkal Majalla" w:hAnsi="Sakkal Majalla"/>
          <w:sz w:val="34"/>
        </w:rPr>
        <w:t xml:space="preserve"> BI.</w:t>
      </w:r>
    </w:p>
    <w:p w14:paraId="0418B738" w14:textId="3113D13C" w:rsidR="003E64D1" w:rsidRPr="00B31069" w:rsidRDefault="00B31069" w:rsidP="003E64D1">
      <w:pPr>
        <w:keepNext/>
        <w:pageBreakBefore/>
        <w:rPr>
          <w:rFonts w:ascii="Sakkal Majalla" w:hAnsi="Sakkal Majalla"/>
          <w:b/>
          <w:bCs/>
          <w:color w:val="C00000"/>
          <w:sz w:val="34"/>
        </w:rPr>
      </w:pPr>
      <w:r w:rsidRPr="00E42DAD">
        <w:rPr>
          <w:rFonts w:ascii="Adobe Arabic" w:hAnsi="Adobe Arabic" w:cs="Adobe Arabic"/>
          <w:noProof/>
          <w:color w:val="1E3D6A"/>
          <w:sz w:val="36"/>
          <w:szCs w:val="36"/>
        </w:rPr>
        <w:lastRenderedPageBreak/>
        <mc:AlternateContent>
          <mc:Choice Requires="wpg">
            <w:drawing>
              <wp:anchor distT="0" distB="0" distL="114300" distR="114300" simplePos="0" relativeHeight="252922880" behindDoc="0" locked="0" layoutInCell="1" allowOverlap="1" wp14:anchorId="604EBDF7" wp14:editId="57F8D388">
                <wp:simplePos x="0" y="0"/>
                <wp:positionH relativeFrom="column">
                  <wp:posOffset>5234940</wp:posOffset>
                </wp:positionH>
                <wp:positionV relativeFrom="paragraph">
                  <wp:posOffset>0</wp:posOffset>
                </wp:positionV>
                <wp:extent cx="497840" cy="409575"/>
                <wp:effectExtent l="0" t="0" r="0" b="9525"/>
                <wp:wrapSquare wrapText="bothSides"/>
                <wp:docPr id="630655272"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53121450"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27372122"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63FE0FB" id="Group 17" o:spid="_x0000_s1026" style="position:absolute;margin-left:412.2pt;margin-top:0;width:39.2pt;height:32.25pt;z-index:252922880"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">
                  <v:imagedata r:id="rId164"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" fillcolor="#168489" strokecolor="#168489" strokeweight="1pt">
                  <v:stroke joinstyle="miter"/>
                </v:roundrect>
                <w10:wrap type="square"/>
              </v:group>
            </w:pict>
          </mc:Fallback>
        </mc:AlternateContent>
      </w:r>
      <w:r w:rsidR="003E64D1" w:rsidRPr="00B31069">
        <w:rPr>
          <w:rFonts w:ascii="Sakkal Majalla" w:hAnsi="Sakkal Majalla"/>
          <w:b/>
          <w:bCs/>
          <w:color w:val="C00000"/>
          <w:sz w:val="34"/>
          <w:rtl/>
        </w:rPr>
        <w:t>الأسئلة</w:t>
      </w:r>
      <w:r w:rsidR="003E64D1" w:rsidRPr="00B31069">
        <w:rPr>
          <w:rFonts w:ascii="Sakkal Majalla" w:hAnsi="Sakkal Majalla"/>
          <w:b/>
          <w:bCs/>
          <w:color w:val="C00000"/>
          <w:sz w:val="34"/>
        </w:rPr>
        <w:t>:</w:t>
      </w:r>
    </w:p>
    <w:p w14:paraId="433982DC"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الأوّل</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 xml:space="preserve">ما هي الأداة أو الأدوات التي ستستخدمها لتحقيق كلّ هدفٍ من الأهداف الأربعة؟ وضّح السبب. </w:t>
      </w:r>
    </w:p>
    <w:p w14:paraId="105E0F83" w14:textId="77777777" w:rsidR="003E64D1" w:rsidRPr="003E64D1" w:rsidRDefault="003E64D1" w:rsidP="003E64D1">
      <w:pPr>
        <w:keepNext/>
        <w:rPr>
          <w:rFonts w:ascii="Sakkal Majalla" w:hAnsi="Sakkal Majalla"/>
          <w:color w:val="C00000"/>
          <w:sz w:val="34"/>
        </w:rPr>
      </w:pPr>
      <w:r w:rsidRPr="003E64D1">
        <w:rPr>
          <w:rFonts w:ascii="Sakkal Majalla" w:hAnsi="Sakkal Majalla"/>
          <w:b/>
          <w:bCs/>
          <w:color w:val="C00000"/>
          <w:sz w:val="34"/>
          <w:rtl/>
        </w:rPr>
        <w:t>الإجابة النموذجيّة</w:t>
      </w:r>
      <w:r w:rsidRPr="003E64D1">
        <w:rPr>
          <w:rFonts w:ascii="Sakkal Majalla" w:hAnsi="Sakkal Majalla"/>
          <w:b/>
          <w:bCs/>
          <w:color w:val="C00000"/>
          <w:sz w:val="34"/>
        </w:rPr>
        <w:t>:</w:t>
      </w:r>
    </w:p>
    <w:p w14:paraId="0385C30D" w14:textId="77777777" w:rsidR="003E64D1" w:rsidRPr="00EA7677" w:rsidRDefault="003E64D1">
      <w:pPr>
        <w:keepNext/>
        <w:numPr>
          <w:ilvl w:val="0"/>
          <w:numId w:val="53"/>
        </w:numPr>
        <w:spacing w:after="160" w:line="259" w:lineRule="auto"/>
        <w:jc w:val="left"/>
        <w:rPr>
          <w:rFonts w:ascii="Sakkal Majalla" w:hAnsi="Sakkal Majalla"/>
          <w:sz w:val="34"/>
        </w:rPr>
      </w:pPr>
      <w:r w:rsidRPr="00EA7677">
        <w:rPr>
          <w:rFonts w:ascii="Sakkal Majalla" w:hAnsi="Sakkal Majalla"/>
          <w:b/>
          <w:bCs/>
          <w:sz w:val="34"/>
          <w:rtl/>
        </w:rPr>
        <w:t>للهدف الأوّل</w:t>
      </w:r>
      <w:r w:rsidRPr="00EA7677">
        <w:rPr>
          <w:rFonts w:ascii="Sakkal Majalla" w:hAnsi="Sakkal Majalla"/>
          <w:b/>
          <w:bCs/>
          <w:sz w:val="34"/>
        </w:rPr>
        <w:t xml:space="preserve"> (ROI </w:t>
      </w:r>
      <w:r w:rsidRPr="00EA7677">
        <w:rPr>
          <w:rFonts w:ascii="Sakkal Majalla" w:hAnsi="Sakkal Majalla"/>
          <w:b/>
          <w:bCs/>
          <w:sz w:val="34"/>
          <w:rtl/>
        </w:rPr>
        <w:t>لكلّ منصّةٍ</w:t>
      </w:r>
      <w:r w:rsidRPr="00EA7677">
        <w:rPr>
          <w:rFonts w:ascii="Sakkal Majalla" w:hAnsi="Sakkal Majalla"/>
          <w:b/>
          <w:bCs/>
          <w:sz w:val="34"/>
        </w:rPr>
        <w:t>):</w:t>
      </w:r>
      <w:r w:rsidRPr="00EA7677">
        <w:rPr>
          <w:rFonts w:ascii="Sakkal Majalla" w:hAnsi="Sakkal Majalla"/>
          <w:sz w:val="34"/>
        </w:rPr>
        <w:t xml:space="preserve"> Power BI. </w:t>
      </w:r>
      <w:r w:rsidRPr="00EA7677">
        <w:rPr>
          <w:rFonts w:ascii="Sakkal Majalla" w:hAnsi="Sakkal Majalla"/>
          <w:sz w:val="34"/>
          <w:rtl/>
        </w:rPr>
        <w:t>السبب: البيانات منظّمةٌ في</w:t>
      </w:r>
      <w:r w:rsidRPr="00EA7677">
        <w:rPr>
          <w:rFonts w:ascii="Sakkal Majalla" w:hAnsi="Sakkal Majalla"/>
          <w:sz w:val="34"/>
        </w:rPr>
        <w:t xml:space="preserve"> Excel</w:t>
      </w:r>
      <w:r w:rsidRPr="00EA7677">
        <w:rPr>
          <w:rFonts w:ascii="Sakkal Majalla" w:hAnsi="Sakkal Majalla"/>
          <w:sz w:val="34"/>
          <w:rtl/>
        </w:rPr>
        <w:t>، والهدف هو مقارنةٌ بصريّةٌ سهلةٌ بين المنصّات</w:t>
      </w:r>
      <w:r w:rsidRPr="00EA7677">
        <w:rPr>
          <w:rFonts w:ascii="Sakkal Majalla" w:hAnsi="Sakkal Majalla"/>
          <w:sz w:val="34"/>
        </w:rPr>
        <w:t xml:space="preserve">. Power BI </w:t>
      </w:r>
      <w:r w:rsidRPr="00EA7677">
        <w:rPr>
          <w:rFonts w:ascii="Sakkal Majalla" w:hAnsi="Sakkal Majalla"/>
          <w:sz w:val="34"/>
          <w:rtl/>
        </w:rPr>
        <w:t>يمكنه حساب</w:t>
      </w:r>
      <w:r w:rsidRPr="00EA7677">
        <w:rPr>
          <w:rFonts w:ascii="Sakkal Majalla" w:hAnsi="Sakkal Majalla"/>
          <w:sz w:val="34"/>
        </w:rPr>
        <w:t xml:space="preserve"> ROI </w:t>
      </w:r>
      <w:r w:rsidRPr="00EA7677">
        <w:rPr>
          <w:rFonts w:ascii="Sakkal Majalla" w:hAnsi="Sakkal Majalla"/>
          <w:sz w:val="34"/>
          <w:rtl/>
        </w:rPr>
        <w:t xml:space="preserve">تلقائيّاً وإنشاء رسومٍ بيانيّةٍ مقارنةٍ بسرعةٍ. </w:t>
      </w:r>
    </w:p>
    <w:p w14:paraId="3D986E83" w14:textId="77777777" w:rsidR="003E64D1" w:rsidRPr="00EA7677" w:rsidRDefault="003E64D1">
      <w:pPr>
        <w:keepNext/>
        <w:numPr>
          <w:ilvl w:val="0"/>
          <w:numId w:val="53"/>
        </w:numPr>
        <w:spacing w:after="160" w:line="259" w:lineRule="auto"/>
        <w:jc w:val="left"/>
        <w:rPr>
          <w:rFonts w:ascii="Sakkal Majalla" w:hAnsi="Sakkal Majalla"/>
          <w:sz w:val="34"/>
        </w:rPr>
      </w:pPr>
      <w:r w:rsidRPr="00EA7677">
        <w:rPr>
          <w:rFonts w:ascii="Sakkal Majalla" w:hAnsi="Sakkal Majalla"/>
          <w:b/>
          <w:bCs/>
          <w:sz w:val="34"/>
          <w:rtl/>
        </w:rPr>
        <w:t>للهدف الثاني (تحليل المشاعر)</w:t>
      </w:r>
      <w:r w:rsidRPr="00EA7677">
        <w:rPr>
          <w:rFonts w:ascii="Sakkal Majalla" w:hAnsi="Sakkal Majalla"/>
          <w:b/>
          <w:bCs/>
          <w:sz w:val="34"/>
        </w:rPr>
        <w:t>:</w:t>
      </w:r>
      <w:r w:rsidRPr="00EA7677">
        <w:rPr>
          <w:rFonts w:ascii="Sakkal Majalla" w:hAnsi="Sakkal Majalla"/>
          <w:sz w:val="34"/>
        </w:rPr>
        <w:t xml:space="preserve"> ChatGPT. </w:t>
      </w:r>
      <w:r w:rsidRPr="00EA7677">
        <w:rPr>
          <w:rFonts w:ascii="Sakkal Majalla" w:hAnsi="Sakkal Majalla"/>
          <w:sz w:val="34"/>
          <w:rtl/>
        </w:rPr>
        <w:t>السبب: التعليقات نصوصٌ، و</w:t>
      </w:r>
      <w:r w:rsidRPr="00EA7677">
        <w:rPr>
          <w:rFonts w:ascii="Sakkal Majalla" w:hAnsi="Sakkal Majalla"/>
          <w:sz w:val="34"/>
        </w:rPr>
        <w:t xml:space="preserve"> ChatGPT </w:t>
      </w:r>
      <w:r w:rsidRPr="00EA7677">
        <w:rPr>
          <w:rFonts w:ascii="Sakkal Majalla" w:hAnsi="Sakkal Majalla"/>
          <w:sz w:val="34"/>
          <w:rtl/>
        </w:rPr>
        <w:t xml:space="preserve">متخصّصٌ في تحليل اللغة الطبيعيّة وتصنيف المشاعر. يمكن تحميل عيّناتٍ من التعليقات ومطالبته بتحليلها وتقديم ملخّصٍ. </w:t>
      </w:r>
    </w:p>
    <w:p w14:paraId="1BD4788D" w14:textId="77777777" w:rsidR="003E64D1" w:rsidRPr="00EA7677" w:rsidRDefault="003E64D1">
      <w:pPr>
        <w:keepNext/>
        <w:numPr>
          <w:ilvl w:val="0"/>
          <w:numId w:val="53"/>
        </w:numPr>
        <w:spacing w:after="160" w:line="259" w:lineRule="auto"/>
        <w:jc w:val="left"/>
        <w:rPr>
          <w:rFonts w:ascii="Sakkal Majalla" w:hAnsi="Sakkal Majalla"/>
          <w:sz w:val="34"/>
        </w:rPr>
      </w:pPr>
      <w:r w:rsidRPr="00EA7677">
        <w:rPr>
          <w:rFonts w:ascii="Sakkal Majalla" w:hAnsi="Sakkal Majalla"/>
          <w:b/>
          <w:bCs/>
          <w:sz w:val="34"/>
          <w:rtl/>
        </w:rPr>
        <w:t>للهدف الثالث (نموذج التنبّؤ)</w:t>
      </w:r>
      <w:r w:rsidRPr="00EA7677">
        <w:rPr>
          <w:rFonts w:ascii="Sakkal Majalla" w:hAnsi="Sakkal Majalla"/>
          <w:b/>
          <w:bCs/>
          <w:sz w:val="34"/>
        </w:rPr>
        <w:t>:</w:t>
      </w:r>
      <w:r w:rsidRPr="00EA7677">
        <w:rPr>
          <w:rFonts w:ascii="Sakkal Majalla" w:hAnsi="Sakkal Majalla"/>
          <w:sz w:val="34"/>
        </w:rPr>
        <w:t xml:space="preserve"> Google Colab. </w:t>
      </w:r>
      <w:r w:rsidRPr="00EA7677">
        <w:rPr>
          <w:rFonts w:ascii="Sakkal Majalla" w:hAnsi="Sakkal Majalla"/>
          <w:sz w:val="34"/>
          <w:rtl/>
        </w:rPr>
        <w:t>السبب: بناء نماذج تنبّؤٍ يتطلّب برمجةً وخوارزميّاتِ تعلّمٍ آليٍّ</w:t>
      </w:r>
      <w:r w:rsidRPr="00EA7677">
        <w:rPr>
          <w:rFonts w:ascii="Sakkal Majalla" w:hAnsi="Sakkal Majalla"/>
          <w:sz w:val="34"/>
        </w:rPr>
        <w:t xml:space="preserve">. Google Colab </w:t>
      </w:r>
      <w:r w:rsidRPr="00EA7677">
        <w:rPr>
          <w:rFonts w:ascii="Sakkal Majalla" w:hAnsi="Sakkal Majalla"/>
          <w:sz w:val="34"/>
          <w:rtl/>
        </w:rPr>
        <w:t>مجّانيٌّ ويدعم</w:t>
      </w:r>
      <w:r w:rsidRPr="00EA7677">
        <w:rPr>
          <w:rFonts w:ascii="Sakkal Majalla" w:hAnsi="Sakkal Majalla"/>
          <w:sz w:val="34"/>
        </w:rPr>
        <w:t xml:space="preserve"> Python </w:t>
      </w:r>
      <w:r w:rsidRPr="00EA7677">
        <w:rPr>
          <w:rFonts w:ascii="Sakkal Majalla" w:hAnsi="Sakkal Majalla"/>
          <w:sz w:val="34"/>
          <w:rtl/>
        </w:rPr>
        <w:t>ومكتبات مثل</w:t>
      </w:r>
      <w:r w:rsidRPr="00EA7677">
        <w:rPr>
          <w:rFonts w:ascii="Sakkal Majalla" w:hAnsi="Sakkal Majalla"/>
          <w:sz w:val="34"/>
        </w:rPr>
        <w:t xml:space="preserve"> Scikit-learn. </w:t>
      </w:r>
      <w:r w:rsidRPr="00EA7677">
        <w:rPr>
          <w:rFonts w:ascii="Sakkal Majalla" w:hAnsi="Sakkal Majalla"/>
          <w:sz w:val="34"/>
          <w:rtl/>
        </w:rPr>
        <w:t xml:space="preserve">يمكن استخدام بيانات المبيعات والإنفاق الإعلاني لتدريب النموذج. </w:t>
      </w:r>
    </w:p>
    <w:p w14:paraId="3A931DDB" w14:textId="3BC59270" w:rsidR="003E64D1" w:rsidRPr="003E64D1" w:rsidRDefault="003E64D1">
      <w:pPr>
        <w:keepNext/>
        <w:numPr>
          <w:ilvl w:val="0"/>
          <w:numId w:val="53"/>
        </w:numPr>
        <w:spacing w:after="160" w:line="259" w:lineRule="auto"/>
        <w:jc w:val="left"/>
        <w:rPr>
          <w:rFonts w:ascii="Sakkal Majalla" w:hAnsi="Sakkal Majalla"/>
          <w:sz w:val="34"/>
        </w:rPr>
      </w:pPr>
      <w:r w:rsidRPr="00EA7677">
        <w:rPr>
          <w:rFonts w:ascii="Sakkal Majalla" w:hAnsi="Sakkal Majalla"/>
          <w:b/>
          <w:bCs/>
          <w:sz w:val="34"/>
          <w:rtl/>
        </w:rPr>
        <w:t>للهدف الرابع (التقرير التفاعلي)</w:t>
      </w:r>
      <w:r w:rsidRPr="00EA7677">
        <w:rPr>
          <w:rFonts w:ascii="Sakkal Majalla" w:hAnsi="Sakkal Majalla"/>
          <w:b/>
          <w:bCs/>
          <w:sz w:val="34"/>
        </w:rPr>
        <w:t>:</w:t>
      </w:r>
      <w:r w:rsidRPr="00EA7677">
        <w:rPr>
          <w:rFonts w:ascii="Sakkal Majalla" w:hAnsi="Sakkal Majalla"/>
          <w:sz w:val="34"/>
        </w:rPr>
        <w:t xml:space="preserve"> Power BI. </w:t>
      </w:r>
      <w:r w:rsidRPr="00EA7677">
        <w:rPr>
          <w:rFonts w:ascii="Sakkal Majalla" w:hAnsi="Sakkal Majalla"/>
          <w:sz w:val="34"/>
          <w:rtl/>
        </w:rPr>
        <w:t>السبب: يُتيح إنشاء تقاريرَ احترافيّةٍ تفاعليّةٍ، ودمج نتائج التحليلات المختلفة في لوحة معلوماتٍ واحدةٍ، ومشاركتها بسهولةٍ. النسخة المجّانيّة كافيةٌ للبدء.</w:t>
      </w:r>
    </w:p>
    <w:p w14:paraId="38ED2603"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الثاني</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اذكر ميّزتين لـ</w:t>
      </w:r>
      <w:r w:rsidRPr="003E64D1">
        <w:rPr>
          <w:rFonts w:ascii="Adobe Arabic" w:hAnsi="Adobe Arabic" w:cs="Adobe Arabic"/>
          <w:b/>
          <w:bCs/>
          <w:color w:val="008080"/>
          <w:sz w:val="36"/>
          <w:szCs w:val="36"/>
        </w:rPr>
        <w:t xml:space="preserve"> Google Colab </w:t>
      </w:r>
      <w:r w:rsidRPr="003E64D1">
        <w:rPr>
          <w:rFonts w:ascii="Adobe Arabic" w:hAnsi="Adobe Arabic" w:cs="Adobe Arabic"/>
          <w:b/>
          <w:bCs/>
          <w:color w:val="008080"/>
          <w:sz w:val="36"/>
          <w:szCs w:val="36"/>
          <w:rtl/>
        </w:rPr>
        <w:t>تجعله مناسباً لبناء نموذج التنبّؤ مقارنةً بالأدوات</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الأخرى. </w:t>
      </w:r>
    </w:p>
    <w:p w14:paraId="7CD8178E" w14:textId="77777777" w:rsidR="003E64D1" w:rsidRPr="003E64D1" w:rsidRDefault="003E64D1" w:rsidP="003E64D1">
      <w:pPr>
        <w:keepNext/>
        <w:rPr>
          <w:rFonts w:ascii="Sakkal Majalla" w:hAnsi="Sakkal Majalla"/>
          <w:color w:val="C00000"/>
          <w:sz w:val="34"/>
        </w:rPr>
      </w:pPr>
      <w:r w:rsidRPr="003E64D1">
        <w:rPr>
          <w:rFonts w:ascii="Sakkal Majalla" w:hAnsi="Sakkal Majalla"/>
          <w:b/>
          <w:bCs/>
          <w:color w:val="C00000"/>
          <w:sz w:val="34"/>
          <w:rtl/>
        </w:rPr>
        <w:t>الإجابة النموذجيّة</w:t>
      </w:r>
      <w:r w:rsidRPr="003E64D1">
        <w:rPr>
          <w:rFonts w:ascii="Sakkal Majalla" w:hAnsi="Sakkal Majalla"/>
          <w:b/>
          <w:bCs/>
          <w:color w:val="C00000"/>
          <w:sz w:val="34"/>
        </w:rPr>
        <w:t>:</w:t>
      </w:r>
    </w:p>
    <w:p w14:paraId="090C93F5" w14:textId="77777777" w:rsidR="003E64D1" w:rsidRPr="00EA7677" w:rsidRDefault="003E64D1">
      <w:pPr>
        <w:keepNext/>
        <w:numPr>
          <w:ilvl w:val="0"/>
          <w:numId w:val="54"/>
        </w:numPr>
        <w:spacing w:after="160" w:line="259" w:lineRule="auto"/>
        <w:jc w:val="left"/>
        <w:rPr>
          <w:rFonts w:ascii="Sakkal Majalla" w:hAnsi="Sakkal Majalla"/>
          <w:sz w:val="34"/>
        </w:rPr>
      </w:pPr>
      <w:r w:rsidRPr="00EA7677">
        <w:rPr>
          <w:rFonts w:ascii="Sakkal Majalla" w:hAnsi="Sakkal Majalla"/>
          <w:b/>
          <w:bCs/>
          <w:sz w:val="34"/>
          <w:rtl/>
        </w:rPr>
        <w:t>الميّزة الأولى</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 xml:space="preserve">مجّانيٌّ تماماً ولا يحتاج لتثبيت أيّ برامج، يعمل مباشرةً من المتصفّح، ممّا يوفّر التكاليف ويُسهّل البدء السريع. </w:t>
      </w:r>
    </w:p>
    <w:p w14:paraId="613278FE" w14:textId="5C2602D7" w:rsidR="003E64D1" w:rsidRPr="003E64D1" w:rsidRDefault="003E64D1">
      <w:pPr>
        <w:keepNext/>
        <w:numPr>
          <w:ilvl w:val="0"/>
          <w:numId w:val="54"/>
        </w:numPr>
        <w:spacing w:after="160" w:line="259" w:lineRule="auto"/>
        <w:jc w:val="left"/>
        <w:rPr>
          <w:rFonts w:ascii="Sakkal Majalla" w:hAnsi="Sakkal Majalla"/>
          <w:sz w:val="34"/>
        </w:rPr>
      </w:pPr>
      <w:r w:rsidRPr="00EA7677">
        <w:rPr>
          <w:rFonts w:ascii="Sakkal Majalla" w:hAnsi="Sakkal Majalla"/>
          <w:b/>
          <w:bCs/>
          <w:sz w:val="34"/>
          <w:rtl/>
        </w:rPr>
        <w:t>الميّزة الثانية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يدعم مكتبات</w:t>
      </w:r>
      <w:r w:rsidRPr="00EA7677">
        <w:rPr>
          <w:rFonts w:ascii="Sakkal Majalla" w:hAnsi="Sakkal Majalla"/>
          <w:sz w:val="34"/>
        </w:rPr>
        <w:t xml:space="preserve"> Python </w:t>
      </w:r>
      <w:r w:rsidRPr="00EA7677">
        <w:rPr>
          <w:rFonts w:ascii="Sakkal Majalla" w:hAnsi="Sakkal Majalla"/>
          <w:sz w:val="34"/>
          <w:rtl/>
        </w:rPr>
        <w:t>المتخصّصة في التعلّم الآلي</w:t>
      </w:r>
      <w:r w:rsidRPr="00EA7677">
        <w:rPr>
          <w:rFonts w:ascii="Sakkal Majalla" w:hAnsi="Sakkal Majalla"/>
          <w:sz w:val="34"/>
        </w:rPr>
        <w:t xml:space="preserve"> (Scikit-learn</w:t>
      </w:r>
      <w:r w:rsidRPr="00EA7677">
        <w:rPr>
          <w:rFonts w:ascii="Sakkal Majalla" w:hAnsi="Sakkal Majalla"/>
          <w:sz w:val="34"/>
          <w:rtl/>
        </w:rPr>
        <w:t xml:space="preserve">، </w:t>
      </w:r>
      <w:r w:rsidRPr="00EA7677">
        <w:rPr>
          <w:rFonts w:ascii="Sakkal Majalla" w:hAnsi="Sakkal Majalla"/>
          <w:sz w:val="34"/>
        </w:rPr>
        <w:t>TensorFlow</w:t>
      </w:r>
      <w:r w:rsidRPr="00EA7677">
        <w:rPr>
          <w:rFonts w:ascii="Sakkal Majalla" w:hAnsi="Sakkal Majalla"/>
          <w:sz w:val="34"/>
          <w:rtl/>
        </w:rPr>
        <w:t xml:space="preserve">، </w:t>
      </w:r>
      <w:r w:rsidRPr="00EA7677">
        <w:rPr>
          <w:rFonts w:ascii="Sakkal Majalla" w:hAnsi="Sakkal Majalla"/>
          <w:sz w:val="34"/>
        </w:rPr>
        <w:t xml:space="preserve">Pandas) </w:t>
      </w:r>
      <w:r w:rsidRPr="00EA7677">
        <w:rPr>
          <w:rFonts w:ascii="Sakkal Majalla" w:hAnsi="Sakkal Majalla"/>
          <w:sz w:val="34"/>
          <w:rtl/>
        </w:rPr>
        <w:t>ويوفّر وصولاً لموارد حوسبةٍ قويّةٍ</w:t>
      </w:r>
      <w:r w:rsidRPr="00EA7677">
        <w:rPr>
          <w:rFonts w:ascii="Sakkal Majalla" w:hAnsi="Sakkal Majalla"/>
          <w:sz w:val="34"/>
        </w:rPr>
        <w:t xml:space="preserve"> (GPU) </w:t>
      </w:r>
      <w:r w:rsidRPr="00EA7677">
        <w:rPr>
          <w:rFonts w:ascii="Sakkal Majalla" w:hAnsi="Sakkal Majalla"/>
          <w:sz w:val="34"/>
          <w:rtl/>
        </w:rPr>
        <w:t xml:space="preserve">مجّاناً، ممّا يُسرّع عمليّة بناء النماذج وتدريبها. </w:t>
      </w:r>
    </w:p>
    <w:p w14:paraId="68589B49" w14:textId="77777777" w:rsidR="003E64D1" w:rsidRPr="003E64D1" w:rsidRDefault="003E64D1" w:rsidP="003E64D1">
      <w:pPr>
        <w:keepNext/>
        <w:pageBreakBefore/>
        <w:rPr>
          <w:rFonts w:ascii="Adobe Arabic" w:hAnsi="Adobe Arabic" w:cs="Adobe Arabic"/>
          <w:b/>
          <w:bCs/>
          <w:color w:val="008080"/>
          <w:sz w:val="36"/>
          <w:szCs w:val="36"/>
        </w:rPr>
      </w:pPr>
      <w:r w:rsidRPr="003E64D1">
        <w:rPr>
          <w:rFonts w:ascii="Adobe Arabic" w:hAnsi="Adobe Arabic" w:cs="Adobe Arabic"/>
          <w:b/>
          <w:bCs/>
          <w:color w:val="008080"/>
          <w:sz w:val="36"/>
          <w:szCs w:val="36"/>
          <w:rtl/>
        </w:rPr>
        <w:lastRenderedPageBreak/>
        <w:t>السؤال الثالث</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إذا كان لديك موظّفٌ في فريقك لا يمتلك أيّ خلفيّةٍ برمجيّةٍ، وتريد تكليفه</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بتحليل بيانات المبيعات اليوميّة وإنشاء تقريرٍ أسبوعيٍّ، أيّ أداةٍ ستوصي بها؟ ولماذا؟ </w:t>
      </w:r>
    </w:p>
    <w:p w14:paraId="2A4A38C1" w14:textId="77777777" w:rsidR="003E64D1" w:rsidRPr="00EA7677" w:rsidRDefault="003E64D1" w:rsidP="003E64D1">
      <w:pPr>
        <w:keepNext/>
        <w:jc w:val="left"/>
        <w:rPr>
          <w:rFonts w:ascii="Sakkal Majalla" w:hAnsi="Sakkal Majalla"/>
          <w:sz w:val="34"/>
        </w:rPr>
      </w:pPr>
      <w:r w:rsidRPr="003E64D1">
        <w:rPr>
          <w:rFonts w:ascii="Sakkal Majalla" w:hAnsi="Sakkal Majalla"/>
          <w:b/>
          <w:bCs/>
          <w:color w:val="C00000"/>
          <w:sz w:val="34"/>
          <w:rtl/>
        </w:rPr>
        <w:t>الإجابة النموذجيّة</w:t>
      </w:r>
      <w:r w:rsidRPr="003E64D1">
        <w:rPr>
          <w:rFonts w:ascii="Sakkal Majalla" w:hAnsi="Sakkal Majalla"/>
          <w:b/>
          <w:bCs/>
          <w:color w:val="C00000"/>
          <w:sz w:val="34"/>
        </w:rPr>
        <w:t>:</w:t>
      </w:r>
      <w:r w:rsidRPr="003E64D1">
        <w:rPr>
          <w:rFonts w:ascii="Sakkal Majalla" w:hAnsi="Sakkal Majalla"/>
          <w:color w:val="C00000"/>
          <w:sz w:val="34"/>
        </w:rPr>
        <w:br/>
      </w:r>
      <w:r w:rsidRPr="00EA7677">
        <w:rPr>
          <w:rFonts w:ascii="Sakkal Majalla" w:hAnsi="Sakkal Majalla"/>
          <w:sz w:val="34"/>
          <w:rtl/>
        </w:rPr>
        <w:t xml:space="preserve">الأداة الموصى بها هي </w:t>
      </w:r>
      <w:r w:rsidRPr="00EA7677">
        <w:rPr>
          <w:rFonts w:ascii="Sakkal Majalla" w:hAnsi="Sakkal Majalla"/>
          <w:b/>
          <w:bCs/>
          <w:sz w:val="34"/>
        </w:rPr>
        <w:t>Power BI</w:t>
      </w:r>
    </w:p>
    <w:p w14:paraId="7C7019E7"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الأسباب</w:t>
      </w:r>
      <w:r w:rsidRPr="00EA7677">
        <w:rPr>
          <w:rFonts w:ascii="Sakkal Majalla" w:hAnsi="Sakkal Majalla"/>
          <w:b/>
          <w:bCs/>
          <w:sz w:val="34"/>
        </w:rPr>
        <w:t>:</w:t>
      </w:r>
    </w:p>
    <w:p w14:paraId="739EB24B" w14:textId="77777777" w:rsidR="003E64D1" w:rsidRPr="00EA7677" w:rsidRDefault="003E64D1">
      <w:pPr>
        <w:keepNext/>
        <w:numPr>
          <w:ilvl w:val="0"/>
          <w:numId w:val="55"/>
        </w:numPr>
        <w:spacing w:after="160" w:line="259" w:lineRule="auto"/>
        <w:jc w:val="left"/>
        <w:rPr>
          <w:rFonts w:ascii="Sakkal Majalla" w:hAnsi="Sakkal Majalla"/>
          <w:sz w:val="34"/>
        </w:rPr>
      </w:pPr>
      <w:r w:rsidRPr="00EA7677">
        <w:rPr>
          <w:rFonts w:ascii="Sakkal Majalla" w:hAnsi="Sakkal Majalla"/>
          <w:sz w:val="34"/>
          <w:rtl/>
        </w:rPr>
        <w:t xml:space="preserve">واجهة بصريّةٌ سهلة (السحب والإفلات) لا تتطلّب برمجةً. </w:t>
      </w:r>
    </w:p>
    <w:p w14:paraId="2A2ADF5C" w14:textId="77777777" w:rsidR="003E64D1" w:rsidRPr="00EA7677" w:rsidRDefault="003E64D1">
      <w:pPr>
        <w:keepNext/>
        <w:numPr>
          <w:ilvl w:val="0"/>
          <w:numId w:val="55"/>
        </w:numPr>
        <w:spacing w:after="160" w:line="259" w:lineRule="auto"/>
        <w:jc w:val="left"/>
        <w:rPr>
          <w:rFonts w:ascii="Sakkal Majalla" w:hAnsi="Sakkal Majalla"/>
          <w:sz w:val="34"/>
        </w:rPr>
      </w:pPr>
      <w:r w:rsidRPr="00EA7677">
        <w:rPr>
          <w:rFonts w:ascii="Sakkal Majalla" w:hAnsi="Sakkal Majalla"/>
          <w:sz w:val="34"/>
          <w:rtl/>
        </w:rPr>
        <w:t>دورات تعليميّةٌ كثيرةٌ ومتاحةٌ مجّاناً للمبتدئين.</w:t>
      </w:r>
    </w:p>
    <w:p w14:paraId="067F60DA" w14:textId="70FD6E64" w:rsidR="003E64D1" w:rsidRPr="003E64D1" w:rsidRDefault="003E64D1">
      <w:pPr>
        <w:keepNext/>
        <w:numPr>
          <w:ilvl w:val="0"/>
          <w:numId w:val="55"/>
        </w:numPr>
        <w:spacing w:after="160" w:line="259" w:lineRule="auto"/>
        <w:jc w:val="left"/>
        <w:rPr>
          <w:rFonts w:ascii="Sakkal Majalla" w:hAnsi="Sakkal Majalla"/>
          <w:sz w:val="34"/>
        </w:rPr>
      </w:pPr>
      <w:r w:rsidRPr="00EA7677">
        <w:rPr>
          <w:rFonts w:ascii="Sakkal Majalla" w:hAnsi="Sakkal Majalla"/>
          <w:sz w:val="34"/>
          <w:rtl/>
        </w:rPr>
        <w:t xml:space="preserve">يمكن ربطه بمصادر البيانات وجدولة التحديث التلقائي، ممّا يُسهّل إنشاء تقاريرَ دوريّةٍ. </w:t>
      </w:r>
    </w:p>
    <w:p w14:paraId="5FB32CD6"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الرابع</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صحّح العبارة التالية إذا كانت خاطئةً</w:t>
      </w:r>
      <w:r w:rsidRPr="003E64D1">
        <w:rPr>
          <w:rFonts w:ascii="Adobe Arabic" w:hAnsi="Adobe Arabic" w:cs="Adobe Arabic"/>
          <w:b/>
          <w:bCs/>
          <w:color w:val="008080"/>
          <w:sz w:val="36"/>
          <w:szCs w:val="36"/>
        </w:rPr>
        <w:t xml:space="preserve">: "ChatGPT </w:t>
      </w:r>
      <w:r w:rsidRPr="003E64D1">
        <w:rPr>
          <w:rFonts w:ascii="Adobe Arabic" w:hAnsi="Adobe Arabic" w:cs="Adobe Arabic"/>
          <w:b/>
          <w:bCs/>
          <w:color w:val="008080"/>
          <w:sz w:val="36"/>
          <w:szCs w:val="36"/>
          <w:rtl/>
        </w:rPr>
        <w:t>هو الأداة الأفضل دائماً</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لتحليل البيانات النصّيّة لأنّه يفهم اللغة الطبيعيّة." </w:t>
      </w:r>
    </w:p>
    <w:p w14:paraId="77CBFCEF" w14:textId="77777777" w:rsidR="003E64D1" w:rsidRPr="00EA7677" w:rsidRDefault="003E64D1" w:rsidP="003E64D1">
      <w:pPr>
        <w:keepNext/>
        <w:jc w:val="left"/>
        <w:rPr>
          <w:rFonts w:ascii="Sakkal Majalla" w:hAnsi="Sakkal Majalla"/>
          <w:sz w:val="34"/>
        </w:rPr>
      </w:pPr>
      <w:r w:rsidRPr="003E64D1">
        <w:rPr>
          <w:rFonts w:ascii="Sakkal Majalla" w:hAnsi="Sakkal Majalla"/>
          <w:b/>
          <w:bCs/>
          <w:color w:val="C00000"/>
          <w:sz w:val="34"/>
          <w:rtl/>
        </w:rPr>
        <w:t>الإجابة النموذجيّة</w:t>
      </w:r>
      <w:r w:rsidRPr="003E64D1">
        <w:rPr>
          <w:rFonts w:ascii="Sakkal Majalla" w:hAnsi="Sakkal Majalla"/>
          <w:b/>
          <w:bCs/>
          <w:color w:val="C00000"/>
          <w:sz w:val="34"/>
        </w:rPr>
        <w:t>:</w:t>
      </w:r>
      <w:r w:rsidRPr="003E64D1">
        <w:rPr>
          <w:rFonts w:ascii="Sakkal Majalla" w:hAnsi="Sakkal Majalla"/>
          <w:color w:val="C00000"/>
          <w:sz w:val="34"/>
        </w:rPr>
        <w:br/>
      </w:r>
      <w:r w:rsidRPr="00EA7677">
        <w:rPr>
          <w:rFonts w:ascii="Sakkal Majalla" w:hAnsi="Sakkal Majalla"/>
          <w:sz w:val="34"/>
          <w:rtl/>
        </w:rPr>
        <w:t xml:space="preserve">العبارة </w:t>
      </w:r>
      <w:r w:rsidRPr="00EA7677">
        <w:rPr>
          <w:rFonts w:ascii="Sakkal Majalla" w:hAnsi="Sakkal Majalla"/>
          <w:b/>
          <w:bCs/>
          <w:sz w:val="34"/>
          <w:rtl/>
        </w:rPr>
        <w:t>خاطئةٌ جزئيّاً</w:t>
      </w:r>
      <w:r w:rsidRPr="00EA7677">
        <w:rPr>
          <w:rFonts w:ascii="Sakkal Majalla" w:hAnsi="Sakkal Majalla"/>
          <w:sz w:val="34"/>
        </w:rPr>
        <w:t xml:space="preserve">. </w:t>
      </w:r>
    </w:p>
    <w:p w14:paraId="67B34BF1"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التصحيح</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بينما</w:t>
      </w:r>
      <w:r w:rsidRPr="00EA7677">
        <w:rPr>
          <w:rFonts w:ascii="Sakkal Majalla" w:hAnsi="Sakkal Majalla"/>
          <w:sz w:val="34"/>
        </w:rPr>
        <w:t xml:space="preserve"> ChatGPT </w:t>
      </w:r>
      <w:r w:rsidRPr="00EA7677">
        <w:rPr>
          <w:rFonts w:ascii="Sakkal Majalla" w:hAnsi="Sakkal Majalla"/>
          <w:sz w:val="34"/>
          <w:rtl/>
        </w:rPr>
        <w:t>ممتازٌ في تحليل البيانات النصّيّة وفهم اللغة الطبيعيّة، إلّا أنّه ليس دائماً الخيار الأفضل.</w:t>
      </w:r>
    </w:p>
    <w:p w14:paraId="647544C6"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الأسباب</w:t>
      </w:r>
      <w:r w:rsidRPr="00EA7677">
        <w:rPr>
          <w:rFonts w:ascii="Sakkal Majalla" w:hAnsi="Sakkal Majalla"/>
          <w:b/>
          <w:bCs/>
          <w:sz w:val="34"/>
        </w:rPr>
        <w:t>:</w:t>
      </w:r>
    </w:p>
    <w:p w14:paraId="01DC532C" w14:textId="77777777" w:rsidR="003E64D1" w:rsidRPr="00EA7677" w:rsidRDefault="003E64D1">
      <w:pPr>
        <w:keepNext/>
        <w:numPr>
          <w:ilvl w:val="0"/>
          <w:numId w:val="56"/>
        </w:numPr>
        <w:spacing w:after="160" w:line="259" w:lineRule="auto"/>
        <w:jc w:val="left"/>
        <w:rPr>
          <w:rFonts w:ascii="Sakkal Majalla" w:hAnsi="Sakkal Majalla"/>
          <w:sz w:val="34"/>
        </w:rPr>
      </w:pPr>
      <w:r w:rsidRPr="00EA7677">
        <w:rPr>
          <w:rFonts w:ascii="Sakkal Majalla" w:hAnsi="Sakkal Majalla"/>
          <w:sz w:val="34"/>
          <w:rtl/>
        </w:rPr>
        <w:t>إذا كان حجم البيانات النصّيّة ضخماً جدّاً (مئات الآلاف)، فإنّ</w:t>
      </w:r>
      <w:r w:rsidRPr="00EA7677">
        <w:rPr>
          <w:rFonts w:ascii="Sakkal Majalla" w:hAnsi="Sakkal Majalla"/>
          <w:sz w:val="34"/>
        </w:rPr>
        <w:t xml:space="preserve"> Google Colab </w:t>
      </w:r>
      <w:r w:rsidRPr="00EA7677">
        <w:rPr>
          <w:rFonts w:ascii="Sakkal Majalla" w:hAnsi="Sakkal Majalla"/>
          <w:sz w:val="34"/>
          <w:rtl/>
        </w:rPr>
        <w:t>مع مكتبات مثل</w:t>
      </w:r>
      <w:r w:rsidRPr="00EA7677">
        <w:rPr>
          <w:rFonts w:ascii="Sakkal Majalla" w:hAnsi="Sakkal Majalla"/>
          <w:sz w:val="34"/>
        </w:rPr>
        <w:t xml:space="preserve"> NLTK </w:t>
      </w:r>
      <w:r w:rsidRPr="00EA7677">
        <w:rPr>
          <w:rFonts w:ascii="Sakkal Majalla" w:hAnsi="Sakkal Majalla"/>
          <w:sz w:val="34"/>
          <w:rtl/>
        </w:rPr>
        <w:t>أو</w:t>
      </w:r>
      <w:r w:rsidRPr="00EA7677">
        <w:rPr>
          <w:rFonts w:ascii="Sakkal Majalla" w:hAnsi="Sakkal Majalla"/>
          <w:sz w:val="34"/>
        </w:rPr>
        <w:t xml:space="preserve"> SpaCy </w:t>
      </w:r>
      <w:r w:rsidRPr="00EA7677">
        <w:rPr>
          <w:rFonts w:ascii="Sakkal Majalla" w:hAnsi="Sakkal Majalla"/>
          <w:sz w:val="34"/>
          <w:rtl/>
        </w:rPr>
        <w:t>قد يكون أكثر فعاليّةً وقابليّةً للتوسّع.</w:t>
      </w:r>
    </w:p>
    <w:p w14:paraId="7C6F8065" w14:textId="77777777" w:rsidR="003E64D1" w:rsidRPr="00EA7677" w:rsidRDefault="003E64D1">
      <w:pPr>
        <w:keepNext/>
        <w:numPr>
          <w:ilvl w:val="0"/>
          <w:numId w:val="56"/>
        </w:numPr>
        <w:spacing w:after="160" w:line="259" w:lineRule="auto"/>
        <w:jc w:val="left"/>
        <w:rPr>
          <w:rFonts w:ascii="Sakkal Majalla" w:hAnsi="Sakkal Majalla"/>
          <w:sz w:val="34"/>
        </w:rPr>
      </w:pPr>
      <w:r w:rsidRPr="00EA7677">
        <w:rPr>
          <w:rFonts w:ascii="Sakkal Majalla" w:hAnsi="Sakkal Majalla"/>
          <w:sz w:val="34"/>
          <w:rtl/>
        </w:rPr>
        <w:t>إذا كان التحليل يتطلّب تخصيصاً عميقاً أو دمجاً مع أنظمةٍ أخرى، فإنّ الحلول البرمجيّة توفّر مرونةً أكبر.</w:t>
      </w:r>
    </w:p>
    <w:p w14:paraId="24099044" w14:textId="7B58C604" w:rsidR="003E64D1" w:rsidRPr="00EA7677" w:rsidRDefault="003E64D1" w:rsidP="003E64D1">
      <w:pPr>
        <w:keepNext/>
        <w:rPr>
          <w:rFonts w:ascii="Sakkal Majalla" w:hAnsi="Sakkal Majalla"/>
          <w:sz w:val="34"/>
        </w:rPr>
      </w:pPr>
      <w:r w:rsidRPr="00EA7677">
        <w:rPr>
          <w:rFonts w:ascii="Sakkal Majalla" w:hAnsi="Sakkal Majalla"/>
          <w:b/>
          <w:bCs/>
          <w:sz w:val="34"/>
          <w:rtl/>
        </w:rPr>
        <w:t>الخلاصة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الأداة الأفضل تعتمد على السياق والمتطلّبات المحدّدة، وليس فقط على نوع البيانات. (إضافة توضيحيّةٌ لا تُحسب)</w:t>
      </w:r>
    </w:p>
    <w:p w14:paraId="1DF045CA" w14:textId="77777777" w:rsidR="003E64D1" w:rsidRPr="003E64D1" w:rsidRDefault="003E64D1" w:rsidP="003E64D1">
      <w:pPr>
        <w:keepNext/>
        <w:pageBreakBefore/>
        <w:rPr>
          <w:rFonts w:ascii="Adobe Arabic" w:hAnsi="Adobe Arabic" w:cs="Adobe Arabic"/>
          <w:b/>
          <w:bCs/>
          <w:color w:val="008080"/>
          <w:sz w:val="36"/>
          <w:szCs w:val="36"/>
        </w:rPr>
      </w:pPr>
      <w:r w:rsidRPr="003E64D1">
        <w:rPr>
          <w:rFonts w:ascii="Adobe Arabic" w:hAnsi="Adobe Arabic" w:cs="Adobe Arabic"/>
          <w:b/>
          <w:bCs/>
          <w:color w:val="008080"/>
          <w:sz w:val="36"/>
          <w:szCs w:val="36"/>
          <w:rtl/>
        </w:rPr>
        <w:lastRenderedPageBreak/>
        <w:t>السؤال الخامس</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في السيناريو المعطى، اقترح نهجاً متكاملاً يستخدم أكثر من أداةٍ لتحقيق جميع</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الأهداف بكفاءةٍ. صِف الخطوات بإيجازٍ. </w:t>
      </w:r>
    </w:p>
    <w:p w14:paraId="25B21BFE" w14:textId="77777777" w:rsidR="003E64D1" w:rsidRPr="003E64D1" w:rsidRDefault="003E64D1" w:rsidP="003E64D1">
      <w:pPr>
        <w:keepNext/>
        <w:rPr>
          <w:rFonts w:ascii="Sakkal Majalla" w:hAnsi="Sakkal Majalla"/>
          <w:color w:val="C00000"/>
          <w:sz w:val="34"/>
        </w:rPr>
      </w:pPr>
      <w:r w:rsidRPr="003E64D1">
        <w:rPr>
          <w:rFonts w:ascii="Sakkal Majalla" w:hAnsi="Sakkal Majalla"/>
          <w:b/>
          <w:bCs/>
          <w:color w:val="C00000"/>
          <w:sz w:val="34"/>
          <w:rtl/>
        </w:rPr>
        <w:t>الإجابة النموذجيّة</w:t>
      </w:r>
      <w:r w:rsidRPr="003E64D1">
        <w:rPr>
          <w:rFonts w:ascii="Sakkal Majalla" w:hAnsi="Sakkal Majalla"/>
          <w:b/>
          <w:bCs/>
          <w:color w:val="C00000"/>
          <w:sz w:val="34"/>
        </w:rPr>
        <w:t>:</w:t>
      </w:r>
    </w:p>
    <w:p w14:paraId="3CE8AF4C"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النهج المتكامل</w:t>
      </w:r>
      <w:r w:rsidRPr="00EA7677">
        <w:rPr>
          <w:rFonts w:ascii="Sakkal Majalla" w:hAnsi="Sakkal Majalla"/>
          <w:b/>
          <w:bCs/>
          <w:sz w:val="34"/>
        </w:rPr>
        <w:t>:</w:t>
      </w:r>
    </w:p>
    <w:p w14:paraId="4599D026"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الخطوة الأولى</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 xml:space="preserve">استخدام </w:t>
      </w:r>
      <w:r w:rsidRPr="00EA7677">
        <w:rPr>
          <w:rFonts w:ascii="Sakkal Majalla" w:hAnsi="Sakkal Majalla"/>
          <w:b/>
          <w:bCs/>
          <w:sz w:val="34"/>
        </w:rPr>
        <w:t>ChatGPT</w:t>
      </w:r>
      <w:r w:rsidRPr="00EA7677">
        <w:rPr>
          <w:rFonts w:ascii="Sakkal Majalla" w:hAnsi="Sakkal Majalla"/>
          <w:sz w:val="34"/>
        </w:rPr>
        <w:t xml:space="preserve"> </w:t>
      </w:r>
      <w:r w:rsidRPr="00EA7677">
        <w:rPr>
          <w:rFonts w:ascii="Sakkal Majalla" w:hAnsi="Sakkal Majalla"/>
          <w:sz w:val="34"/>
          <w:rtl/>
        </w:rPr>
        <w:t>لتحليل عيّنةٍ من التعليقات (مثلاً 500 تعليقٍ) والحصول على فهمٍ أوّليٍّ للمشاعر السائدة والموضوعات الرئيسيّة.</w:t>
      </w:r>
    </w:p>
    <w:p w14:paraId="38D31DF8"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الخطوة الثانية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استيراد بيانات الحملة من</w:t>
      </w:r>
      <w:r w:rsidRPr="00EA7677">
        <w:rPr>
          <w:rFonts w:ascii="Sakkal Majalla" w:hAnsi="Sakkal Majalla"/>
          <w:sz w:val="34"/>
        </w:rPr>
        <w:t xml:space="preserve"> Excel </w:t>
      </w:r>
      <w:r w:rsidRPr="00EA7677">
        <w:rPr>
          <w:rFonts w:ascii="Sakkal Majalla" w:hAnsi="Sakkal Majalla"/>
          <w:sz w:val="34"/>
          <w:rtl/>
        </w:rPr>
        <w:t xml:space="preserve">إلى </w:t>
      </w:r>
      <w:r w:rsidRPr="00EA7677">
        <w:rPr>
          <w:rFonts w:ascii="Sakkal Majalla" w:hAnsi="Sakkal Majalla"/>
          <w:b/>
          <w:bCs/>
          <w:sz w:val="34"/>
        </w:rPr>
        <w:t>Power BI</w:t>
      </w:r>
      <w:r w:rsidRPr="00EA7677">
        <w:rPr>
          <w:rFonts w:ascii="Sakkal Majalla" w:hAnsi="Sakkal Majalla"/>
          <w:sz w:val="34"/>
        </w:rPr>
        <w:t xml:space="preserve"> </w:t>
      </w:r>
      <w:r w:rsidRPr="00EA7677">
        <w:rPr>
          <w:rFonts w:ascii="Sakkal Majalla" w:hAnsi="Sakkal Majalla" w:hint="cs"/>
          <w:sz w:val="34"/>
          <w:rtl/>
        </w:rPr>
        <w:t xml:space="preserve"> </w:t>
      </w:r>
      <w:r w:rsidRPr="00EA7677">
        <w:rPr>
          <w:rFonts w:ascii="Sakkal Majalla" w:hAnsi="Sakkal Majalla"/>
          <w:sz w:val="34"/>
          <w:rtl/>
        </w:rPr>
        <w:t>لحساب</w:t>
      </w:r>
      <w:r w:rsidRPr="00EA7677">
        <w:rPr>
          <w:rFonts w:ascii="Sakkal Majalla" w:hAnsi="Sakkal Majalla"/>
          <w:sz w:val="34"/>
        </w:rPr>
        <w:t xml:space="preserve"> ROI </w:t>
      </w:r>
      <w:r w:rsidRPr="00EA7677">
        <w:rPr>
          <w:rFonts w:ascii="Sakkal Majalla" w:hAnsi="Sakkal Majalla"/>
          <w:sz w:val="34"/>
          <w:rtl/>
        </w:rPr>
        <w:t xml:space="preserve">لكلّ منصّةٍ وإنشاء رسومٍ بيانيّةٍ مقارنةٍ. </w:t>
      </w:r>
    </w:p>
    <w:p w14:paraId="1631769B"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الخطوة الثالثة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 xml:space="preserve">استخدام </w:t>
      </w:r>
      <w:r w:rsidRPr="00EA7677">
        <w:rPr>
          <w:rFonts w:ascii="Sakkal Majalla" w:hAnsi="Sakkal Majalla"/>
          <w:b/>
          <w:bCs/>
          <w:sz w:val="34"/>
        </w:rPr>
        <w:t>Google Colab</w:t>
      </w:r>
      <w:r w:rsidRPr="00EA7677">
        <w:rPr>
          <w:rFonts w:ascii="Sakkal Majalla" w:hAnsi="Sakkal Majalla"/>
          <w:sz w:val="34"/>
        </w:rPr>
        <w:t xml:space="preserve"> </w:t>
      </w:r>
      <w:r w:rsidRPr="00EA7677">
        <w:rPr>
          <w:rFonts w:ascii="Sakkal Majalla" w:hAnsi="Sakkal Majalla" w:hint="cs"/>
          <w:sz w:val="34"/>
          <w:rtl/>
        </w:rPr>
        <w:t xml:space="preserve"> </w:t>
      </w:r>
      <w:r w:rsidRPr="00EA7677">
        <w:rPr>
          <w:rFonts w:ascii="Sakkal Majalla" w:hAnsi="Sakkal Majalla"/>
          <w:sz w:val="34"/>
          <w:rtl/>
        </w:rPr>
        <w:t>لبناء نموذج تنبّؤٍ، بربط بيانات المبيعات من</w:t>
      </w:r>
      <w:r w:rsidRPr="00EA7677">
        <w:rPr>
          <w:rFonts w:ascii="Sakkal Majalla" w:hAnsi="Sakkal Majalla"/>
          <w:sz w:val="34"/>
        </w:rPr>
        <w:t xml:space="preserve"> SQL </w:t>
      </w:r>
      <w:r w:rsidRPr="00EA7677">
        <w:rPr>
          <w:rFonts w:ascii="Sakkal Majalla" w:hAnsi="Sakkal Majalla"/>
          <w:sz w:val="34"/>
          <w:rtl/>
        </w:rPr>
        <w:t xml:space="preserve">مع بيانات الإنفاق الإعلاني، وتدريب النموذج. </w:t>
      </w:r>
    </w:p>
    <w:p w14:paraId="029FE50A" w14:textId="61B06CA5" w:rsidR="003E64D1" w:rsidRPr="00EA7677" w:rsidRDefault="003E64D1" w:rsidP="003E64D1">
      <w:pPr>
        <w:keepNext/>
        <w:rPr>
          <w:rFonts w:ascii="Sakkal Majalla" w:hAnsi="Sakkal Majalla"/>
          <w:sz w:val="34"/>
        </w:rPr>
      </w:pPr>
      <w:r w:rsidRPr="00EA7677">
        <w:rPr>
          <w:rFonts w:ascii="Sakkal Majalla" w:hAnsi="Sakkal Majalla"/>
          <w:b/>
          <w:bCs/>
          <w:sz w:val="34"/>
          <w:rtl/>
        </w:rPr>
        <w:t>الخطوة الرابعة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دمج جميع النتائج</w:t>
      </w:r>
      <w:r w:rsidRPr="00EA7677">
        <w:rPr>
          <w:rFonts w:ascii="Sakkal Majalla" w:hAnsi="Sakkal Majalla"/>
          <w:sz w:val="34"/>
        </w:rPr>
        <w:t xml:space="preserve"> ROI</w:t>
      </w:r>
      <w:r w:rsidRPr="00EA7677">
        <w:rPr>
          <w:rFonts w:ascii="Sakkal Majalla" w:hAnsi="Sakkal Majalla"/>
          <w:sz w:val="34"/>
          <w:rtl/>
        </w:rPr>
        <w:t>، تحليل المشاعر، التنبّؤات</w:t>
      </w:r>
      <w:r w:rsidRPr="00EA7677">
        <w:rPr>
          <w:rFonts w:ascii="Sakkal Majalla" w:hAnsi="Sakkal Majalla"/>
          <w:sz w:val="34"/>
        </w:rPr>
        <w:t xml:space="preserve"> </w:t>
      </w:r>
      <w:r w:rsidRPr="00EA7677">
        <w:rPr>
          <w:rFonts w:ascii="Sakkal Majalla" w:hAnsi="Sakkal Majalla"/>
          <w:sz w:val="34"/>
          <w:rtl/>
        </w:rPr>
        <w:t xml:space="preserve">في تقريرٍ تفاعليٍّ واحدٍ باستخدام </w:t>
      </w:r>
      <w:r w:rsidRPr="00EA7677">
        <w:rPr>
          <w:rFonts w:ascii="Sakkal Majalla" w:hAnsi="Sakkal Majalla"/>
          <w:b/>
          <w:bCs/>
          <w:sz w:val="34"/>
        </w:rPr>
        <w:t>Power BI</w:t>
      </w:r>
      <w:r w:rsidRPr="00EA7677">
        <w:rPr>
          <w:rFonts w:ascii="Sakkal Majalla" w:hAnsi="Sakkal Majalla"/>
          <w:sz w:val="34"/>
        </w:rPr>
        <w:t xml:space="preserve"> </w:t>
      </w:r>
      <w:r w:rsidRPr="00EA7677">
        <w:rPr>
          <w:rFonts w:ascii="Sakkal Majalla" w:hAnsi="Sakkal Majalla" w:hint="cs"/>
          <w:sz w:val="34"/>
          <w:rtl/>
        </w:rPr>
        <w:t>لعرضه</w:t>
      </w:r>
      <w:r w:rsidRPr="00EA7677">
        <w:rPr>
          <w:rFonts w:ascii="Sakkal Majalla" w:hAnsi="Sakkal Majalla"/>
          <w:sz w:val="34"/>
          <w:rtl/>
        </w:rPr>
        <w:t xml:space="preserve"> على المدير التنفيذي.</w:t>
      </w:r>
    </w:p>
    <w:p w14:paraId="4B22641C" w14:textId="77777777" w:rsidR="003E64D1" w:rsidRDefault="003E64D1" w:rsidP="003E64D1">
      <w:pPr>
        <w:keepNext/>
        <w:rPr>
          <w:rFonts w:ascii="Sakkal Majalla" w:hAnsi="Sakkal Majalla"/>
          <w:sz w:val="34"/>
        </w:rPr>
      </w:pPr>
      <w:r w:rsidRPr="00EA7677">
        <w:rPr>
          <w:rFonts w:ascii="Sakkal Majalla" w:hAnsi="Sakkal Majalla"/>
          <w:b/>
          <w:bCs/>
          <w:sz w:val="34"/>
          <w:rtl/>
        </w:rPr>
        <w:t>الفائدة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هذا النهج يستغلّ نقاط قوّة كلّ أداةٍ، ويوفّر حلّاً شاملاً ومنخفض التكلفة. (إضافة توضيحيّةٌ لا تُحسب)</w:t>
      </w:r>
    </w:p>
    <w:p w14:paraId="788ED201" w14:textId="77777777" w:rsidR="003E64D1" w:rsidRPr="00EA7677" w:rsidRDefault="003E64D1" w:rsidP="003E64D1">
      <w:pPr>
        <w:keepNext/>
        <w:rPr>
          <w:rFonts w:ascii="Sakkal Majalla" w:hAnsi="Sakkal Majalla"/>
          <w:sz w:val="34"/>
        </w:rPr>
      </w:pPr>
    </w:p>
    <w:p w14:paraId="435613C5" w14:textId="5C2739CA" w:rsidR="003E64D1" w:rsidRPr="00EA7677" w:rsidRDefault="003E64D1" w:rsidP="003E64D1">
      <w:pPr>
        <w:jc w:val="center"/>
        <w:rPr>
          <w:rFonts w:ascii="Sakkal Majalla" w:hAnsi="Sakkal Majalla"/>
          <w:sz w:val="34"/>
          <w:rtl/>
        </w:rPr>
      </w:pPr>
    </w:p>
    <w:p w14:paraId="4666E814" w14:textId="784B531D" w:rsidR="00EA7677" w:rsidRPr="00EA7677" w:rsidRDefault="003E64D1" w:rsidP="003E64D1">
      <w:pPr>
        <w:keepNext/>
        <w:pageBreakBefore/>
        <w:rPr>
          <w:rFonts w:ascii="Sakkal Majalla" w:hAnsi="Sakkal Majalla"/>
          <w:b/>
          <w:bCs/>
          <w:sz w:val="34"/>
        </w:rPr>
      </w:pPr>
      <w:r w:rsidRPr="00DC1945">
        <w:rPr>
          <w:noProof/>
        </w:rPr>
        <w:lastRenderedPageBreak/>
        <mc:AlternateContent>
          <mc:Choice Requires="wpg">
            <w:drawing>
              <wp:inline distT="0" distB="0" distL="0" distR="0" wp14:anchorId="4D1A32C7" wp14:editId="011AE845">
                <wp:extent cx="5711825" cy="852877"/>
                <wp:effectExtent l="0" t="0" r="22225" b="23495"/>
                <wp:docPr id="109163072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41008551" name="مجموعة 881967268"/>
                        <wpg:cNvGrpSpPr/>
                        <wpg:grpSpPr>
                          <a:xfrm>
                            <a:off x="0" y="280890"/>
                            <a:ext cx="5711825" cy="571997"/>
                            <a:chOff x="0" y="280873"/>
                            <a:chExt cx="6312597" cy="633701"/>
                          </a:xfrm>
                        </wpg:grpSpPr>
                        <wps:wsp>
                          <wps:cNvPr id="124561533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8610988" name="مربع نص 2043426344"/>
                          <wps:cNvSpPr txBox="1"/>
                          <wps:spPr>
                            <a:xfrm>
                              <a:off x="3184368" y="280873"/>
                              <a:ext cx="2073788" cy="453764"/>
                            </a:xfrm>
                            <a:prstGeom prst="rect">
                              <a:avLst/>
                            </a:prstGeom>
                            <a:noFill/>
                          </wps:spPr>
                          <wps:txbx>
                            <w:txbxContent>
                              <w:p w14:paraId="1D689F52" w14:textId="77777777" w:rsidR="003E64D1" w:rsidRDefault="003E64D1" w:rsidP="003E64D1">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579597965"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378197" name="Picture 4119" descr="Conclu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D1A32C7" id="_x0000_s143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">
                <v:group id="مجموعة 881967268" o:spid="_x0000_s1435" style="position:absolute;top:2808;width:57118;height:5720" coordorigin=",2808"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">
                  <v:roundrect id="مستطيل مستدير الزوايا 769901" o:spid="_x0000_s143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" fillcolor="#168489" strokecolor="#168489" strokeweight="1pt">
                    <v:stroke joinstyle="miter"/>
                  </v:roundrect>
                  <v:shape id="مربع نص 2043426344" o:spid="_x0000_s1437" type="#_x0000_t202" style="position:absolute;left:31843;top:2808;width:20738;height: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" filled="f" stroked="f">
                    <v:textbox style="mso-fit-shape-to-text:t">
                      <w:txbxContent>
                        <w:p w14:paraId="1D689F52" w14:textId="77777777" w:rsidR="003E64D1" w:rsidRDefault="003E64D1" w:rsidP="003E64D1">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43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" fillcolor="#168489" strokecolor="#168489" strokeweight="1pt">
                    <v:stroke joinstyle="miter"/>
                  </v:roundrect>
                </v:group>
                <v:shape id="Picture 4119" o:spid="_x0000_s143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">
                  <v:imagedata r:id="rId142" o:title="Conclusion "/>
                </v:shape>
                <w10:anchorlock/>
              </v:group>
            </w:pict>
          </mc:Fallback>
        </mc:AlternateContent>
      </w:r>
    </w:p>
    <w:p w14:paraId="74E2303D" w14:textId="77777777" w:rsidR="00EA7677" w:rsidRPr="00EA7677" w:rsidRDefault="00EA7677" w:rsidP="00EA7677">
      <w:pPr>
        <w:rPr>
          <w:rFonts w:ascii="Sakkal Majalla" w:hAnsi="Sakkal Majalla"/>
          <w:sz w:val="34"/>
        </w:rPr>
      </w:pPr>
      <w:r w:rsidRPr="00EA7677">
        <w:rPr>
          <w:rFonts w:ascii="Sakkal Majalla" w:hAnsi="Sakkal Majalla"/>
          <w:sz w:val="34"/>
          <w:rtl/>
        </w:rPr>
        <w:t>في ختام هذه الجلسة، نكون قد استكشفنا معاً عالم أدوات الذكاء الاصطناعي في تحليل البيانات، وأدركنا أنّ النجاح لا يكمن في امتلاك أداةٍ واحدةٍ فقط، بل في فهم متى وكيف نستخدم كلّ أداةٍ بفعاليّةٍ</w:t>
      </w:r>
      <w:r w:rsidRPr="00EA7677">
        <w:rPr>
          <w:rFonts w:ascii="Sakkal Majalla" w:hAnsi="Sakkal Majalla"/>
          <w:sz w:val="34"/>
        </w:rPr>
        <w:t>.</w:t>
      </w:r>
    </w:p>
    <w:p w14:paraId="2461805C" w14:textId="77777777" w:rsidR="00EA7677" w:rsidRPr="00EA7677" w:rsidRDefault="00EA7677" w:rsidP="00EA7677">
      <w:pPr>
        <w:rPr>
          <w:rFonts w:ascii="Sakkal Majalla" w:hAnsi="Sakkal Majalla"/>
          <w:sz w:val="34"/>
        </w:rPr>
      </w:pPr>
      <w:r w:rsidRPr="00EA7677">
        <w:rPr>
          <w:rFonts w:ascii="Sakkal Majalla" w:hAnsi="Sakkal Majalla"/>
          <w:sz w:val="34"/>
          <w:rtl/>
        </w:rPr>
        <w:t>تعلّمنا أنّ</w:t>
      </w:r>
      <w:r w:rsidRPr="00EA7677">
        <w:rPr>
          <w:rFonts w:ascii="Sakkal Majalla" w:hAnsi="Sakkal Majalla"/>
          <w:sz w:val="34"/>
        </w:rPr>
        <w:t xml:space="preserve"> ChatGPT </w:t>
      </w:r>
      <w:r w:rsidRPr="00EA7677">
        <w:rPr>
          <w:rFonts w:ascii="Sakkal Majalla" w:hAnsi="Sakkal Majalla"/>
          <w:sz w:val="34"/>
          <w:rtl/>
        </w:rPr>
        <w:t>يُساعدنا في فهم النصوص والحصول على إجاباتٍ سريعةٍ، وأنّ</w:t>
      </w:r>
      <w:r w:rsidRPr="00EA7677">
        <w:rPr>
          <w:rFonts w:ascii="Sakkal Majalla" w:hAnsi="Sakkal Majalla"/>
          <w:sz w:val="34"/>
        </w:rPr>
        <w:t xml:space="preserve"> Power BI </w:t>
      </w:r>
      <w:r w:rsidRPr="00EA7677">
        <w:rPr>
          <w:rFonts w:ascii="Sakkal Majalla" w:hAnsi="Sakkal Majalla"/>
          <w:sz w:val="34"/>
          <w:rtl/>
        </w:rPr>
        <w:t>و</w:t>
      </w:r>
      <w:r w:rsidRPr="00EA7677">
        <w:rPr>
          <w:rFonts w:ascii="Sakkal Majalla" w:hAnsi="Sakkal Majalla"/>
          <w:sz w:val="34"/>
        </w:rPr>
        <w:t xml:space="preserve"> Tableau </w:t>
      </w:r>
      <w:r w:rsidRPr="00EA7677">
        <w:rPr>
          <w:rFonts w:ascii="Sakkal Majalla" w:hAnsi="Sakkal Majalla"/>
          <w:sz w:val="34"/>
          <w:rtl/>
        </w:rPr>
        <w:t>يحوّلان البيانات إلى قصصٍ بصريّةٍ مؤثّرةٍ، وأنّ</w:t>
      </w:r>
      <w:r w:rsidRPr="00EA7677">
        <w:rPr>
          <w:rFonts w:ascii="Sakkal Majalla" w:hAnsi="Sakkal Majalla"/>
          <w:sz w:val="34"/>
        </w:rPr>
        <w:t xml:space="preserve"> Google Colab </w:t>
      </w:r>
      <w:r w:rsidRPr="00EA7677">
        <w:rPr>
          <w:rFonts w:ascii="Sakkal Majalla" w:hAnsi="Sakkal Majalla"/>
          <w:sz w:val="34"/>
          <w:rtl/>
        </w:rPr>
        <w:t>يفتح أمامنا أبواب التحليلات المتقدّمة والتعلّم الآلي دون قيودٍ</w:t>
      </w:r>
      <w:r w:rsidRPr="00EA7677">
        <w:rPr>
          <w:rFonts w:ascii="Sakkal Majalla" w:hAnsi="Sakkal Majalla"/>
          <w:sz w:val="34"/>
        </w:rPr>
        <w:t>.</w:t>
      </w:r>
    </w:p>
    <w:p w14:paraId="4B8607FD" w14:textId="77777777" w:rsidR="00EA7677" w:rsidRPr="00EA7677" w:rsidRDefault="00EA7677" w:rsidP="00EA7677">
      <w:pPr>
        <w:rPr>
          <w:rFonts w:ascii="Sakkal Majalla" w:hAnsi="Sakkal Majalla"/>
          <w:sz w:val="34"/>
        </w:rPr>
      </w:pPr>
      <w:r w:rsidRPr="00EA7677">
        <w:rPr>
          <w:rFonts w:ascii="Sakkal Majalla" w:hAnsi="Sakkal Majalla"/>
          <w:sz w:val="34"/>
          <w:rtl/>
        </w:rPr>
        <w:t>الرسالة الأهمّ التي نودّ أن تأخذوها معكم هي: الأدوات مجرّد وسائلَ، أمّا المهارة الحقيقيّة فهي في القدرة على تحديد المشكلة، اختيار الأداة المناسبة، وتفسير النتائج بطريقةٍ تُحدث فرقاً في عملكم ومؤسّساتكم</w:t>
      </w:r>
      <w:r w:rsidRPr="00EA7677">
        <w:rPr>
          <w:rFonts w:ascii="Sakkal Majalla" w:hAnsi="Sakkal Majalla"/>
          <w:sz w:val="34"/>
        </w:rPr>
        <w:t>.</w:t>
      </w:r>
    </w:p>
    <w:p w14:paraId="6FED4215" w14:textId="454582CA" w:rsidR="00EA7677" w:rsidRPr="00EA7677" w:rsidRDefault="003E64D1" w:rsidP="00EA7677">
      <w:pPr>
        <w:rPr>
          <w:rFonts w:ascii="Sakkal Majalla" w:hAnsi="Sakkal Majalla"/>
          <w:sz w:val="34"/>
        </w:rPr>
      </w:pPr>
      <w:r>
        <w:rPr>
          <w:noProof/>
        </w:rPr>
        <w:drawing>
          <wp:anchor distT="0" distB="0" distL="114300" distR="114300" simplePos="0" relativeHeight="252865536" behindDoc="0" locked="0" layoutInCell="1" allowOverlap="1" wp14:anchorId="3558DB34" wp14:editId="5488E606">
            <wp:simplePos x="0" y="0"/>
            <wp:positionH relativeFrom="column">
              <wp:posOffset>-185420</wp:posOffset>
            </wp:positionH>
            <wp:positionV relativeFrom="paragraph">
              <wp:posOffset>201295</wp:posOffset>
            </wp:positionV>
            <wp:extent cx="969645" cy="1235710"/>
            <wp:effectExtent l="0" t="0" r="1905" b="2540"/>
            <wp:wrapSquare wrapText="bothSides"/>
            <wp:docPr id="2002354399" name="صورة 343" descr="ديمينج &quot;ابو الجودة&quot; ويليام ادواردز ديمنج (1900-1993 (بالإنجليزية W. Edwards  Deming)) هو مهندس تصنيع أمريكي، حصل على الدكتوراه في الرياضيات  والفيزياء.أدرك ديمنج أن الموظفين هم وحدهم الذين يتحكمون بالفعل في عملية  الإنتا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ديمينج &quot;ابو الجودة&quot; ويليام ادواردز ديمنج (1900-1993 (بالإنجليزية W. Edwards  Deming)) هو مهندس تصنيع أمريكي، حصل على الدكتوراه في الرياضيات  والفيزياء.أدرك ديمنج أن الموظفين هم وحدهم الذين يتحكمون بالفعل في عملية  الإنتاج."/>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969645" cy="1235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7677" w:rsidRPr="00EA7677">
        <w:rPr>
          <w:rFonts w:ascii="Sakkal Majalla" w:hAnsi="Sakkal Majalla"/>
          <w:sz w:val="34"/>
          <w:rtl/>
        </w:rPr>
        <w:t>كما قال "وليام إدواردز ديمينغ"، عالم الإحصاء الشهير: "بدون بياناتٍ، أنت مجرّد شخصٍ آخر برأيٍ." ومع الأدوات الصحيحة، تتحوّل بياناتكم إلى رؤىً قابلةٍ للتنفيذ وقراراتٍ مبنيّةٍ على أدلّةٍ</w:t>
      </w:r>
      <w:r w:rsidR="00EA7677" w:rsidRPr="00EA7677">
        <w:rPr>
          <w:rFonts w:ascii="Sakkal Majalla" w:hAnsi="Sakkal Majalla"/>
          <w:sz w:val="34"/>
        </w:rPr>
        <w:t>.</w:t>
      </w:r>
    </w:p>
    <w:p w14:paraId="7C0D2346" w14:textId="77777777" w:rsidR="00EA7677" w:rsidRPr="00EA7677" w:rsidRDefault="00EA7677" w:rsidP="00EA7677">
      <w:pPr>
        <w:rPr>
          <w:rFonts w:ascii="Sakkal Majalla" w:hAnsi="Sakkal Majalla"/>
          <w:sz w:val="34"/>
        </w:rPr>
      </w:pPr>
      <w:r w:rsidRPr="00EA7677">
        <w:rPr>
          <w:rFonts w:ascii="Sakkal Majalla" w:hAnsi="Sakkal Majalla"/>
          <w:sz w:val="34"/>
          <w:rtl/>
        </w:rPr>
        <w:t>في الجلسة القادمة، سننتقل من النظريّة إلى التطبيق العملي، حيث سنبدأ رحلة جمع البيانات وتنظيفها، وهي الخطوة الأولى في أيّ مشروع تحليل بياناتٍ ناجحٍ</w:t>
      </w:r>
      <w:r w:rsidRPr="00EA7677">
        <w:rPr>
          <w:rFonts w:ascii="Sakkal Majalla" w:hAnsi="Sakkal Majalla"/>
          <w:sz w:val="34"/>
        </w:rPr>
        <w:t>.</w:t>
      </w:r>
    </w:p>
    <w:p w14:paraId="1F0F3A2E" w14:textId="77777777" w:rsidR="00EA7677" w:rsidRPr="00EA7677" w:rsidRDefault="00EA7677" w:rsidP="00EA7677">
      <w:pPr>
        <w:rPr>
          <w:rFonts w:ascii="Sakkal Majalla" w:hAnsi="Sakkal Majalla"/>
          <w:sz w:val="34"/>
        </w:rPr>
      </w:pPr>
      <w:r w:rsidRPr="00EA7677">
        <w:rPr>
          <w:rFonts w:ascii="Sakkal Majalla" w:hAnsi="Sakkal Majalla"/>
          <w:b/>
          <w:bCs/>
          <w:sz w:val="34"/>
          <w:rtl/>
        </w:rPr>
        <w:t>تذكّروا دائماً</w:t>
      </w:r>
      <w:r w:rsidRPr="00EA7677">
        <w:rPr>
          <w:rFonts w:ascii="Sakkal Majalla" w:hAnsi="Sakkal Majalla"/>
          <w:b/>
          <w:bCs/>
          <w:sz w:val="34"/>
        </w:rPr>
        <w:t>:</w:t>
      </w:r>
    </w:p>
    <w:p w14:paraId="2637B308"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ابدأوا بتحديد هدفكم بوضوحٍ قبل اختيار الأداة</w:t>
      </w:r>
      <w:r w:rsidRPr="00EA7677">
        <w:rPr>
          <w:rFonts w:ascii="Sakkal Majalla" w:hAnsi="Sakkal Majalla"/>
          <w:sz w:val="34"/>
        </w:rPr>
        <w:t>.</w:t>
      </w:r>
    </w:p>
    <w:p w14:paraId="41DBF5D9"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لا تترددوا في استخدام أكثر من أداةٍ في مشروعٍ واحدٍ</w:t>
      </w:r>
      <w:r w:rsidRPr="00EA7677">
        <w:rPr>
          <w:rFonts w:ascii="Sakkal Majalla" w:hAnsi="Sakkal Majalla"/>
          <w:sz w:val="34"/>
        </w:rPr>
        <w:t>.</w:t>
      </w:r>
    </w:p>
    <w:p w14:paraId="2E736BA9"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التعلّم المستمرّ والتجريب هما مفتاح الإتقان</w:t>
      </w:r>
      <w:r w:rsidRPr="00EA7677">
        <w:rPr>
          <w:rFonts w:ascii="Sakkal Majalla" w:hAnsi="Sakkal Majalla"/>
          <w:sz w:val="34"/>
        </w:rPr>
        <w:t>.</w:t>
      </w:r>
    </w:p>
    <w:p w14:paraId="1CF60677"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الأدوات تتطوّر بسرعةٍ، ابقوا على اطّلاعٍ دائمٍ</w:t>
      </w:r>
      <w:r w:rsidRPr="00EA7677">
        <w:rPr>
          <w:rFonts w:ascii="Sakkal Majalla" w:hAnsi="Sakkal Majalla"/>
          <w:sz w:val="34"/>
        </w:rPr>
        <w:t>.</w:t>
      </w:r>
    </w:p>
    <w:p w14:paraId="2562D56E" w14:textId="77777777" w:rsidR="00EA7677" w:rsidRPr="00EA7677" w:rsidRDefault="00EA7677" w:rsidP="00EA7677">
      <w:pPr>
        <w:rPr>
          <w:rFonts w:ascii="Sakkal Majalla" w:hAnsi="Sakkal Majalla"/>
          <w:sz w:val="34"/>
        </w:rPr>
      </w:pPr>
      <w:r w:rsidRPr="00EA7677">
        <w:rPr>
          <w:rFonts w:ascii="Sakkal Majalla" w:hAnsi="Sakkal Majalla"/>
          <w:sz w:val="34"/>
          <w:rtl/>
        </w:rPr>
        <w:t>شكراً لتفاعلكم ومشاركتكم النشطة. نتطلّع لرؤيتكم في الجلسة القادمة، حيث سنبدأ العمل الفعلي مع البيانات</w:t>
      </w:r>
      <w:r w:rsidRPr="00EA7677">
        <w:rPr>
          <w:rFonts w:ascii="Sakkal Majalla" w:hAnsi="Sakkal Majalla"/>
          <w:sz w:val="34"/>
        </w:rPr>
        <w:t>.</w:t>
      </w:r>
    </w:p>
    <w:p w14:paraId="5BA29A67" w14:textId="77777777" w:rsidR="00EA7677" w:rsidRPr="00EA7677" w:rsidRDefault="00EA7677" w:rsidP="00EA7677">
      <w:pPr>
        <w:rPr>
          <w:rFonts w:ascii="Sakkal Majalla" w:hAnsi="Sakkal Majalla"/>
          <w:sz w:val="34"/>
          <w:rtl/>
        </w:rPr>
      </w:pPr>
    </w:p>
    <w:p w14:paraId="4B76D7F9" w14:textId="42CB95D0" w:rsidR="002465AB" w:rsidRPr="002465AB" w:rsidRDefault="002465AB" w:rsidP="00BF4A65">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E220AB">
        <w:tc>
          <w:tcPr>
            <w:tcW w:w="2612" w:type="pct"/>
            <w:tcBorders>
              <w:left w:val="single" w:sz="4" w:space="0" w:color="168489"/>
              <w:right w:val="single" w:sz="4" w:space="0" w:color="168489"/>
            </w:tcBorders>
          </w:tcPr>
          <w:p w14:paraId="236D576A" w14:textId="77777777" w:rsidR="00F01FA2" w:rsidRDefault="00F01FA2" w:rsidP="00E220AB">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2A0E33F2" w14:textId="77777777" w:rsidR="00F01FA2" w:rsidRDefault="00F01FA2" w:rsidP="00E220AB">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4756D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E220AB">
        <w:tc>
          <w:tcPr>
            <w:tcW w:w="2612" w:type="pct"/>
            <w:tcBorders>
              <w:left w:val="single" w:sz="4" w:space="0" w:color="168489"/>
              <w:right w:val="single" w:sz="4" w:space="0" w:color="168489"/>
            </w:tcBorders>
            <w:vAlign w:val="center"/>
          </w:tcPr>
          <w:p w14:paraId="7394B453"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 xml:space="preserve">مقدمة في تحليل البيانات النصية باستخدام </w:t>
            </w:r>
            <w:r w:rsidRPr="00AD3C69">
              <w:rPr>
                <w:rFonts w:ascii="Adobe Arabic" w:eastAsia="GE Dinar One" w:hAnsi="Adobe Arabic" w:cs="Adobe Arabic"/>
                <w:color w:val="000000"/>
                <w:kern w:val="24"/>
                <w:sz w:val="28"/>
                <w:szCs w:val="28"/>
                <w:lang w:bidi="ar-SY"/>
              </w:rPr>
              <w:t>ChatGPT</w:t>
            </w:r>
            <w:r w:rsidRPr="00AD3C69">
              <w:rPr>
                <w:rFonts w:ascii="Adobe Arabic" w:eastAsia="GE Dinar One" w:hAnsi="Adobe Arabic" w:cs="Adobe Arabic"/>
                <w:color w:val="000000"/>
                <w:kern w:val="24"/>
                <w:sz w:val="28"/>
                <w:szCs w:val="28"/>
                <w:rtl/>
                <w:lang w:bidi="ar-SY"/>
              </w:rPr>
              <w:t>.</w:t>
            </w:r>
          </w:p>
          <w:p w14:paraId="5D951C96"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تنفيذ أوامر تحليل البيانات عبر الذكاء الاصطناعي التوليدي.</w:t>
            </w:r>
          </w:p>
          <w:p w14:paraId="56F14A3B"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 xml:space="preserve">مقدمة في </w:t>
            </w:r>
            <w:r w:rsidRPr="00AD3C69">
              <w:rPr>
                <w:rFonts w:ascii="Adobe Arabic" w:eastAsia="GE Dinar One" w:hAnsi="Adobe Arabic" w:cs="Adobe Arabic"/>
                <w:color w:val="000000"/>
                <w:kern w:val="24"/>
                <w:sz w:val="28"/>
                <w:szCs w:val="28"/>
                <w:lang w:bidi="ar-SY"/>
              </w:rPr>
              <w:t>Google Colab</w:t>
            </w:r>
            <w:r w:rsidRPr="00AD3C69">
              <w:rPr>
                <w:rFonts w:ascii="Adobe Arabic" w:eastAsia="GE Dinar One" w:hAnsi="Adobe Arabic" w:cs="Adobe Arabic"/>
                <w:color w:val="000000"/>
                <w:kern w:val="24"/>
                <w:sz w:val="28"/>
                <w:szCs w:val="28"/>
                <w:rtl/>
                <w:lang w:bidi="ar-SY"/>
              </w:rPr>
              <w:t xml:space="preserve"> واستخدام </w:t>
            </w:r>
            <w:r w:rsidRPr="00AD3C69">
              <w:rPr>
                <w:rFonts w:ascii="Adobe Arabic" w:eastAsia="GE Dinar One" w:hAnsi="Adobe Arabic" w:cs="Adobe Arabic"/>
                <w:color w:val="000000"/>
                <w:kern w:val="24"/>
                <w:sz w:val="28"/>
                <w:szCs w:val="28"/>
                <w:lang w:bidi="ar-SY"/>
              </w:rPr>
              <w:t>Python</w:t>
            </w:r>
            <w:r w:rsidRPr="00AD3C69">
              <w:rPr>
                <w:rFonts w:ascii="Adobe Arabic" w:eastAsia="GE Dinar One" w:hAnsi="Adobe Arabic" w:cs="Adobe Arabic"/>
                <w:color w:val="000000"/>
                <w:kern w:val="24"/>
                <w:sz w:val="28"/>
                <w:szCs w:val="28"/>
                <w:rtl/>
                <w:lang w:bidi="ar-SY"/>
              </w:rPr>
              <w:t xml:space="preserve"> مع مكتبات </w:t>
            </w:r>
            <w:r w:rsidRPr="00AD3C69">
              <w:rPr>
                <w:rFonts w:ascii="Adobe Arabic" w:eastAsia="GE Dinar One" w:hAnsi="Adobe Arabic" w:cs="Adobe Arabic"/>
                <w:color w:val="000000"/>
                <w:kern w:val="24"/>
                <w:sz w:val="28"/>
                <w:szCs w:val="28"/>
                <w:lang w:bidi="ar-SY"/>
              </w:rPr>
              <w:t>Pandas</w:t>
            </w:r>
            <w:r w:rsidRPr="00AD3C69">
              <w:rPr>
                <w:rFonts w:ascii="Adobe Arabic" w:eastAsia="GE Dinar One" w:hAnsi="Adobe Arabic" w:cs="Adobe Arabic"/>
                <w:color w:val="000000"/>
                <w:kern w:val="24"/>
                <w:sz w:val="28"/>
                <w:szCs w:val="28"/>
                <w:rtl/>
                <w:lang w:bidi="ar-SY"/>
              </w:rPr>
              <w:t xml:space="preserve"> </w:t>
            </w:r>
            <w:r w:rsidRPr="00AD3C69">
              <w:rPr>
                <w:rFonts w:ascii="Adobe Arabic" w:eastAsia="GE Dinar One" w:hAnsi="Adobe Arabic" w:cs="Adobe Arabic" w:hint="cs"/>
                <w:color w:val="000000"/>
                <w:kern w:val="24"/>
                <w:sz w:val="28"/>
                <w:szCs w:val="28"/>
                <w:rtl/>
                <w:lang w:bidi="ar-SY"/>
              </w:rPr>
              <w:t>و</w:t>
            </w:r>
            <w:r w:rsidRPr="00AD3C69">
              <w:rPr>
                <w:rFonts w:ascii="Adobe Arabic" w:eastAsia="GE Dinar One" w:hAnsi="Adobe Arabic" w:cs="Adobe Arabic" w:hint="cs"/>
                <w:color w:val="000000"/>
                <w:kern w:val="24"/>
                <w:sz w:val="28"/>
                <w:szCs w:val="28"/>
                <w:lang w:bidi="ar-SY"/>
              </w:rPr>
              <w:t>Matplotlib</w:t>
            </w:r>
            <w:r w:rsidRPr="00AD3C69">
              <w:rPr>
                <w:rFonts w:ascii="Adobe Arabic" w:eastAsia="GE Dinar One" w:hAnsi="Adobe Arabic" w:cs="Adobe Arabic"/>
                <w:color w:val="000000"/>
                <w:kern w:val="24"/>
                <w:sz w:val="28"/>
                <w:szCs w:val="28"/>
                <w:rtl/>
                <w:lang w:bidi="ar-SY"/>
              </w:rPr>
              <w:t>.</w:t>
            </w:r>
          </w:p>
          <w:p w14:paraId="0EE873C4" w14:textId="5D9A2FD6" w:rsidR="00F01FA2" w:rsidRPr="00AD3C69" w:rsidRDefault="00AD3C69">
            <w:pPr>
              <w:pStyle w:val="a5"/>
              <w:numPr>
                <w:ilvl w:val="0"/>
                <w:numId w:val="3"/>
              </w:numPr>
              <w:rPr>
                <w:rFonts w:ascii="Adobe Arabic" w:eastAsia="GE Dinar One" w:hAnsi="Adobe Arabic" w:cs="Adobe Arabic"/>
                <w:color w:val="000000"/>
                <w:kern w:val="24"/>
                <w:sz w:val="28"/>
                <w:szCs w:val="28"/>
                <w:rtl/>
                <w:lang w:bidi="ar-SY"/>
              </w:rPr>
            </w:pPr>
            <w:r w:rsidRPr="00AD3C69">
              <w:rPr>
                <w:rFonts w:ascii="Adobe Arabic" w:eastAsia="GE Dinar One" w:hAnsi="Adobe Arabic" w:cs="Adobe Arabic"/>
                <w:color w:val="000000"/>
                <w:kern w:val="24"/>
                <w:sz w:val="28"/>
                <w:szCs w:val="28"/>
                <w:rtl/>
                <w:lang w:bidi="ar-SY"/>
              </w:rPr>
              <w:t>تمارين تطبيقية على تحليل مجموعات بيانات صغيرة.</w:t>
            </w:r>
          </w:p>
        </w:tc>
        <w:tc>
          <w:tcPr>
            <w:tcW w:w="1809" w:type="pct"/>
            <w:tcBorders>
              <w:left w:val="single" w:sz="4" w:space="0" w:color="168489"/>
              <w:right w:val="single" w:sz="4" w:space="0" w:color="168489"/>
            </w:tcBorders>
            <w:vAlign w:val="center"/>
          </w:tcPr>
          <w:p w14:paraId="20E1389D"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تطبيق العصف الذهني.</w:t>
            </w:r>
          </w:p>
          <w:p w14:paraId="60ABD418"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محاكاة مواقف تدريبية.</w:t>
            </w:r>
          </w:p>
          <w:p w14:paraId="76B11EC8"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التوجيه والتدريب الشخصي.</w:t>
            </w:r>
          </w:p>
          <w:p w14:paraId="5864DB55"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تنظيم نقاشات جماعية.</w:t>
            </w:r>
          </w:p>
          <w:p w14:paraId="657ECCFC" w14:textId="72762DC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A21606">
              <w:rPr>
                <w:rFonts w:ascii="Adobe Arabic" w:eastAsia="Calibri" w:hAnsi="Adobe Arabic" w:cs="Adobe Arabic"/>
                <w:color w:val="0D0D0D" w:themeColor="text1" w:themeTint="F2"/>
                <w:sz w:val="28"/>
                <w:szCs w:val="28"/>
                <w:rtl/>
                <w:lang w:bidi="ar-EG"/>
              </w:rPr>
              <w:t>تنفيذ أنشطة تعاونيّة</w:t>
            </w:r>
            <w:r>
              <w:rPr>
                <w:rFonts w:ascii="Adobe Arabic" w:eastAsia="Calibri" w:hAnsi="Adobe Arabic" w:cs="Adobe Arabic" w:hint="cs"/>
                <w:color w:val="0D0D0D" w:themeColor="text1" w:themeTint="F2"/>
                <w:sz w:val="28"/>
                <w:szCs w:val="28"/>
                <w:rtl/>
                <w:lang w:bidi="ar-EG"/>
              </w:rPr>
              <w:t>.</w:t>
            </w:r>
          </w:p>
          <w:p w14:paraId="1A847210" w14:textId="190EBD3F" w:rsidR="00F01FA2" w:rsidRPr="00781A2F" w:rsidRDefault="00AD3C69">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AD3C69">
              <w:rPr>
                <w:rFonts w:ascii="Adobe Arabic" w:eastAsia="Calibri" w:hAnsi="Adobe Arabic" w:cs="Adobe Arabic" w:hint="cs"/>
                <w:color w:val="0D0D0D" w:themeColor="text1" w:themeTint="F2"/>
                <w:sz w:val="28"/>
                <w:szCs w:val="28"/>
                <w:rtl/>
                <w:lang w:bidi="ar-AE"/>
              </w:rPr>
              <w:t>التقويم</w:t>
            </w:r>
            <w:r w:rsidR="00162D45" w:rsidRPr="00AD3C69">
              <w:rPr>
                <w:rFonts w:ascii="Adobe Arabic" w:eastAsia="Calibri" w:hAnsi="Adobe Arabic" w:cs="Adobe Arabic"/>
                <w:color w:val="0D0D0D" w:themeColor="text1" w:themeTint="F2"/>
                <w:sz w:val="28"/>
                <w:szCs w:val="28"/>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400153E1">
                <wp:simplePos x="0" y="0"/>
                <wp:positionH relativeFrom="column">
                  <wp:posOffset>88900</wp:posOffset>
                </wp:positionH>
                <wp:positionV relativeFrom="paragraph">
                  <wp:posOffset>-469900</wp:posOffset>
                </wp:positionV>
                <wp:extent cx="6343015" cy="7016750"/>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43015" cy="7016750"/>
                          <a:chOff x="-38100" y="0"/>
                          <a:chExt cx="6343015" cy="7016750"/>
                        </a:xfrm>
                      </wpg:grpSpPr>
                      <wpg:grpSp>
                        <wpg:cNvPr id="1451488587" name="Group 1451488587"/>
                        <wpg:cNvGrpSpPr/>
                        <wpg:grpSpPr>
                          <a:xfrm>
                            <a:off x="-38100" y="2571750"/>
                            <a:ext cx="5625860" cy="4445000"/>
                            <a:chOff x="-200030" y="0"/>
                            <a:chExt cx="5625935" cy="4445315"/>
                          </a:xfrm>
                        </wpg:grpSpPr>
                        <wpg:grpSp>
                          <wpg:cNvPr id="1451488588" name="Group 25"/>
                          <wpg:cNvGrpSpPr/>
                          <wpg:grpSpPr>
                            <a:xfrm>
                              <a:off x="3130296" y="0"/>
                              <a:ext cx="2262073" cy="515506"/>
                              <a:chOff x="3849922" y="0"/>
                              <a:chExt cx="2262073"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2" y="69934"/>
                                <a:ext cx="1755163" cy="441356"/>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37" cy="441803"/>
                              </a:xfrm>
                              <a:prstGeom prst="rect">
                                <a:avLst/>
                              </a:prstGeom>
                              <a:noFill/>
                            </wps:spPr>
                            <wps:txbx>
                              <w:txbxContent>
                                <w:p w14:paraId="329BB224" w14:textId="70547B51" w:rsidR="00F01FA2" w:rsidRPr="00BC6FB1" w:rsidRDefault="00AD3C69" w:rsidP="00F01FA2">
                                  <w:pPr>
                                    <w:bidi w:val="0"/>
                                    <w:jc w:val="center"/>
                                    <w:rPr>
                                      <w:rFonts w:ascii="Adobe Arabic" w:eastAsia="GE Dinar One" w:hAnsi="Adobe Arabic" w:cs="Adobe Arabic"/>
                                      <w:b/>
                                      <w:bCs/>
                                      <w:color w:val="000000"/>
                                      <w:kern w:val="24"/>
                                      <w:sz w:val="44"/>
                                      <w:szCs w:val="44"/>
                                      <w:lang w:bidi="ar-SY"/>
                                    </w:rPr>
                                  </w:pPr>
                                  <w:r w:rsidRPr="00AD3C69">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17747" y="874163"/>
                              <a:ext cx="3308158" cy="3571152"/>
                            </a:xfrm>
                            <a:prstGeom prst="rect">
                              <a:avLst/>
                            </a:prstGeom>
                            <a:noFill/>
                            <a:ln w="6350">
                              <a:noFill/>
                            </a:ln>
                          </wps:spPr>
                          <wps:txbx>
                            <w:txbxContent>
                              <w:p w14:paraId="43702DF2" w14:textId="77777777" w:rsidR="003E64D1" w:rsidRPr="003E64D1" w:rsidRDefault="003E64D1">
                                <w:pPr>
                                  <w:pStyle w:val="a5"/>
                                  <w:numPr>
                                    <w:ilvl w:val="0"/>
                                    <w:numId w:val="2"/>
                                  </w:numPr>
                                  <w:spacing w:line="276" w:lineRule="auto"/>
                                  <w:rPr>
                                    <w:rFonts w:ascii="Adobe Arabic" w:eastAsia="GE Dinar One" w:hAnsi="Adobe Arabic" w:cs="Adobe Arabic"/>
                                    <w:color w:val="000000"/>
                                    <w:kern w:val="24"/>
                                    <w:sz w:val="36"/>
                                    <w:szCs w:val="36"/>
                                    <w:lang w:bidi="ar-SY"/>
                                  </w:rPr>
                                </w:pPr>
                                <w:r w:rsidRPr="003E64D1">
                                  <w:rPr>
                                    <w:rFonts w:ascii="Sakkal Majalla" w:hAnsi="Sakkal Majalla" w:cs="Sakkal Majalla"/>
                                    <w:b/>
                                    <w:color w:val="auto"/>
                                    <w:sz w:val="34"/>
                                    <w:szCs w:val="34"/>
                                    <w:rtl/>
                                  </w:rPr>
                                  <w:t>بنهاية هذه الجلسة، سيكون المتدرّب قادراً على:</w:t>
                                </w:r>
                              </w:p>
                              <w:p w14:paraId="662724B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فهم آلية عمل </w:t>
                                </w:r>
                                <w:r w:rsidRPr="00AD3C69">
                                  <w:rPr>
                                    <w:rFonts w:ascii="Adobe Arabic" w:eastAsia="GE Dinar One" w:hAnsi="Adobe Arabic" w:cs="Adobe Arabic"/>
                                    <w:color w:val="000000"/>
                                    <w:kern w:val="24"/>
                                    <w:sz w:val="32"/>
                                    <w:szCs w:val="32"/>
                                    <w:lang w:bidi="ar-SY"/>
                                  </w:rPr>
                                  <w:t>ChatGPT</w:t>
                                </w:r>
                                <w:r w:rsidRPr="00AD3C69">
                                  <w:rPr>
                                    <w:rFonts w:ascii="Adobe Arabic" w:eastAsia="GE Dinar One" w:hAnsi="Adobe Arabic" w:cs="Adobe Arabic"/>
                                    <w:color w:val="000000"/>
                                    <w:kern w:val="24"/>
                                    <w:sz w:val="32"/>
                                    <w:szCs w:val="32"/>
                                    <w:rtl/>
                                    <w:lang w:bidi="ar-SY"/>
                                  </w:rPr>
                                  <w:t xml:space="preserve"> في تحليل البيانات النصية واستخراج الأنماط والرؤى منها بطريقة فعّالة.</w:t>
                                </w:r>
                              </w:p>
                              <w:p w14:paraId="50F81FC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صياغة أوامر (</w:t>
                                </w:r>
                                <w:r w:rsidRPr="00AD3C69">
                                  <w:rPr>
                                    <w:rFonts w:ascii="Adobe Arabic" w:eastAsia="GE Dinar One" w:hAnsi="Adobe Arabic" w:cs="Adobe Arabic"/>
                                    <w:color w:val="000000"/>
                                    <w:kern w:val="24"/>
                                    <w:sz w:val="32"/>
                                    <w:szCs w:val="32"/>
                                    <w:lang w:bidi="ar-SY"/>
                                  </w:rPr>
                                  <w:t>Prompts</w:t>
                                </w:r>
                                <w:r w:rsidRPr="00AD3C69">
                                  <w:rPr>
                                    <w:rFonts w:ascii="Adobe Arabic" w:eastAsia="GE Dinar One" w:hAnsi="Adobe Arabic" w:cs="Adobe Arabic"/>
                                    <w:color w:val="000000"/>
                                    <w:kern w:val="24"/>
                                    <w:sz w:val="32"/>
                                    <w:szCs w:val="32"/>
                                    <w:rtl/>
                                    <w:lang w:bidi="ar-SY"/>
                                  </w:rPr>
                                  <w:t>) دقيقة وفعّالة لتوجيه الذكاء الاصطناعي التوليدي نحو تحقيق أهداف تحليلية محدّدة.</w:t>
                                </w:r>
                              </w:p>
                              <w:p w14:paraId="431B13C2" w14:textId="5D12DC7D" w:rsidR="00F01FA2"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التعامل مع بيئة </w:t>
                                </w:r>
                                <w:r w:rsidRPr="00AD3C69">
                                  <w:rPr>
                                    <w:rFonts w:ascii="Adobe Arabic" w:eastAsia="GE Dinar One" w:hAnsi="Adobe Arabic" w:cs="Adobe Arabic"/>
                                    <w:color w:val="000000"/>
                                    <w:kern w:val="24"/>
                                    <w:sz w:val="32"/>
                                    <w:szCs w:val="32"/>
                                    <w:lang w:bidi="ar-SY"/>
                                  </w:rPr>
                                  <w:t>Google Colab</w:t>
                                </w:r>
                                <w:r w:rsidRPr="00AD3C69">
                                  <w:rPr>
                                    <w:rFonts w:ascii="Adobe Arabic" w:eastAsia="GE Dinar One" w:hAnsi="Adobe Arabic" w:cs="Adobe Arabic"/>
                                    <w:color w:val="000000"/>
                                    <w:kern w:val="24"/>
                                    <w:sz w:val="32"/>
                                    <w:szCs w:val="32"/>
                                    <w:rtl/>
                                    <w:lang w:bidi="ar-SY"/>
                                  </w:rPr>
                                  <w:t xml:space="preserve"> واستخدام لغة </w:t>
                                </w:r>
                                <w:r w:rsidRPr="00AD3C69">
                                  <w:rPr>
                                    <w:rFonts w:ascii="Adobe Arabic" w:eastAsia="GE Dinar One" w:hAnsi="Adobe Arabic" w:cs="Adobe Arabic"/>
                                    <w:color w:val="000000"/>
                                    <w:kern w:val="24"/>
                                    <w:sz w:val="32"/>
                                    <w:szCs w:val="32"/>
                                    <w:lang w:bidi="ar-SY"/>
                                  </w:rPr>
                                  <w:t>Python</w:t>
                                </w:r>
                                <w:r w:rsidRPr="00AD3C69">
                                  <w:rPr>
                                    <w:rFonts w:ascii="Adobe Arabic" w:eastAsia="GE Dinar One" w:hAnsi="Adobe Arabic" w:cs="Adobe Arabic"/>
                                    <w:color w:val="000000"/>
                                    <w:kern w:val="24"/>
                                    <w:sz w:val="32"/>
                                    <w:szCs w:val="32"/>
                                    <w:rtl/>
                                    <w:lang w:bidi="ar-SY"/>
                                  </w:rPr>
                                  <w:t xml:space="preserve"> الأساسية لتحليل البيانات الرقمية.</w:t>
                                </w:r>
                              </w:p>
                              <w:p w14:paraId="7E723CFD" w14:textId="55653DD4"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p w14:paraId="4CFBE27C" w14:textId="738AF313" w:rsidR="003E64D1" w:rsidRPr="00AD3C69" w:rsidRDefault="00AD3C69">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00030" y="874624"/>
                              <a:ext cx="2456078" cy="3570691"/>
                            </a:xfrm>
                            <a:prstGeom prst="rect">
                              <a:avLst/>
                            </a:prstGeom>
                            <a:noFill/>
                            <a:ln w="6350">
                              <a:noFill/>
                            </a:ln>
                          </wps:spPr>
                          <wps:txbx>
                            <w:txbxContent>
                              <w:p w14:paraId="5F002081"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مقدمة الجلسة.</w:t>
                                </w:r>
                              </w:p>
                              <w:p w14:paraId="22EBEF99"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نشاط عصف ذهني.</w:t>
                                </w:r>
                              </w:p>
                              <w:p w14:paraId="5053884A"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تحليل البيانات النصية باستخدام </w:t>
                                </w:r>
                                <w:r w:rsidRPr="00AD3C69">
                                  <w:rPr>
                                    <w:rFonts w:ascii="Adobe Arabic" w:eastAsia="GE Dinar One" w:hAnsi="Adobe Arabic" w:cs="Adobe Arabic"/>
                                    <w:color w:val="000000"/>
                                    <w:kern w:val="24"/>
                                    <w:sz w:val="36"/>
                                    <w:szCs w:val="36"/>
                                    <w:lang w:bidi="ar-SY"/>
                                  </w:rPr>
                                  <w:t>ChatGPT</w:t>
                                </w:r>
                                <w:r w:rsidRPr="00AD3C69">
                                  <w:rPr>
                                    <w:rFonts w:ascii="Adobe Arabic" w:eastAsia="GE Dinar One" w:hAnsi="Adobe Arabic" w:cs="Adobe Arabic"/>
                                    <w:color w:val="000000"/>
                                    <w:kern w:val="24"/>
                                    <w:sz w:val="36"/>
                                    <w:szCs w:val="36"/>
                                    <w:rtl/>
                                    <w:lang w:bidi="ar-SY"/>
                                  </w:rPr>
                                  <w:t>.</w:t>
                                </w:r>
                              </w:p>
                              <w:p w14:paraId="2FA05234"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تنفيذ أوامر تحليل البيانات عبر الذكاء الاصطناعي التوليدي.</w:t>
                                </w:r>
                              </w:p>
                              <w:p w14:paraId="347E6E22" w14:textId="65171B68"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w:t>
                                </w:r>
                                <w:r w:rsidRPr="00AD3C69">
                                  <w:rPr>
                                    <w:rFonts w:ascii="Adobe Arabic" w:eastAsia="GE Dinar One" w:hAnsi="Adobe Arabic" w:cs="Adobe Arabic"/>
                                    <w:color w:val="000000"/>
                                    <w:kern w:val="24"/>
                                    <w:sz w:val="36"/>
                                    <w:szCs w:val="36"/>
                                    <w:lang w:bidi="ar-SY"/>
                                  </w:rPr>
                                  <w:t>Google Colab</w:t>
                                </w:r>
                                <w:r w:rsidRPr="00AD3C69">
                                  <w:rPr>
                                    <w:rFonts w:ascii="Adobe Arabic" w:eastAsia="GE Dinar One" w:hAnsi="Adobe Arabic" w:cs="Adobe Arabic"/>
                                    <w:color w:val="000000"/>
                                    <w:kern w:val="24"/>
                                    <w:sz w:val="36"/>
                                    <w:szCs w:val="36"/>
                                    <w:rtl/>
                                    <w:lang w:bidi="ar-SY"/>
                                  </w:rPr>
                                  <w:t xml:space="preserve"> واستخدام </w:t>
                                </w:r>
                                <w:r w:rsidRPr="00AD3C69">
                                  <w:rPr>
                                    <w:rFonts w:ascii="Adobe Arabic" w:eastAsia="GE Dinar One" w:hAnsi="Adobe Arabic" w:cs="Adobe Arabic"/>
                                    <w:color w:val="000000"/>
                                    <w:kern w:val="24"/>
                                    <w:sz w:val="36"/>
                                    <w:szCs w:val="36"/>
                                    <w:lang w:bidi="ar-SY"/>
                                  </w:rPr>
                                  <w:t>Python</w:t>
                                </w:r>
                                <w:r w:rsidRPr="00AD3C69">
                                  <w:rPr>
                                    <w:rFonts w:ascii="Adobe Arabic" w:eastAsia="GE Dinar One" w:hAnsi="Adobe Arabic" w:cs="Adobe Arabic"/>
                                    <w:color w:val="000000"/>
                                    <w:kern w:val="24"/>
                                    <w:sz w:val="36"/>
                                    <w:szCs w:val="36"/>
                                    <w:rtl/>
                                    <w:lang w:bidi="ar-SY"/>
                                  </w:rPr>
                                  <w:t xml:space="preserve"> مع مكتبات </w:t>
                                </w:r>
                                <w:r w:rsidRPr="00AD3C69">
                                  <w:rPr>
                                    <w:rFonts w:ascii="Adobe Arabic" w:eastAsia="GE Dinar One" w:hAnsi="Adobe Arabic" w:cs="Adobe Arabic"/>
                                    <w:color w:val="000000"/>
                                    <w:kern w:val="24"/>
                                    <w:sz w:val="36"/>
                                    <w:szCs w:val="36"/>
                                    <w:lang w:bidi="ar-SY"/>
                                  </w:rPr>
                                  <w:t>Pandas</w:t>
                                </w:r>
                                <w:r w:rsidRPr="00AD3C69">
                                  <w:rPr>
                                    <w:rFonts w:ascii="Adobe Arabic" w:eastAsia="GE Dinar One" w:hAnsi="Adobe Arabic" w:cs="Adobe Arabic"/>
                                    <w:color w:val="000000"/>
                                    <w:kern w:val="24"/>
                                    <w:sz w:val="36"/>
                                    <w:szCs w:val="36"/>
                                    <w:rtl/>
                                    <w:lang w:bidi="ar-SY"/>
                                  </w:rPr>
                                  <w:t xml:space="preserve"> </w:t>
                                </w:r>
                                <w:r w:rsidRPr="00AD3C69">
                                  <w:rPr>
                                    <w:rFonts w:ascii="Adobe Arabic" w:eastAsia="GE Dinar One" w:hAnsi="Adobe Arabic" w:cs="Adobe Arabic" w:hint="cs"/>
                                    <w:color w:val="000000"/>
                                    <w:kern w:val="24"/>
                                    <w:sz w:val="36"/>
                                    <w:szCs w:val="36"/>
                                    <w:rtl/>
                                    <w:lang w:bidi="ar-SY"/>
                                  </w:rPr>
                                  <w:t>و</w:t>
                                </w:r>
                                <w:r w:rsidRPr="00AD3C69">
                                  <w:rPr>
                                    <w:rFonts w:ascii="Adobe Arabic" w:eastAsia="GE Dinar One" w:hAnsi="Adobe Arabic" w:cs="Adobe Arabic" w:hint="cs"/>
                                    <w:color w:val="000000"/>
                                    <w:kern w:val="24"/>
                                    <w:sz w:val="36"/>
                                    <w:szCs w:val="36"/>
                                    <w:lang w:bidi="ar-SY"/>
                                  </w:rPr>
                                  <w:t>Matplotlib</w:t>
                                </w:r>
                                <w:r w:rsidRPr="00AD3C69">
                                  <w:rPr>
                                    <w:rFonts w:ascii="Adobe Arabic" w:eastAsia="GE Dinar One" w:hAnsi="Adobe Arabic" w:cs="Adobe Arabic"/>
                                    <w:color w:val="000000"/>
                                    <w:kern w:val="24"/>
                                    <w:sz w:val="36"/>
                                    <w:szCs w:val="36"/>
                                    <w:rtl/>
                                    <w:lang w:bidi="ar-SY"/>
                                  </w:rPr>
                                  <w:t>.</w:t>
                                </w:r>
                              </w:p>
                              <w:p w14:paraId="7153CEA3"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تمارين تطبيقية على تحليل مجموعات بيانات صغيرة.</w:t>
                                </w:r>
                              </w:p>
                              <w:p w14:paraId="05A16441" w14:textId="372B3D93" w:rsidR="00F01FA2" w:rsidRPr="000F32C7" w:rsidRDefault="00AD3C69">
                                <w:pPr>
                                  <w:pStyle w:val="a5"/>
                                  <w:numPr>
                                    <w:ilvl w:val="0"/>
                                    <w:numId w:val="2"/>
                                  </w:numPr>
                                  <w:spacing w:line="276" w:lineRule="auto"/>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15" cy="2053818"/>
                            <a:chOff x="0" y="0"/>
                            <a:chExt cx="6304915" cy="2053818"/>
                          </a:xfrm>
                        </wpg:grpSpPr>
                        <pic:pic xmlns:pic="http://schemas.openxmlformats.org/drawingml/2006/picture">
                          <pic:nvPicPr>
                            <pic:cNvPr id="1451488601" name="Picture 1451488601"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2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058331"/>
                              <a:ext cx="4567555" cy="981710"/>
                            </a:xfrm>
                            <a:prstGeom prst="rect">
                              <a:avLst/>
                            </a:prstGeom>
                            <a:noFill/>
                          </wps:spPr>
                          <wps:txbx>
                            <w:txbxContent>
                              <w:p w14:paraId="3C81E5C9" w14:textId="0F86D4BB" w:rsidR="00F01FA2" w:rsidRPr="00F01FA2" w:rsidRDefault="003E64D1" w:rsidP="003E64D1">
                                <w:pPr>
                                  <w:jc w:val="center"/>
                                  <w:rPr>
                                    <w:rFonts w:ascii="Adobe Arabic" w:eastAsia="GE Dinar One" w:hAnsi="Adobe Arabic" w:cs="Adobe Arabic"/>
                                    <w:b/>
                                    <w:bCs/>
                                    <w:kern w:val="24"/>
                                    <w:sz w:val="56"/>
                                    <w:szCs w:val="56"/>
                                    <w:lang w:bidi="ar-SY"/>
                                  </w:rPr>
                                </w:pPr>
                                <w:r w:rsidRPr="003E64D1">
                                  <w:rPr>
                                    <w:rFonts w:ascii="Adobe Arabic" w:eastAsia="GE Dinar One" w:hAnsi="Adobe Arabic" w:cs="Adobe Arabic"/>
                                    <w:b/>
                                    <w:bCs/>
                                    <w:kern w:val="24"/>
                                    <w:sz w:val="56"/>
                                    <w:szCs w:val="56"/>
                                    <w:rtl/>
                                    <w:lang w:bidi="ar-SY"/>
                                  </w:rPr>
                                  <w:t>استخدام</w:t>
                                </w:r>
                                <w:r w:rsidRPr="003E64D1">
                                  <w:rPr>
                                    <w:rFonts w:ascii="Adobe Arabic" w:eastAsia="GE Dinar One" w:hAnsi="Adobe Arabic" w:cs="Adobe Arabic"/>
                                    <w:b/>
                                    <w:bCs/>
                                    <w:kern w:val="24"/>
                                    <w:sz w:val="56"/>
                                    <w:szCs w:val="56"/>
                                    <w:lang w:bidi="ar-SY"/>
                                  </w:rPr>
                                  <w:t xml:space="preserve"> ChatGPT </w:t>
                                </w:r>
                                <w:r w:rsidRPr="003E64D1">
                                  <w:rPr>
                                    <w:rFonts w:ascii="Adobe Arabic" w:eastAsia="GE Dinar One" w:hAnsi="Adobe Arabic" w:cs="Adobe Arabic"/>
                                    <w:b/>
                                    <w:bCs/>
                                    <w:kern w:val="24"/>
                                    <w:sz w:val="56"/>
                                    <w:szCs w:val="56"/>
                                    <w:rtl/>
                                    <w:lang w:bidi="ar-SY"/>
                                  </w:rPr>
                                  <w:t>و</w:t>
                                </w:r>
                                <w:r w:rsidRPr="003E64D1">
                                  <w:rPr>
                                    <w:rFonts w:ascii="Adobe Arabic" w:eastAsia="GE Dinar One" w:hAnsi="Adobe Arabic" w:cs="Adobe Arabic"/>
                                    <w:b/>
                                    <w:bCs/>
                                    <w:kern w:val="24"/>
                                    <w:sz w:val="56"/>
                                    <w:szCs w:val="56"/>
                                    <w:lang w:bidi="ar-SY"/>
                                  </w:rPr>
                                  <w:t xml:space="preserve">Google Colab </w:t>
                                </w:r>
                                <w:r w:rsidRPr="003E64D1">
                                  <w:rPr>
                                    <w:rFonts w:ascii="Adobe Arabic" w:eastAsia="GE Dinar One" w:hAnsi="Adobe Arabic" w:cs="Adobe Arabic"/>
                                    <w:b/>
                                    <w:bCs/>
                                    <w:kern w:val="24"/>
                                    <w:sz w:val="56"/>
                                    <w:szCs w:val="56"/>
                                    <w:rtl/>
                                    <w:lang w:bidi="ar-SY"/>
                                  </w:rPr>
                                  <w:t>لتحليل البيانات النصية والرقمية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440" style="position:absolute;left:0;text-align:left;margin-left:7pt;margin-top:-37pt;width:499.45pt;height:552.5pt;z-index:252775424;mso-position-horizontal-relative:text;mso-position-vertical-relative:text;mso-width-relative:margin;mso-height-relative:margin" coordorigin="-381" coordsize="63430,7016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Ozs7jQUdIAAAD/dFJOU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">
                <v:group id="Group 1451488587" o:spid="_x0000_s1441" style="position:absolute;left:-381;top:25717;width:56258;height:44450" coordorigin="-2000" coordsize="56259,44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442" style="position:absolute;left:31302;width:22621;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4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4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4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58" o:title="Target " gain="19661f" blacklevel="22938f"/>
                      </v:shape>
                    </v:group>
                    <v:shape id="TextBox 34" o:spid="_x0000_s144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44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4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44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0547B51" w:rsidR="00F01FA2" w:rsidRPr="00BC6FB1" w:rsidRDefault="00AD3C69" w:rsidP="00F01FA2">
                            <w:pPr>
                              <w:bidi w:val="0"/>
                              <w:jc w:val="center"/>
                              <w:rPr>
                                <w:rFonts w:ascii="Adobe Arabic" w:eastAsia="GE Dinar One" w:hAnsi="Adobe Arabic" w:cs="Adobe Arabic"/>
                                <w:b/>
                                <w:bCs/>
                                <w:color w:val="000000"/>
                                <w:kern w:val="24"/>
                                <w:sz w:val="44"/>
                                <w:szCs w:val="44"/>
                                <w:lang w:bidi="ar-SY"/>
                              </w:rPr>
                            </w:pPr>
                            <w:r w:rsidRPr="00AD3C69">
                              <w:rPr>
                                <w:rFonts w:ascii="Adobe Arabic" w:eastAsia="GE Dinar One" w:hAnsi="Adobe Arabic" w:cs="Adobe Arabic"/>
                                <w:b/>
                                <w:bCs/>
                                <w:color w:val="000000"/>
                                <w:kern w:val="24"/>
                                <w:sz w:val="44"/>
                                <w:szCs w:val="44"/>
                                <w:rtl/>
                                <w:lang w:bidi="ar-SY"/>
                              </w:rPr>
                              <w:t>المحتوى</w:t>
                            </w:r>
                          </w:p>
                        </w:txbxContent>
                      </v:textbox>
                    </v:shape>
                    <v:shape id="Picture 1451488597" o:spid="_x0000_s14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59" o:title="Note " gain="19661f" blacklevel="22938f"/>
                    </v:shape>
                  </v:group>
                  <v:shape id="Text Box 1451488598" o:spid="_x0000_s1451" type="#_x0000_t202" style="position:absolute;left:21177;top:8741;width:33082;height:3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43702DF2" w14:textId="77777777" w:rsidR="003E64D1" w:rsidRPr="003E64D1" w:rsidRDefault="003E64D1">
                          <w:pPr>
                            <w:pStyle w:val="a5"/>
                            <w:numPr>
                              <w:ilvl w:val="0"/>
                              <w:numId w:val="2"/>
                            </w:numPr>
                            <w:spacing w:line="276" w:lineRule="auto"/>
                            <w:rPr>
                              <w:rFonts w:ascii="Adobe Arabic" w:eastAsia="GE Dinar One" w:hAnsi="Adobe Arabic" w:cs="Adobe Arabic"/>
                              <w:color w:val="000000"/>
                              <w:kern w:val="24"/>
                              <w:sz w:val="36"/>
                              <w:szCs w:val="36"/>
                              <w:lang w:bidi="ar-SY"/>
                            </w:rPr>
                          </w:pPr>
                          <w:r w:rsidRPr="003E64D1">
                            <w:rPr>
                              <w:rFonts w:ascii="Sakkal Majalla" w:hAnsi="Sakkal Majalla" w:cs="Sakkal Majalla"/>
                              <w:b/>
                              <w:color w:val="auto"/>
                              <w:sz w:val="34"/>
                              <w:szCs w:val="34"/>
                              <w:rtl/>
                            </w:rPr>
                            <w:t>بنهاية هذه الجلسة، سيكون المتدرّب قادراً على:</w:t>
                          </w:r>
                        </w:p>
                        <w:p w14:paraId="662724B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فهم آلية عمل </w:t>
                          </w:r>
                          <w:r w:rsidRPr="00AD3C69">
                            <w:rPr>
                              <w:rFonts w:ascii="Adobe Arabic" w:eastAsia="GE Dinar One" w:hAnsi="Adobe Arabic" w:cs="Adobe Arabic"/>
                              <w:color w:val="000000"/>
                              <w:kern w:val="24"/>
                              <w:sz w:val="32"/>
                              <w:szCs w:val="32"/>
                              <w:lang w:bidi="ar-SY"/>
                            </w:rPr>
                            <w:t>ChatGPT</w:t>
                          </w:r>
                          <w:r w:rsidRPr="00AD3C69">
                            <w:rPr>
                              <w:rFonts w:ascii="Adobe Arabic" w:eastAsia="GE Dinar One" w:hAnsi="Adobe Arabic" w:cs="Adobe Arabic"/>
                              <w:color w:val="000000"/>
                              <w:kern w:val="24"/>
                              <w:sz w:val="32"/>
                              <w:szCs w:val="32"/>
                              <w:rtl/>
                              <w:lang w:bidi="ar-SY"/>
                            </w:rPr>
                            <w:t xml:space="preserve"> في تحليل البيانات النصية واستخراج الأنماط والرؤى منها بطريقة فعّالة.</w:t>
                          </w:r>
                        </w:p>
                        <w:p w14:paraId="50F81FC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صياغة أوامر (</w:t>
                          </w:r>
                          <w:r w:rsidRPr="00AD3C69">
                            <w:rPr>
                              <w:rFonts w:ascii="Adobe Arabic" w:eastAsia="GE Dinar One" w:hAnsi="Adobe Arabic" w:cs="Adobe Arabic"/>
                              <w:color w:val="000000"/>
                              <w:kern w:val="24"/>
                              <w:sz w:val="32"/>
                              <w:szCs w:val="32"/>
                              <w:lang w:bidi="ar-SY"/>
                            </w:rPr>
                            <w:t>Prompts</w:t>
                          </w:r>
                          <w:r w:rsidRPr="00AD3C69">
                            <w:rPr>
                              <w:rFonts w:ascii="Adobe Arabic" w:eastAsia="GE Dinar One" w:hAnsi="Adobe Arabic" w:cs="Adobe Arabic"/>
                              <w:color w:val="000000"/>
                              <w:kern w:val="24"/>
                              <w:sz w:val="32"/>
                              <w:szCs w:val="32"/>
                              <w:rtl/>
                              <w:lang w:bidi="ar-SY"/>
                            </w:rPr>
                            <w:t>) دقيقة وفعّالة لتوجيه الذكاء الاصطناعي التوليدي نحو تحقيق أهداف تحليلية محدّدة.</w:t>
                          </w:r>
                        </w:p>
                        <w:p w14:paraId="431B13C2" w14:textId="5D12DC7D" w:rsidR="00F01FA2"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التعامل مع بيئة </w:t>
                          </w:r>
                          <w:r w:rsidRPr="00AD3C69">
                            <w:rPr>
                              <w:rFonts w:ascii="Adobe Arabic" w:eastAsia="GE Dinar One" w:hAnsi="Adobe Arabic" w:cs="Adobe Arabic"/>
                              <w:color w:val="000000"/>
                              <w:kern w:val="24"/>
                              <w:sz w:val="32"/>
                              <w:szCs w:val="32"/>
                              <w:lang w:bidi="ar-SY"/>
                            </w:rPr>
                            <w:t>Google Colab</w:t>
                          </w:r>
                          <w:r w:rsidRPr="00AD3C69">
                            <w:rPr>
                              <w:rFonts w:ascii="Adobe Arabic" w:eastAsia="GE Dinar One" w:hAnsi="Adobe Arabic" w:cs="Adobe Arabic"/>
                              <w:color w:val="000000"/>
                              <w:kern w:val="24"/>
                              <w:sz w:val="32"/>
                              <w:szCs w:val="32"/>
                              <w:rtl/>
                              <w:lang w:bidi="ar-SY"/>
                            </w:rPr>
                            <w:t xml:space="preserve"> واستخدام لغة </w:t>
                          </w:r>
                          <w:r w:rsidRPr="00AD3C69">
                            <w:rPr>
                              <w:rFonts w:ascii="Adobe Arabic" w:eastAsia="GE Dinar One" w:hAnsi="Adobe Arabic" w:cs="Adobe Arabic"/>
                              <w:color w:val="000000"/>
                              <w:kern w:val="24"/>
                              <w:sz w:val="32"/>
                              <w:szCs w:val="32"/>
                              <w:lang w:bidi="ar-SY"/>
                            </w:rPr>
                            <w:t>Python</w:t>
                          </w:r>
                          <w:r w:rsidRPr="00AD3C69">
                            <w:rPr>
                              <w:rFonts w:ascii="Adobe Arabic" w:eastAsia="GE Dinar One" w:hAnsi="Adobe Arabic" w:cs="Adobe Arabic"/>
                              <w:color w:val="000000"/>
                              <w:kern w:val="24"/>
                              <w:sz w:val="32"/>
                              <w:szCs w:val="32"/>
                              <w:rtl/>
                              <w:lang w:bidi="ar-SY"/>
                            </w:rPr>
                            <w:t xml:space="preserve"> الأساسية لتحليل البيانات الرقمية.</w:t>
                          </w:r>
                        </w:p>
                        <w:p w14:paraId="7E723CFD" w14:textId="55653DD4"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p w14:paraId="4CFBE27C" w14:textId="738AF313" w:rsidR="003E64D1" w:rsidRPr="00AD3C69" w:rsidRDefault="00AD3C69">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txbxContent>
                    </v:textbox>
                  </v:shape>
                  <v:shape id="Text Box 1451488599" o:spid="_x0000_s1452" type="#_x0000_t202" style="position:absolute;left:-2000;top:8746;width:24560;height:35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5F002081"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مقدمة الجلسة.</w:t>
                          </w:r>
                        </w:p>
                        <w:p w14:paraId="22EBEF99"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نشاط عصف ذهني.</w:t>
                          </w:r>
                        </w:p>
                        <w:p w14:paraId="5053884A"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تحليل البيانات النصية باستخدام </w:t>
                          </w:r>
                          <w:r w:rsidRPr="00AD3C69">
                            <w:rPr>
                              <w:rFonts w:ascii="Adobe Arabic" w:eastAsia="GE Dinar One" w:hAnsi="Adobe Arabic" w:cs="Adobe Arabic"/>
                              <w:color w:val="000000"/>
                              <w:kern w:val="24"/>
                              <w:sz w:val="36"/>
                              <w:szCs w:val="36"/>
                              <w:lang w:bidi="ar-SY"/>
                            </w:rPr>
                            <w:t>ChatGPT</w:t>
                          </w:r>
                          <w:r w:rsidRPr="00AD3C69">
                            <w:rPr>
                              <w:rFonts w:ascii="Adobe Arabic" w:eastAsia="GE Dinar One" w:hAnsi="Adobe Arabic" w:cs="Adobe Arabic"/>
                              <w:color w:val="000000"/>
                              <w:kern w:val="24"/>
                              <w:sz w:val="36"/>
                              <w:szCs w:val="36"/>
                              <w:rtl/>
                              <w:lang w:bidi="ar-SY"/>
                            </w:rPr>
                            <w:t>.</w:t>
                          </w:r>
                        </w:p>
                        <w:p w14:paraId="2FA05234"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تنفيذ أوامر تحليل البيانات عبر الذكاء الاصطناعي التوليدي.</w:t>
                          </w:r>
                        </w:p>
                        <w:p w14:paraId="347E6E22" w14:textId="65171B68"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w:t>
                          </w:r>
                          <w:r w:rsidRPr="00AD3C69">
                            <w:rPr>
                              <w:rFonts w:ascii="Adobe Arabic" w:eastAsia="GE Dinar One" w:hAnsi="Adobe Arabic" w:cs="Adobe Arabic"/>
                              <w:color w:val="000000"/>
                              <w:kern w:val="24"/>
                              <w:sz w:val="36"/>
                              <w:szCs w:val="36"/>
                              <w:lang w:bidi="ar-SY"/>
                            </w:rPr>
                            <w:t>Google Colab</w:t>
                          </w:r>
                          <w:r w:rsidRPr="00AD3C69">
                            <w:rPr>
                              <w:rFonts w:ascii="Adobe Arabic" w:eastAsia="GE Dinar One" w:hAnsi="Adobe Arabic" w:cs="Adobe Arabic"/>
                              <w:color w:val="000000"/>
                              <w:kern w:val="24"/>
                              <w:sz w:val="36"/>
                              <w:szCs w:val="36"/>
                              <w:rtl/>
                              <w:lang w:bidi="ar-SY"/>
                            </w:rPr>
                            <w:t xml:space="preserve"> واستخدام </w:t>
                          </w:r>
                          <w:r w:rsidRPr="00AD3C69">
                            <w:rPr>
                              <w:rFonts w:ascii="Adobe Arabic" w:eastAsia="GE Dinar One" w:hAnsi="Adobe Arabic" w:cs="Adobe Arabic"/>
                              <w:color w:val="000000"/>
                              <w:kern w:val="24"/>
                              <w:sz w:val="36"/>
                              <w:szCs w:val="36"/>
                              <w:lang w:bidi="ar-SY"/>
                            </w:rPr>
                            <w:t>Python</w:t>
                          </w:r>
                          <w:r w:rsidRPr="00AD3C69">
                            <w:rPr>
                              <w:rFonts w:ascii="Adobe Arabic" w:eastAsia="GE Dinar One" w:hAnsi="Adobe Arabic" w:cs="Adobe Arabic"/>
                              <w:color w:val="000000"/>
                              <w:kern w:val="24"/>
                              <w:sz w:val="36"/>
                              <w:szCs w:val="36"/>
                              <w:rtl/>
                              <w:lang w:bidi="ar-SY"/>
                            </w:rPr>
                            <w:t xml:space="preserve"> مع مكتبات </w:t>
                          </w:r>
                          <w:r w:rsidRPr="00AD3C69">
                            <w:rPr>
                              <w:rFonts w:ascii="Adobe Arabic" w:eastAsia="GE Dinar One" w:hAnsi="Adobe Arabic" w:cs="Adobe Arabic"/>
                              <w:color w:val="000000"/>
                              <w:kern w:val="24"/>
                              <w:sz w:val="36"/>
                              <w:szCs w:val="36"/>
                              <w:lang w:bidi="ar-SY"/>
                            </w:rPr>
                            <w:t>Pandas</w:t>
                          </w:r>
                          <w:r w:rsidRPr="00AD3C69">
                            <w:rPr>
                              <w:rFonts w:ascii="Adobe Arabic" w:eastAsia="GE Dinar One" w:hAnsi="Adobe Arabic" w:cs="Adobe Arabic"/>
                              <w:color w:val="000000"/>
                              <w:kern w:val="24"/>
                              <w:sz w:val="36"/>
                              <w:szCs w:val="36"/>
                              <w:rtl/>
                              <w:lang w:bidi="ar-SY"/>
                            </w:rPr>
                            <w:t xml:space="preserve"> </w:t>
                          </w:r>
                          <w:r w:rsidRPr="00AD3C69">
                            <w:rPr>
                              <w:rFonts w:ascii="Adobe Arabic" w:eastAsia="GE Dinar One" w:hAnsi="Adobe Arabic" w:cs="Adobe Arabic" w:hint="cs"/>
                              <w:color w:val="000000"/>
                              <w:kern w:val="24"/>
                              <w:sz w:val="36"/>
                              <w:szCs w:val="36"/>
                              <w:rtl/>
                              <w:lang w:bidi="ar-SY"/>
                            </w:rPr>
                            <w:t>و</w:t>
                          </w:r>
                          <w:r w:rsidRPr="00AD3C69">
                            <w:rPr>
                              <w:rFonts w:ascii="Adobe Arabic" w:eastAsia="GE Dinar One" w:hAnsi="Adobe Arabic" w:cs="Adobe Arabic" w:hint="cs"/>
                              <w:color w:val="000000"/>
                              <w:kern w:val="24"/>
                              <w:sz w:val="36"/>
                              <w:szCs w:val="36"/>
                              <w:lang w:bidi="ar-SY"/>
                            </w:rPr>
                            <w:t>Matplotlib</w:t>
                          </w:r>
                          <w:r w:rsidRPr="00AD3C69">
                            <w:rPr>
                              <w:rFonts w:ascii="Adobe Arabic" w:eastAsia="GE Dinar One" w:hAnsi="Adobe Arabic" w:cs="Adobe Arabic"/>
                              <w:color w:val="000000"/>
                              <w:kern w:val="24"/>
                              <w:sz w:val="36"/>
                              <w:szCs w:val="36"/>
                              <w:rtl/>
                              <w:lang w:bidi="ar-SY"/>
                            </w:rPr>
                            <w:t>.</w:t>
                          </w:r>
                        </w:p>
                        <w:p w14:paraId="7153CEA3"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تمارين تطبيقية على تحليل مجموعات بيانات صغيرة.</w:t>
                          </w:r>
                        </w:p>
                        <w:p w14:paraId="05A16441" w14:textId="372B3D93" w:rsidR="00F01FA2" w:rsidRPr="000F32C7" w:rsidRDefault="00AD3C69">
                          <w:pPr>
                            <w:pStyle w:val="a5"/>
                            <w:numPr>
                              <w:ilvl w:val="0"/>
                              <w:numId w:val="2"/>
                            </w:numPr>
                            <w:spacing w:line="276" w:lineRule="auto"/>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التقويم.</w:t>
                          </w:r>
                        </w:p>
                      </w:txbxContent>
                    </v:textbox>
                  </v:shape>
                </v:group>
                <v:group id="Group 1451488600" o:spid="_x0000_s1453"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45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61" o:title="Calendar " gain="19661f" blacklevel="22938f"/>
                  </v:shape>
                  <v:shape id="TextBox 34" o:spid="_x0000_s1455"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45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457" type="#_x0000_t202" style="position:absolute;top:10583;width:45675;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0F86D4BB" w:rsidR="00F01FA2" w:rsidRPr="00F01FA2" w:rsidRDefault="003E64D1" w:rsidP="003E64D1">
                          <w:pPr>
                            <w:jc w:val="center"/>
                            <w:rPr>
                              <w:rFonts w:ascii="Adobe Arabic" w:eastAsia="GE Dinar One" w:hAnsi="Adobe Arabic" w:cs="Adobe Arabic"/>
                              <w:b/>
                              <w:bCs/>
                              <w:kern w:val="24"/>
                              <w:sz w:val="56"/>
                              <w:szCs w:val="56"/>
                              <w:lang w:bidi="ar-SY"/>
                            </w:rPr>
                          </w:pPr>
                          <w:r w:rsidRPr="003E64D1">
                            <w:rPr>
                              <w:rFonts w:ascii="Adobe Arabic" w:eastAsia="GE Dinar One" w:hAnsi="Adobe Arabic" w:cs="Adobe Arabic"/>
                              <w:b/>
                              <w:bCs/>
                              <w:kern w:val="24"/>
                              <w:sz w:val="56"/>
                              <w:szCs w:val="56"/>
                              <w:rtl/>
                              <w:lang w:bidi="ar-SY"/>
                            </w:rPr>
                            <w:t>استخدام</w:t>
                          </w:r>
                          <w:r w:rsidRPr="003E64D1">
                            <w:rPr>
                              <w:rFonts w:ascii="Adobe Arabic" w:eastAsia="GE Dinar One" w:hAnsi="Adobe Arabic" w:cs="Adobe Arabic"/>
                              <w:b/>
                              <w:bCs/>
                              <w:kern w:val="24"/>
                              <w:sz w:val="56"/>
                              <w:szCs w:val="56"/>
                              <w:lang w:bidi="ar-SY"/>
                            </w:rPr>
                            <w:t xml:space="preserve"> ChatGPT </w:t>
                          </w:r>
                          <w:r w:rsidRPr="003E64D1">
                            <w:rPr>
                              <w:rFonts w:ascii="Adobe Arabic" w:eastAsia="GE Dinar One" w:hAnsi="Adobe Arabic" w:cs="Adobe Arabic"/>
                              <w:b/>
                              <w:bCs/>
                              <w:kern w:val="24"/>
                              <w:sz w:val="56"/>
                              <w:szCs w:val="56"/>
                              <w:rtl/>
                              <w:lang w:bidi="ar-SY"/>
                            </w:rPr>
                            <w:t>و</w:t>
                          </w:r>
                          <w:r w:rsidRPr="003E64D1">
                            <w:rPr>
                              <w:rFonts w:ascii="Adobe Arabic" w:eastAsia="GE Dinar One" w:hAnsi="Adobe Arabic" w:cs="Adobe Arabic"/>
                              <w:b/>
                              <w:bCs/>
                              <w:kern w:val="24"/>
                              <w:sz w:val="56"/>
                              <w:szCs w:val="56"/>
                              <w:lang w:bidi="ar-SY"/>
                            </w:rPr>
                            <w:t xml:space="preserve">Google Colab </w:t>
                          </w:r>
                          <w:r w:rsidRPr="003E64D1">
                            <w:rPr>
                              <w:rFonts w:ascii="Adobe Arabic" w:eastAsia="GE Dinar One" w:hAnsi="Adobe Arabic" w:cs="Adobe Arabic"/>
                              <w:b/>
                              <w:bCs/>
                              <w:kern w:val="24"/>
                              <w:sz w:val="56"/>
                              <w:szCs w:val="56"/>
                              <w:rtl/>
                              <w:lang w:bidi="ar-SY"/>
                            </w:rPr>
                            <w:t>لتحليل البيانات النصية والرقمية</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7F191FDD" w14:textId="2C9C3F5E" w:rsidR="00AA0F2A" w:rsidRDefault="00AD3C69" w:rsidP="00AD3C69">
      <w:r w:rsidRPr="00DA7905">
        <w:rPr>
          <w:rFonts w:eastAsia="Times New Roman" w:cs="Times New Roman"/>
          <w:b/>
          <w:bCs/>
          <w:noProof/>
          <w:sz w:val="36"/>
          <w:szCs w:val="36"/>
        </w:rPr>
        <w:lastRenderedPageBreak/>
        <mc:AlternateContent>
          <mc:Choice Requires="wpg">
            <w:drawing>
              <wp:inline distT="0" distB="0" distL="0" distR="0" wp14:anchorId="0137B7B8" wp14:editId="518FB4A8">
                <wp:extent cx="5711825" cy="748003"/>
                <wp:effectExtent l="0" t="0" r="22225" b="14605"/>
                <wp:docPr id="40192493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977031413" name="مجموعة 881967268"/>
                        <wpg:cNvGrpSpPr/>
                        <wpg:grpSpPr>
                          <a:xfrm>
                            <a:off x="0" y="159263"/>
                            <a:ext cx="5711825" cy="588737"/>
                            <a:chOff x="0" y="159160"/>
                            <a:chExt cx="6312597" cy="652531"/>
                          </a:xfrm>
                        </wpg:grpSpPr>
                        <wps:wsp>
                          <wps:cNvPr id="526031569"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7271495" name="مربع نص 2043426344"/>
                          <wps:cNvSpPr txBox="1"/>
                          <wps:spPr>
                            <a:xfrm>
                              <a:off x="817519" y="159160"/>
                              <a:ext cx="2073788" cy="453954"/>
                            </a:xfrm>
                            <a:prstGeom prst="rect">
                              <a:avLst/>
                            </a:prstGeom>
                            <a:noFill/>
                          </wps:spPr>
                          <wps:txbx>
                            <w:txbxContent>
                              <w:p w14:paraId="46750806" w14:textId="77777777" w:rsidR="00AD3C69" w:rsidRPr="00724F18" w:rsidRDefault="00AD3C69" w:rsidP="00AD3C69">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27484008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1063154"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137B7B8" id="_x0000_s145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">
                <v:group id="مجموعة 881967268" o:spid="_x0000_s1459" style="position:absolute;top:1592;width:57118;height:5888" coordorigin=",1591" coordsize="63125,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">
                  <v:roundrect id="مستطيل مستدير الزوايا 769901" o:spid="_x0000_s146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" fillcolor="#168489" strokecolor="#168489" strokeweight="1pt">
                    <v:stroke joinstyle="miter"/>
                  </v:roundrect>
                  <v:shape id="مربع نص 2043426344" o:spid="_x0000_s1461" type="#_x0000_t202" style="position:absolute;left:8175;top:1591;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" filled="f" stroked="f">
                    <v:textbox style="mso-fit-shape-to-text:t">
                      <w:txbxContent>
                        <w:p w14:paraId="46750806" w14:textId="77777777" w:rsidR="00AD3C69" w:rsidRPr="00724F18" w:rsidRDefault="00AD3C69" w:rsidP="00AD3C69">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46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" fillcolor="#168489" strokecolor="#168489" strokeweight="1pt">
                    <v:stroke joinstyle="miter"/>
                  </v:roundrect>
                </v:group>
                <v:shape id="Picture 179" o:spid="_x0000_s146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">
                  <v:imagedata r:id="rId73" o:title="Light bulb "/>
                </v:shape>
                <w10:anchorlock/>
              </v:group>
            </w:pict>
          </mc:Fallback>
        </mc:AlternateContent>
      </w:r>
    </w:p>
    <w:p w14:paraId="7DFE725B" w14:textId="77777777" w:rsidR="00AD3C69" w:rsidRPr="00AD3C69" w:rsidRDefault="00AD3C69" w:rsidP="00AD3C69">
      <w:pPr>
        <w:rPr>
          <w:rFonts w:ascii="Sakkal Majalla" w:hAnsi="Sakkal Majalla"/>
          <w:sz w:val="34"/>
        </w:rPr>
      </w:pPr>
      <w:r w:rsidRPr="00AD3C69">
        <w:rPr>
          <w:rFonts w:ascii="Sakkal Majalla" w:hAnsi="Sakkal Majalla"/>
          <w:sz w:val="34"/>
          <w:rtl/>
        </w:rPr>
        <w:t>مرحباً بكم في اليوم الثاني من برنامجنا التدريبي المتخصّص في استخدام الذكاء الاصطناعي لتحليل البيانات. في جلسة اليوم، سننتقل من الإطار النظري إلى التطبيق العملي المباشر، حيث سنتعلّم كيفية استخدام أدوات قوية ومتاحة مجاناً لتحليل البيانات بأنواعها المختلفة</w:t>
      </w:r>
      <w:r w:rsidRPr="00AD3C69">
        <w:rPr>
          <w:rFonts w:ascii="Sakkal Majalla" w:hAnsi="Sakkal Majalla"/>
          <w:sz w:val="34"/>
        </w:rPr>
        <w:t>.</w:t>
      </w:r>
    </w:p>
    <w:p w14:paraId="2575F74F" w14:textId="40270173" w:rsidR="00AD3C69" w:rsidRPr="00AD3C69" w:rsidRDefault="00AD3C69" w:rsidP="00AD3C69">
      <w:pPr>
        <w:rPr>
          <w:rFonts w:ascii="Sakkal Majalla" w:hAnsi="Sakkal Majalla"/>
          <w:sz w:val="34"/>
        </w:rPr>
      </w:pPr>
      <w:r>
        <w:rPr>
          <w:noProof/>
        </w:rPr>
        <w:drawing>
          <wp:anchor distT="0" distB="0" distL="114300" distR="114300" simplePos="0" relativeHeight="252866560" behindDoc="0" locked="0" layoutInCell="1" allowOverlap="1" wp14:anchorId="7F15A793" wp14:editId="3E6623C6">
            <wp:simplePos x="0" y="0"/>
            <wp:positionH relativeFrom="column">
              <wp:posOffset>-82550</wp:posOffset>
            </wp:positionH>
            <wp:positionV relativeFrom="paragraph">
              <wp:posOffset>408305</wp:posOffset>
            </wp:positionV>
            <wp:extent cx="2317750" cy="1137920"/>
            <wp:effectExtent l="0" t="0" r="6350" b="5080"/>
            <wp:wrapSquare wrapText="bothSides"/>
            <wp:docPr id="1071361516" name="صورة 344" descr="OpenAI /ChatGPT— How to Use it With Python | by Tony | Dev Gen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OpenAI /ChatGPT— How to Use it With Python | by Tony | Dev Genius"/>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317750" cy="1137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D3C69">
        <w:rPr>
          <w:rFonts w:ascii="Sakkal Majalla" w:hAnsi="Sakkal Majalla"/>
          <w:sz w:val="34"/>
          <w:rtl/>
        </w:rPr>
        <w:t>سنركّز في هذه الجلسة على أداتين أساسيتين أصبحتا من أهمّ الأدوات في مجال علم البيانات المعاصر، وهما</w:t>
      </w:r>
      <w:r w:rsidRPr="00AD3C69">
        <w:rPr>
          <w:rFonts w:ascii="Sakkal Majalla" w:hAnsi="Sakkal Majalla"/>
          <w:sz w:val="34"/>
        </w:rPr>
        <w:t xml:space="preserve"> ChatGPT </w:t>
      </w:r>
      <w:r w:rsidRPr="00AD3C69">
        <w:rPr>
          <w:rFonts w:ascii="Sakkal Majalla" w:hAnsi="Sakkal Majalla"/>
          <w:sz w:val="34"/>
          <w:rtl/>
        </w:rPr>
        <w:t>من</w:t>
      </w:r>
      <w:r w:rsidRPr="00AD3C69">
        <w:rPr>
          <w:rFonts w:ascii="Sakkal Majalla" w:hAnsi="Sakkal Majalla"/>
          <w:sz w:val="34"/>
        </w:rPr>
        <w:t xml:space="preserve"> OpenAI </w:t>
      </w:r>
      <w:r w:rsidRPr="00AD3C69">
        <w:rPr>
          <w:rFonts w:ascii="Sakkal Majalla" w:hAnsi="Sakkal Majalla"/>
          <w:sz w:val="34"/>
          <w:rtl/>
        </w:rPr>
        <w:t>الذي يتيح لنا تحليل البيانات النصية بذكاء غير مسبوق، و</w:t>
      </w:r>
      <w:r w:rsidRPr="00AD3C69">
        <w:rPr>
          <w:rFonts w:ascii="Sakkal Majalla" w:hAnsi="Sakkal Majalla"/>
          <w:sz w:val="34"/>
        </w:rPr>
        <w:t xml:space="preserve">Google Colab </w:t>
      </w:r>
      <w:r w:rsidRPr="00AD3C69">
        <w:rPr>
          <w:rFonts w:ascii="Sakkal Majalla" w:hAnsi="Sakkal Majalla"/>
          <w:sz w:val="34"/>
          <w:rtl/>
        </w:rPr>
        <w:t>الذي يوفّر بيئة برمجية متكاملة لتحليل البيانات الرقمية باستخدام لغة</w:t>
      </w:r>
      <w:r w:rsidRPr="00AD3C69">
        <w:rPr>
          <w:rFonts w:ascii="Sakkal Majalla" w:hAnsi="Sakkal Majalla"/>
          <w:sz w:val="34"/>
        </w:rPr>
        <w:t xml:space="preserve"> Python </w:t>
      </w:r>
      <w:r w:rsidRPr="00AD3C69">
        <w:rPr>
          <w:rFonts w:ascii="Sakkal Majalla" w:hAnsi="Sakkal Majalla"/>
          <w:sz w:val="34"/>
          <w:rtl/>
        </w:rPr>
        <w:t>ومكتباتها القوية</w:t>
      </w:r>
      <w:r w:rsidRPr="00AD3C69">
        <w:rPr>
          <w:rFonts w:ascii="Sakkal Majalla" w:hAnsi="Sakkal Majalla"/>
          <w:sz w:val="34"/>
        </w:rPr>
        <w:t>.</w:t>
      </w:r>
      <w:r w:rsidRPr="00AD3C69">
        <w:t xml:space="preserve"> </w:t>
      </w:r>
    </w:p>
    <w:p w14:paraId="399D5B0E" w14:textId="58614933" w:rsidR="00AD3C69" w:rsidRDefault="00AD3C69" w:rsidP="00AD3C69">
      <w:pPr>
        <w:rPr>
          <w:rFonts w:ascii="Sakkal Majalla" w:hAnsi="Sakkal Majalla"/>
          <w:sz w:val="34"/>
          <w:rtl/>
        </w:rPr>
      </w:pPr>
      <w:r w:rsidRPr="00AD3C69">
        <w:rPr>
          <w:rFonts w:ascii="Sakkal Majalla" w:hAnsi="Sakkal Majalla"/>
          <w:sz w:val="34"/>
          <w:rtl/>
        </w:rPr>
        <w:t>الهدف الأساسي من هذه الجلسة هو تمكينكم من البدء الفعلي في تحليل البيانات باستخدام هذه الأدوات، بغضّ النظر عن مستواكم البرمجي السابق. سنبدأ من الأساسيات ونتدرّج نحو التطبيقات العملية التي يمكنكم استخدامها فوراً في مجالات عملكم المختلفة</w:t>
      </w:r>
      <w:r w:rsidRPr="00AD3C69">
        <w:rPr>
          <w:rFonts w:ascii="Sakkal Majalla" w:hAnsi="Sakkal Majalla"/>
          <w:sz w:val="34"/>
        </w:rPr>
        <w:t>.</w:t>
      </w:r>
    </w:p>
    <w:p w14:paraId="03ECD16A" w14:textId="2230046C" w:rsidR="000D7AAA" w:rsidRPr="00AD3C69" w:rsidRDefault="000D7AAA" w:rsidP="00AD3C69">
      <w:pPr>
        <w:rPr>
          <w:rFonts w:ascii="Sakkal Majalla" w:hAnsi="Sakkal Majalla"/>
          <w:sz w:val="34"/>
        </w:rPr>
      </w:pPr>
    </w:p>
    <w:p w14:paraId="22E4B9F8" w14:textId="77777777" w:rsidR="000D7AAA" w:rsidRDefault="00AD3C69" w:rsidP="00AD3C69">
      <w:pPr>
        <w:rPr>
          <w:noProof/>
          <w:rtl/>
        </w:rPr>
      </w:pPr>
      <w:r w:rsidRPr="00AD3C69">
        <w:rPr>
          <w:rFonts w:ascii="Sakkal Majalla" w:hAnsi="Sakkal Majalla"/>
          <w:b/>
          <w:bCs/>
          <w:sz w:val="34"/>
        </w:rPr>
        <w:t>"</w:t>
      </w:r>
      <w:r w:rsidRPr="00AD3C69">
        <w:rPr>
          <w:rFonts w:ascii="Sakkal Majalla" w:hAnsi="Sakkal Majalla"/>
          <w:b/>
          <w:bCs/>
          <w:sz w:val="34"/>
          <w:rtl/>
        </w:rPr>
        <w:t>البيانات هي النفط الجديد، لكنّ الذكاء الاصطناعي هو المحرّك الذي يحوّلها إلى قيمة حقيقية</w:t>
      </w:r>
      <w:r w:rsidRPr="00AD3C69">
        <w:rPr>
          <w:rFonts w:ascii="Sakkal Majalla" w:hAnsi="Sakkal Majalla"/>
          <w:b/>
          <w:bCs/>
          <w:sz w:val="34"/>
        </w:rPr>
        <w:t>."</w:t>
      </w:r>
      <w:r w:rsidRPr="00AD3C69">
        <w:rPr>
          <w:rFonts w:ascii="Sakkal Majalla" w:hAnsi="Sakkal Majalla"/>
          <w:sz w:val="34"/>
        </w:rPr>
        <w:t xml:space="preserve"> - </w:t>
      </w:r>
      <w:r w:rsidRPr="00AD3C69">
        <w:rPr>
          <w:rFonts w:ascii="Sakkal Majalla" w:hAnsi="Sakkal Majalla"/>
          <w:sz w:val="34"/>
          <w:rtl/>
        </w:rPr>
        <w:t>أندرو نج، مؤسّس</w:t>
      </w:r>
      <w:r w:rsidRPr="00AD3C69">
        <w:rPr>
          <w:rFonts w:ascii="Sakkal Majalla" w:hAnsi="Sakkal Majalla"/>
          <w:sz w:val="34"/>
        </w:rPr>
        <w:t xml:space="preserve"> Google Brain</w:t>
      </w:r>
      <w:r w:rsidRPr="00AD3C69">
        <w:t xml:space="preserve"> </w:t>
      </w:r>
    </w:p>
    <w:p w14:paraId="2C40DC53" w14:textId="77777777" w:rsidR="000D7AAA" w:rsidRDefault="000D7AAA" w:rsidP="00AD3C69">
      <w:pPr>
        <w:rPr>
          <w:noProof/>
          <w:rtl/>
        </w:rPr>
      </w:pPr>
    </w:p>
    <w:p w14:paraId="64BAFB41" w14:textId="7D7A6951" w:rsidR="00AD3C69" w:rsidRDefault="00AD3C69" w:rsidP="000D7AAA">
      <w:pPr>
        <w:jc w:val="center"/>
        <w:rPr>
          <w:rtl/>
        </w:rPr>
      </w:pPr>
    </w:p>
    <w:p w14:paraId="0A599DAA" w14:textId="77777777" w:rsidR="00AD3C69" w:rsidRDefault="00AD3C69" w:rsidP="00AD3C6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627EAEF" wp14:editId="446C7524">
                <wp:extent cx="5537290" cy="992592"/>
                <wp:effectExtent l="0" t="0" r="0" b="0"/>
                <wp:docPr id="1064994231" name="Group 63"/>
                <wp:cNvGraphicFramePr/>
                <a:graphic xmlns:a="http://schemas.openxmlformats.org/drawingml/2006/main">
                  <a:graphicData uri="http://schemas.microsoft.com/office/word/2010/wordprocessingGroup">
                    <wpg:wgp>
                      <wpg:cNvGrpSpPr/>
                      <wpg:grpSpPr>
                        <a:xfrm>
                          <a:off x="0" y="0"/>
                          <a:ext cx="5537290" cy="992592"/>
                          <a:chOff x="1" y="0"/>
                          <a:chExt cx="5537290" cy="992592"/>
                        </a:xfrm>
                      </wpg:grpSpPr>
                      <wpg:grpSp>
                        <wpg:cNvPr id="691949440" name="Group 1608695462"/>
                        <wpg:cNvGrpSpPr/>
                        <wpg:grpSpPr>
                          <a:xfrm>
                            <a:off x="1" y="0"/>
                            <a:ext cx="5537290" cy="992592"/>
                            <a:chOff x="0" y="0"/>
                            <a:chExt cx="5537481" cy="992635"/>
                          </a:xfrm>
                        </wpg:grpSpPr>
                        <wps:wsp>
                          <wps:cNvPr id="8783403" name="TextBox 4"/>
                          <wps:cNvSpPr txBox="1"/>
                          <wps:spPr>
                            <a:xfrm>
                              <a:off x="4688457" y="456037"/>
                              <a:ext cx="849024" cy="536598"/>
                            </a:xfrm>
                            <a:prstGeom prst="rect">
                              <a:avLst/>
                            </a:prstGeom>
                            <a:noFill/>
                          </wps:spPr>
                          <wps:txbx>
                            <w:txbxContent>
                              <w:p w14:paraId="0309F121" w14:textId="77777777" w:rsidR="00AD3C69" w:rsidRDefault="00AD3C69" w:rsidP="00AD3C6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19876197"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7117698" name="TextBox 7"/>
                          <wps:cNvSpPr txBox="1"/>
                          <wps:spPr>
                            <a:xfrm>
                              <a:off x="0" y="203887"/>
                              <a:ext cx="4492780" cy="536598"/>
                            </a:xfrm>
                            <a:prstGeom prst="rect">
                              <a:avLst/>
                            </a:prstGeom>
                            <a:noFill/>
                          </wps:spPr>
                          <wps:txbx>
                            <w:txbxContent>
                              <w:p w14:paraId="164841D9" w14:textId="77777777" w:rsidR="00AD3C69" w:rsidRDefault="00AD3C69" w:rsidP="00AD3C6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46306164" name="Picture 1608695466" descr="Brainstorming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627EAEF" id="_x0000_s1464" style="width:436pt;height:78.15pt;mso-position-horizontal-relative:char;mso-position-vertical-relative:line" coordorigin="" coordsize="55372,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">
                <v:group id="Group 1608695462" o:spid="_x0000_s1465" style="position:absolute;width:55372;height:9925" coordsize="55374,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">
                  <v:shape id="TextBox 4" o:spid="_x0000_s1466" type="#_x0000_t202" style="position:absolute;left:46884;top:4560;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" filled="f" stroked="f">
                    <v:textbox style="mso-fit-shape-to-text:t">
                      <w:txbxContent>
                        <w:p w14:paraId="0309F121" w14:textId="77777777" w:rsidR="00AD3C69" w:rsidRDefault="00AD3C69" w:rsidP="00AD3C6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6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" fillcolor="#168489" stroked="f" strokeweight="1pt">
                    <v:stroke joinstyle="miter"/>
                  </v:roundrect>
                  <v:shape id="TextBox 7" o:spid="_x0000_s1468" type="#_x0000_t202" style="position:absolute;top:2038;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" filled="f" stroked="f">
                    <v:textbox style="mso-fit-shape-to-text:t">
                      <w:txbxContent>
                        <w:p w14:paraId="164841D9" w14:textId="77777777" w:rsidR="00AD3C69" w:rsidRDefault="00AD3C69" w:rsidP="00AD3C6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6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">
                  <v:imagedata r:id="rId76" o:title="Brainstorming "/>
                </v:shape>
                <w10:anchorlock/>
              </v:group>
            </w:pict>
          </mc:Fallback>
        </mc:AlternateContent>
      </w:r>
    </w:p>
    <w:p w14:paraId="0FD9BDD1" w14:textId="220CE369" w:rsidR="00AD3C69" w:rsidRDefault="00AD3C69" w:rsidP="008229B3">
      <w:pPr>
        <w:jc w:val="left"/>
        <w:rPr>
          <w:rFonts w:ascii="Sakkal Majalla" w:hAnsi="Sakkal Majalla"/>
          <w:sz w:val="32"/>
          <w:szCs w:val="32"/>
        </w:rPr>
      </w:pPr>
      <w:r w:rsidRPr="008229B3">
        <w:rPr>
          <w:rFonts w:ascii="Sakkal Majalla" w:hAnsi="Sakkal Majalla"/>
          <w:b/>
          <w:bCs/>
          <w:color w:val="008080"/>
          <w:sz w:val="32"/>
          <w:szCs w:val="32"/>
          <w:rtl/>
        </w:rPr>
        <w:t>الهدف من النشاط</w:t>
      </w:r>
      <w:r w:rsidRPr="008229B3">
        <w:rPr>
          <w:rFonts w:ascii="Sakkal Majalla" w:hAnsi="Sakkal Majalla"/>
          <w:b/>
          <w:bCs/>
          <w:color w:val="008080"/>
          <w:sz w:val="32"/>
          <w:szCs w:val="32"/>
        </w:rPr>
        <w:t>:</w:t>
      </w:r>
      <w:r w:rsidRPr="008229B3">
        <w:rPr>
          <w:rFonts w:ascii="Sakkal Majalla" w:hAnsi="Sakkal Majalla"/>
          <w:color w:val="008080"/>
          <w:sz w:val="32"/>
          <w:szCs w:val="32"/>
        </w:rPr>
        <w:br/>
      </w:r>
      <w:r w:rsidRPr="00A30D09">
        <w:rPr>
          <w:rFonts w:ascii="Sakkal Majalla" w:hAnsi="Sakkal Majalla"/>
          <w:sz w:val="32"/>
          <w:szCs w:val="32"/>
          <w:rtl/>
        </w:rPr>
        <w:t>تحفيز المتدرّبين على التفكير في التطبيقات العملية لتحليل البيانات في حياتهم المهنية، واستكشاف المعرفة السابقة لديهم حول أدوات الذكاء الاصطناعي في هذا المجال</w:t>
      </w:r>
      <w:r w:rsidRPr="00A30D09">
        <w:rPr>
          <w:rFonts w:ascii="Sakkal Majalla" w:hAnsi="Sakkal Majalla"/>
          <w:sz w:val="32"/>
          <w:szCs w:val="32"/>
        </w:rPr>
        <w:t>.</w:t>
      </w:r>
    </w:p>
    <w:p w14:paraId="4D9EE5C8" w14:textId="77777777" w:rsidR="008229B3" w:rsidRPr="008229B3" w:rsidRDefault="008229B3" w:rsidP="008229B3">
      <w:pPr>
        <w:jc w:val="left"/>
        <w:rPr>
          <w:rFonts w:ascii="Sakkal Majalla" w:hAnsi="Sakkal Majalla"/>
          <w:sz w:val="32"/>
          <w:szCs w:val="32"/>
        </w:rPr>
      </w:pPr>
    </w:p>
    <w:p w14:paraId="76537390" w14:textId="77777777" w:rsidR="008229B3" w:rsidRDefault="00AD3C69" w:rsidP="008229B3">
      <w:pPr>
        <w:rPr>
          <w:rFonts w:ascii="Sakkal Majalla" w:hAnsi="Sakkal Majalla"/>
          <w:sz w:val="34"/>
        </w:rPr>
      </w:pPr>
      <w:r w:rsidRPr="00E67690">
        <w:rPr>
          <w:noProof/>
          <w:sz w:val="34"/>
        </w:rPr>
        <w:drawing>
          <wp:anchor distT="0" distB="0" distL="114300" distR="114300" simplePos="0" relativeHeight="252870656" behindDoc="0" locked="0" layoutInCell="1" allowOverlap="1" wp14:anchorId="0FD6C743" wp14:editId="333A59F5">
            <wp:simplePos x="0" y="0"/>
            <wp:positionH relativeFrom="margin">
              <wp:align>right</wp:align>
            </wp:positionH>
            <wp:positionV relativeFrom="paragraph">
              <wp:posOffset>11801</wp:posOffset>
            </wp:positionV>
            <wp:extent cx="457200" cy="457200"/>
            <wp:effectExtent l="0" t="0" r="0" b="0"/>
            <wp:wrapSquare wrapText="bothSides"/>
            <wp:docPr id="10349618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8229B3" w:rsidRPr="008229B3">
        <w:rPr>
          <w:rFonts w:ascii="Sakkal Majalla" w:hAnsi="Sakkal Majalla"/>
          <w:sz w:val="34"/>
          <w:rtl/>
        </w:rPr>
        <w:t>فكّروا في البيانات التي تتعاملون معها يومياً في مجال عملكم أو دراستكم، سواءً كانت نصوصاً (تقارير، تعليقات عملاء، استبيانات) أو أرقاماً (مبيعات، إحصائيات، نتائج). كيف يمكن للذكاء الاصطناعي أن يساعدكم في فهم هذه البيانات بشكل أعمق؟ وما التحدّيات التي تواجهونها حالياً في تحليلها؟"</w:t>
      </w:r>
    </w:p>
    <w:p w14:paraId="0D1002AE" w14:textId="3665B166" w:rsidR="00AD3C69" w:rsidRPr="009E4551" w:rsidRDefault="00AD3C69" w:rsidP="008229B3">
      <w:pPr>
        <w:rPr>
          <w:rFonts w:ascii="Sakkal Majalla" w:hAnsi="Sakkal Majalla"/>
          <w:sz w:val="34"/>
          <w:rtl/>
        </w:rPr>
      </w:pPr>
      <w:r>
        <w:rPr>
          <w:noProof/>
        </w:rPr>
        <w:drawing>
          <wp:anchor distT="0" distB="0" distL="114300" distR="114300" simplePos="0" relativeHeight="252872704" behindDoc="0" locked="0" layoutInCell="1" allowOverlap="1" wp14:anchorId="4F6B44AB" wp14:editId="62681344">
            <wp:simplePos x="0" y="0"/>
            <wp:positionH relativeFrom="column">
              <wp:posOffset>69850</wp:posOffset>
            </wp:positionH>
            <wp:positionV relativeFrom="paragraph">
              <wp:posOffset>163195</wp:posOffset>
            </wp:positionV>
            <wp:extent cx="889000" cy="889000"/>
            <wp:effectExtent l="0" t="0" r="6350" b="6350"/>
            <wp:wrapSquare wrapText="bothSides"/>
            <wp:docPr id="335091924"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869632" behindDoc="0" locked="0" layoutInCell="1" allowOverlap="1" wp14:anchorId="7A50FCB6" wp14:editId="0FFBD266">
            <wp:simplePos x="0" y="0"/>
            <wp:positionH relativeFrom="margin">
              <wp:align>right</wp:align>
            </wp:positionH>
            <wp:positionV relativeFrom="paragraph">
              <wp:posOffset>310515</wp:posOffset>
            </wp:positionV>
            <wp:extent cx="361315" cy="361315"/>
            <wp:effectExtent l="0" t="0" r="635" b="635"/>
            <wp:wrapSquare wrapText="bothSides"/>
            <wp:docPr id="1559812684"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4397EA" w14:textId="37E79C08" w:rsidR="00AD3C69" w:rsidRDefault="00AD3C69" w:rsidP="00AD3C69">
      <w:r w:rsidRPr="004A69A2">
        <w:rPr>
          <w:rFonts w:hint="cs"/>
          <w:color w:val="168489"/>
          <w:rtl/>
        </w:rPr>
        <w:t>المدّة الزمنية:</w:t>
      </w:r>
      <w:r w:rsidRPr="006B1C71">
        <w:rPr>
          <w:rFonts w:hint="cs"/>
          <w:rtl/>
        </w:rPr>
        <w:t xml:space="preserve"> </w:t>
      </w:r>
      <w:r w:rsidRPr="00864A30">
        <w:rPr>
          <w:rFonts w:hint="cs"/>
          <w:rtl/>
        </w:rPr>
        <w:t xml:space="preserve">10 </w:t>
      </w:r>
      <w:r w:rsidRPr="006B1C71">
        <w:rPr>
          <w:rFonts w:hint="cs"/>
          <w:rtl/>
        </w:rPr>
        <w:t>دقائق</w:t>
      </w:r>
      <w:r>
        <w:rPr>
          <w:rFonts w:hint="cs"/>
          <w:rtl/>
        </w:rPr>
        <w:t>.</w:t>
      </w:r>
    </w:p>
    <w:p w14:paraId="58CAE572" w14:textId="075E3BB2" w:rsidR="008229B3" w:rsidRDefault="008229B3" w:rsidP="00AD3C69">
      <w:pPr>
        <w:rPr>
          <w:rtl/>
        </w:rPr>
      </w:pPr>
      <w:r w:rsidRPr="00BE04A9">
        <w:rPr>
          <w:rFonts w:ascii="Sakkal Majalla" w:hAnsi="Sakkal Majalla"/>
          <w:b/>
          <w:bCs/>
          <w:noProof/>
          <w:color w:val="008080"/>
          <w:sz w:val="32"/>
          <w:szCs w:val="32"/>
        </w:rPr>
        <w:drawing>
          <wp:anchor distT="0" distB="0" distL="114300" distR="114300" simplePos="0" relativeHeight="252873728" behindDoc="0" locked="0" layoutInCell="1" allowOverlap="1" wp14:anchorId="4AC34555" wp14:editId="40AFCC1E">
            <wp:simplePos x="0" y="0"/>
            <wp:positionH relativeFrom="column">
              <wp:posOffset>5289550</wp:posOffset>
            </wp:positionH>
            <wp:positionV relativeFrom="paragraph">
              <wp:posOffset>346710</wp:posOffset>
            </wp:positionV>
            <wp:extent cx="414020" cy="414020"/>
            <wp:effectExtent l="0" t="0" r="5080" b="5080"/>
            <wp:wrapSquare wrapText="bothSides"/>
            <wp:docPr id="1698986955" name="صورة 270" descr="Engine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ngineering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14020" cy="414020"/>
                    </a:xfrm>
                    <a:prstGeom prst="rect">
                      <a:avLst/>
                    </a:prstGeom>
                    <a:noFill/>
                    <a:ln>
                      <a:noFill/>
                    </a:ln>
                  </pic:spPr>
                </pic:pic>
              </a:graphicData>
            </a:graphic>
          </wp:anchor>
        </w:drawing>
      </w:r>
    </w:p>
    <w:p w14:paraId="3BC7B47E" w14:textId="00BDAB38" w:rsidR="008229B3" w:rsidRDefault="008229B3" w:rsidP="008229B3">
      <w:pPr>
        <w:rPr>
          <w:rFonts w:ascii="Sakkal Majalla" w:hAnsi="Sakkal Majalla"/>
          <w:b/>
          <w:bCs/>
          <w:color w:val="008080"/>
          <w:sz w:val="32"/>
          <w:szCs w:val="32"/>
          <w:rtl/>
        </w:rPr>
      </w:pPr>
      <w:r w:rsidRPr="00BE04A9">
        <w:rPr>
          <w:rFonts w:ascii="Sakkal Majalla" w:hAnsi="Sakkal Majalla"/>
          <w:b/>
          <w:bCs/>
          <w:color w:val="008080"/>
          <w:sz w:val="34"/>
          <w:rtl/>
        </w:rPr>
        <w:t>آليّة التنفيذ</w:t>
      </w:r>
      <w:r w:rsidRPr="00772408">
        <w:rPr>
          <w:rFonts w:ascii="Sakkal Majalla" w:hAnsi="Sakkal Majalla"/>
          <w:b/>
          <w:bCs/>
          <w:color w:val="008080"/>
          <w:sz w:val="32"/>
          <w:szCs w:val="32"/>
        </w:rPr>
        <w:t>:</w:t>
      </w:r>
    </w:p>
    <w:p w14:paraId="5C458D16" w14:textId="77777777" w:rsidR="008229B3" w:rsidRPr="008229B3" w:rsidRDefault="008229B3">
      <w:pPr>
        <w:numPr>
          <w:ilvl w:val="0"/>
          <w:numId w:val="58"/>
        </w:numPr>
        <w:spacing w:after="160" w:line="259" w:lineRule="auto"/>
        <w:jc w:val="left"/>
        <w:rPr>
          <w:rFonts w:ascii="Sakkal Majalla" w:hAnsi="Sakkal Majalla"/>
          <w:sz w:val="34"/>
        </w:rPr>
      </w:pPr>
      <w:r w:rsidRPr="008229B3">
        <w:rPr>
          <w:rFonts w:ascii="Sakkal Majalla" w:hAnsi="Sakkal Majalla"/>
          <w:sz w:val="34"/>
          <w:rtl/>
        </w:rPr>
        <w:t>يطرح المدرّب السؤال على المتدرّبين</w:t>
      </w:r>
      <w:r w:rsidRPr="008229B3">
        <w:rPr>
          <w:rFonts w:ascii="Sakkal Majalla" w:hAnsi="Sakkal Majalla"/>
          <w:sz w:val="34"/>
        </w:rPr>
        <w:t>.</w:t>
      </w:r>
    </w:p>
    <w:p w14:paraId="73426918" w14:textId="77777777" w:rsidR="008229B3" w:rsidRPr="008229B3" w:rsidRDefault="008229B3">
      <w:pPr>
        <w:numPr>
          <w:ilvl w:val="0"/>
          <w:numId w:val="58"/>
        </w:numPr>
        <w:spacing w:after="160" w:line="259" w:lineRule="auto"/>
        <w:jc w:val="left"/>
        <w:rPr>
          <w:rFonts w:ascii="Sakkal Majalla" w:hAnsi="Sakkal Majalla"/>
          <w:sz w:val="34"/>
        </w:rPr>
      </w:pPr>
      <w:r w:rsidRPr="008229B3">
        <w:rPr>
          <w:rFonts w:ascii="Sakkal Majalla" w:hAnsi="Sakkal Majalla"/>
          <w:sz w:val="34"/>
          <w:rtl/>
        </w:rPr>
        <w:t>يُتاح للمتدرّبين 3-4 دقائق للتفكير وتدوين أفكارهم</w:t>
      </w:r>
      <w:r w:rsidRPr="008229B3">
        <w:rPr>
          <w:rFonts w:ascii="Sakkal Majalla" w:hAnsi="Sakkal Majalla"/>
          <w:sz w:val="34"/>
        </w:rPr>
        <w:t>.</w:t>
      </w:r>
    </w:p>
    <w:p w14:paraId="55C6B155" w14:textId="77777777" w:rsidR="008229B3" w:rsidRPr="008229B3" w:rsidRDefault="008229B3">
      <w:pPr>
        <w:numPr>
          <w:ilvl w:val="0"/>
          <w:numId w:val="58"/>
        </w:numPr>
        <w:spacing w:after="160" w:line="259" w:lineRule="auto"/>
        <w:jc w:val="left"/>
        <w:rPr>
          <w:rFonts w:ascii="Sakkal Majalla" w:hAnsi="Sakkal Majalla"/>
          <w:sz w:val="34"/>
        </w:rPr>
      </w:pPr>
      <w:r w:rsidRPr="008229B3">
        <w:rPr>
          <w:rFonts w:ascii="Sakkal Majalla" w:hAnsi="Sakkal Majalla"/>
          <w:sz w:val="34"/>
          <w:rtl/>
        </w:rPr>
        <w:t>يتمّ جمع الأفكار من المتدرّبين وتدوينها على اللوح أو الشاشة</w:t>
      </w:r>
      <w:r w:rsidRPr="008229B3">
        <w:rPr>
          <w:rFonts w:ascii="Sakkal Majalla" w:hAnsi="Sakkal Majalla"/>
          <w:sz w:val="34"/>
        </w:rPr>
        <w:t>.</w:t>
      </w:r>
    </w:p>
    <w:p w14:paraId="428DEE35" w14:textId="77777777" w:rsidR="008229B3" w:rsidRPr="008229B3" w:rsidRDefault="008229B3">
      <w:pPr>
        <w:numPr>
          <w:ilvl w:val="0"/>
          <w:numId w:val="58"/>
        </w:numPr>
        <w:spacing w:after="160" w:line="259" w:lineRule="auto"/>
        <w:jc w:val="left"/>
        <w:rPr>
          <w:rFonts w:ascii="Sakkal Majalla" w:hAnsi="Sakkal Majalla"/>
          <w:sz w:val="34"/>
        </w:rPr>
      </w:pPr>
      <w:r w:rsidRPr="008229B3">
        <w:rPr>
          <w:rFonts w:ascii="Sakkal Majalla" w:hAnsi="Sakkal Majalla"/>
          <w:sz w:val="34"/>
          <w:rtl/>
        </w:rPr>
        <w:t>يناقش المدرّب بعض الأفكار البارزة ويربطها بمحتوى الجلسة</w:t>
      </w:r>
      <w:r w:rsidRPr="008229B3">
        <w:rPr>
          <w:rFonts w:ascii="Sakkal Majalla" w:hAnsi="Sakkal Majalla"/>
          <w:sz w:val="34"/>
        </w:rPr>
        <w:t>.</w:t>
      </w:r>
    </w:p>
    <w:p w14:paraId="14C17871" w14:textId="77777777" w:rsidR="00AD3C69" w:rsidRDefault="00AD3C69" w:rsidP="00AD3C69">
      <w:pPr>
        <w:rPr>
          <w:color w:val="168489"/>
        </w:rPr>
      </w:pPr>
      <w:r>
        <w:rPr>
          <w:noProof/>
        </w:rPr>
        <w:drawing>
          <wp:anchor distT="0" distB="0" distL="114300" distR="114300" simplePos="0" relativeHeight="252871680" behindDoc="0" locked="0" layoutInCell="1" allowOverlap="1" wp14:anchorId="174AB768" wp14:editId="286AD904">
            <wp:simplePos x="0" y="0"/>
            <wp:positionH relativeFrom="margin">
              <wp:align>right</wp:align>
            </wp:positionH>
            <wp:positionV relativeFrom="paragraph">
              <wp:posOffset>106680</wp:posOffset>
            </wp:positionV>
            <wp:extent cx="439420" cy="439420"/>
            <wp:effectExtent l="0" t="0" r="0" b="0"/>
            <wp:wrapSquare wrapText="bothSides"/>
            <wp:docPr id="1209730043"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3645FD" w14:textId="5D5A1578" w:rsidR="00AD3C69" w:rsidRDefault="008229B3" w:rsidP="00AD3C69">
      <w:pPr>
        <w:rPr>
          <w:color w:val="168489"/>
        </w:rPr>
      </w:pPr>
      <w:r w:rsidRPr="008229B3">
        <w:rPr>
          <w:color w:val="168489"/>
          <w:rtl/>
        </w:rPr>
        <w:t>بعض الإجابات النموذجية المتوقّعة</w:t>
      </w:r>
      <w:r w:rsidR="00AD3C69" w:rsidRPr="004A69A2">
        <w:rPr>
          <w:rFonts w:hint="cs"/>
          <w:color w:val="168489"/>
          <w:rtl/>
        </w:rPr>
        <w:t>:</w:t>
      </w:r>
      <w:r w:rsidR="00AD3C69">
        <w:rPr>
          <w:color w:val="168489"/>
          <w:rtl/>
        </w:rPr>
        <w:tab/>
      </w:r>
    </w:p>
    <w:p w14:paraId="45CBBB1D" w14:textId="77777777" w:rsidR="008229B3" w:rsidRPr="008229B3" w:rsidRDefault="008229B3">
      <w:pPr>
        <w:numPr>
          <w:ilvl w:val="0"/>
          <w:numId w:val="59"/>
        </w:numPr>
        <w:spacing w:after="160" w:line="259" w:lineRule="auto"/>
        <w:jc w:val="left"/>
        <w:rPr>
          <w:rFonts w:ascii="Sakkal Majalla" w:hAnsi="Sakkal Majalla"/>
          <w:sz w:val="34"/>
        </w:rPr>
      </w:pPr>
      <w:r w:rsidRPr="008229B3">
        <w:rPr>
          <w:rFonts w:ascii="Sakkal Majalla" w:hAnsi="Sakkal Majalla"/>
          <w:b/>
          <w:bCs/>
          <w:sz w:val="34"/>
          <w:rtl/>
        </w:rPr>
        <w:t>في مجال التسويق</w:t>
      </w:r>
      <w:r w:rsidRPr="008229B3">
        <w:rPr>
          <w:rFonts w:ascii="Sakkal Majalla" w:hAnsi="Sakkal Majalla"/>
          <w:b/>
          <w:bCs/>
          <w:sz w:val="34"/>
        </w:rPr>
        <w:t>:</w:t>
      </w:r>
      <w:r w:rsidRPr="008229B3">
        <w:rPr>
          <w:rFonts w:ascii="Sakkal Majalla" w:hAnsi="Sakkal Majalla"/>
          <w:sz w:val="34"/>
        </w:rPr>
        <w:t xml:space="preserve"> "</w:t>
      </w:r>
      <w:r w:rsidRPr="008229B3">
        <w:rPr>
          <w:rFonts w:ascii="Sakkal Majalla" w:hAnsi="Sakkal Majalla"/>
          <w:sz w:val="34"/>
          <w:rtl/>
        </w:rPr>
        <w:t>لدينا آلاف التعليقات من العملاء على منصّات التواصل الاجتماعي، ونحتاج لمعرفة مشاعرهم تجاه منتجاتنا، لكن تحليلها يدوياً يستغرق وقتاً طويلاً جدّاً</w:t>
      </w:r>
      <w:r w:rsidRPr="008229B3">
        <w:rPr>
          <w:rFonts w:ascii="Sakkal Majalla" w:hAnsi="Sakkal Majalla"/>
          <w:sz w:val="34"/>
        </w:rPr>
        <w:t>."</w:t>
      </w:r>
    </w:p>
    <w:p w14:paraId="33D616E3" w14:textId="77777777" w:rsidR="008229B3" w:rsidRPr="008229B3" w:rsidRDefault="008229B3">
      <w:pPr>
        <w:numPr>
          <w:ilvl w:val="0"/>
          <w:numId w:val="59"/>
        </w:numPr>
        <w:spacing w:after="160" w:line="259" w:lineRule="auto"/>
        <w:jc w:val="left"/>
        <w:rPr>
          <w:rFonts w:ascii="Sakkal Majalla" w:hAnsi="Sakkal Majalla"/>
          <w:sz w:val="34"/>
        </w:rPr>
      </w:pPr>
      <w:r w:rsidRPr="008229B3">
        <w:rPr>
          <w:rFonts w:ascii="Sakkal Majalla" w:hAnsi="Sakkal Majalla"/>
          <w:b/>
          <w:bCs/>
          <w:sz w:val="34"/>
          <w:rtl/>
        </w:rPr>
        <w:t>في مجال التعليم</w:t>
      </w:r>
      <w:r w:rsidRPr="008229B3">
        <w:rPr>
          <w:rFonts w:ascii="Sakkal Majalla" w:hAnsi="Sakkal Majalla"/>
          <w:b/>
          <w:bCs/>
          <w:sz w:val="34"/>
        </w:rPr>
        <w:t>:</w:t>
      </w:r>
      <w:r w:rsidRPr="008229B3">
        <w:rPr>
          <w:rFonts w:ascii="Sakkal Majalla" w:hAnsi="Sakkal Majalla"/>
          <w:sz w:val="34"/>
        </w:rPr>
        <w:t xml:space="preserve"> "</w:t>
      </w:r>
      <w:r w:rsidRPr="008229B3">
        <w:rPr>
          <w:rFonts w:ascii="Sakkal Majalla" w:hAnsi="Sakkal Majalla"/>
          <w:sz w:val="34"/>
          <w:rtl/>
        </w:rPr>
        <w:t>نجمع استبيانات من الطلاب بعد كلّ فصل دراسي، لكن غالباً ما تبقى الإجابات النصية دون تحليل عميق بسبب كثرتها</w:t>
      </w:r>
      <w:r w:rsidRPr="008229B3">
        <w:rPr>
          <w:rFonts w:ascii="Sakkal Majalla" w:hAnsi="Sakkal Majalla"/>
          <w:sz w:val="34"/>
        </w:rPr>
        <w:t>."</w:t>
      </w:r>
    </w:p>
    <w:p w14:paraId="3738C3A7" w14:textId="77777777" w:rsidR="008229B3" w:rsidRPr="008229B3" w:rsidRDefault="008229B3">
      <w:pPr>
        <w:numPr>
          <w:ilvl w:val="0"/>
          <w:numId w:val="59"/>
        </w:numPr>
        <w:spacing w:after="160" w:line="259" w:lineRule="auto"/>
        <w:jc w:val="left"/>
        <w:rPr>
          <w:rFonts w:ascii="Sakkal Majalla" w:hAnsi="Sakkal Majalla"/>
          <w:sz w:val="34"/>
        </w:rPr>
      </w:pPr>
      <w:r w:rsidRPr="008229B3">
        <w:rPr>
          <w:rFonts w:ascii="Sakkal Majalla" w:hAnsi="Sakkal Majalla"/>
          <w:b/>
          <w:bCs/>
          <w:sz w:val="34"/>
          <w:rtl/>
        </w:rPr>
        <w:lastRenderedPageBreak/>
        <w:t>في مجال المبيعات</w:t>
      </w:r>
      <w:r w:rsidRPr="008229B3">
        <w:rPr>
          <w:rFonts w:ascii="Sakkal Majalla" w:hAnsi="Sakkal Majalla"/>
          <w:b/>
          <w:bCs/>
          <w:sz w:val="34"/>
        </w:rPr>
        <w:t>:</w:t>
      </w:r>
      <w:r w:rsidRPr="008229B3">
        <w:rPr>
          <w:rFonts w:ascii="Sakkal Majalla" w:hAnsi="Sakkal Majalla"/>
          <w:sz w:val="34"/>
        </w:rPr>
        <w:t xml:space="preserve"> "</w:t>
      </w:r>
      <w:r w:rsidRPr="008229B3">
        <w:rPr>
          <w:rFonts w:ascii="Sakkal Majalla" w:hAnsi="Sakkal Majalla"/>
          <w:sz w:val="34"/>
          <w:rtl/>
        </w:rPr>
        <w:t>لدينا بيانات مبيعات شهرية لسنوات عديدة، لكننا نواجه صعوبة في اكتشاف الأنماط الموسمية أو التنبّؤ بالاتّجاهات المستقبلية</w:t>
      </w:r>
      <w:r w:rsidRPr="008229B3">
        <w:rPr>
          <w:rFonts w:ascii="Sakkal Majalla" w:hAnsi="Sakkal Majalla"/>
          <w:sz w:val="34"/>
        </w:rPr>
        <w:t>."</w:t>
      </w:r>
    </w:p>
    <w:p w14:paraId="17B6B88F" w14:textId="77777777" w:rsidR="008229B3" w:rsidRPr="008229B3" w:rsidRDefault="008229B3">
      <w:pPr>
        <w:numPr>
          <w:ilvl w:val="0"/>
          <w:numId w:val="59"/>
        </w:numPr>
        <w:spacing w:after="160" w:line="259" w:lineRule="auto"/>
        <w:jc w:val="left"/>
        <w:rPr>
          <w:rFonts w:ascii="Sakkal Majalla" w:hAnsi="Sakkal Majalla"/>
          <w:sz w:val="34"/>
        </w:rPr>
      </w:pPr>
      <w:r w:rsidRPr="008229B3">
        <w:rPr>
          <w:rFonts w:ascii="Sakkal Majalla" w:hAnsi="Sakkal Majalla"/>
          <w:b/>
          <w:bCs/>
          <w:sz w:val="34"/>
          <w:rtl/>
        </w:rPr>
        <w:t>في مجال الموارد البشرية</w:t>
      </w:r>
      <w:r w:rsidRPr="008229B3">
        <w:rPr>
          <w:rFonts w:ascii="Sakkal Majalla" w:hAnsi="Sakkal Majalla"/>
          <w:b/>
          <w:bCs/>
          <w:sz w:val="34"/>
        </w:rPr>
        <w:t>:</w:t>
      </w:r>
      <w:r w:rsidRPr="008229B3">
        <w:rPr>
          <w:rFonts w:ascii="Sakkal Majalla" w:hAnsi="Sakkal Majalla"/>
          <w:sz w:val="34"/>
        </w:rPr>
        <w:t xml:space="preserve"> "</w:t>
      </w:r>
      <w:r w:rsidRPr="008229B3">
        <w:rPr>
          <w:rFonts w:ascii="Sakkal Majalla" w:hAnsi="Sakkal Majalla"/>
          <w:sz w:val="34"/>
          <w:rtl/>
        </w:rPr>
        <w:t>نحتاج لتحليل أسباب ترك الموظّفين للعمل من خلال مقابلات الخروج، لكن تصنيف هذه الأسباب يدوياً يحتاج جهداً كبيراً</w:t>
      </w:r>
      <w:r w:rsidRPr="008229B3">
        <w:rPr>
          <w:rFonts w:ascii="Sakkal Majalla" w:hAnsi="Sakkal Majalla"/>
          <w:sz w:val="34"/>
        </w:rPr>
        <w:t>."</w:t>
      </w:r>
    </w:p>
    <w:p w14:paraId="57D30616" w14:textId="77777777" w:rsidR="008229B3" w:rsidRDefault="008229B3">
      <w:pPr>
        <w:numPr>
          <w:ilvl w:val="0"/>
          <w:numId w:val="59"/>
        </w:numPr>
        <w:spacing w:after="160" w:line="259" w:lineRule="auto"/>
        <w:jc w:val="left"/>
        <w:rPr>
          <w:rFonts w:ascii="Sakkal Majalla" w:hAnsi="Sakkal Majalla"/>
          <w:sz w:val="34"/>
        </w:rPr>
      </w:pPr>
      <w:r w:rsidRPr="008229B3">
        <w:rPr>
          <w:rFonts w:ascii="Sakkal Majalla" w:hAnsi="Sakkal Majalla"/>
          <w:b/>
          <w:bCs/>
          <w:sz w:val="34"/>
          <w:rtl/>
        </w:rPr>
        <w:t>التحدّيات الشائعة</w:t>
      </w:r>
      <w:r w:rsidRPr="008229B3">
        <w:rPr>
          <w:rFonts w:ascii="Sakkal Majalla" w:hAnsi="Sakkal Majalla"/>
          <w:b/>
          <w:bCs/>
          <w:sz w:val="34"/>
        </w:rPr>
        <w:t>:</w:t>
      </w:r>
      <w:r w:rsidRPr="008229B3">
        <w:rPr>
          <w:rFonts w:ascii="Sakkal Majalla" w:hAnsi="Sakkal Majalla"/>
          <w:sz w:val="34"/>
        </w:rPr>
        <w:t xml:space="preserve"> "</w:t>
      </w:r>
      <w:r w:rsidRPr="008229B3">
        <w:rPr>
          <w:rFonts w:ascii="Sakkal Majalla" w:hAnsi="Sakkal Majalla"/>
          <w:sz w:val="34"/>
          <w:rtl/>
        </w:rPr>
        <w:t>عدم وجود خبرة برمجية كافية، صعوبة التعامل مع كميات البيانات الكبيرة، عدم معرفة من أين نبدأ في التحليل، محدودية الأدوات المتاحة</w:t>
      </w:r>
      <w:r w:rsidRPr="008229B3">
        <w:rPr>
          <w:rFonts w:ascii="Sakkal Majalla" w:hAnsi="Sakkal Majalla"/>
          <w:sz w:val="34"/>
        </w:rPr>
        <w:t>."</w:t>
      </w:r>
    </w:p>
    <w:p w14:paraId="40AA1D21" w14:textId="0C8656EA" w:rsidR="008229B3" w:rsidRDefault="008229B3" w:rsidP="008229B3">
      <w:pPr>
        <w:spacing w:after="160" w:line="259" w:lineRule="auto"/>
        <w:jc w:val="center"/>
        <w:rPr>
          <w:rFonts w:ascii="Sakkal Majalla" w:hAnsi="Sakkal Majalla"/>
          <w:sz w:val="34"/>
        </w:rPr>
      </w:pPr>
    </w:p>
    <w:p w14:paraId="6CF5DAC7" w14:textId="77777777" w:rsidR="008229B3" w:rsidRDefault="008229B3" w:rsidP="008229B3">
      <w:pPr>
        <w:spacing w:after="160" w:line="259" w:lineRule="auto"/>
        <w:jc w:val="center"/>
        <w:rPr>
          <w:rFonts w:ascii="Sakkal Majalla" w:hAnsi="Sakkal Majalla"/>
          <w:sz w:val="34"/>
        </w:rPr>
      </w:pPr>
    </w:p>
    <w:p w14:paraId="09BA6F20" w14:textId="6C66804C" w:rsidR="008229B3" w:rsidRPr="008229B3" w:rsidRDefault="008229B3" w:rsidP="008229B3">
      <w:pPr>
        <w:spacing w:after="160" w:line="259" w:lineRule="auto"/>
        <w:jc w:val="center"/>
        <w:rPr>
          <w:rFonts w:ascii="Sakkal Majalla" w:hAnsi="Sakkal Majalla"/>
          <w:sz w:val="34"/>
        </w:rPr>
      </w:pPr>
    </w:p>
    <w:p w14:paraId="0340F9F2" w14:textId="77777777" w:rsidR="008229B3" w:rsidRPr="008229B3" w:rsidRDefault="008229B3" w:rsidP="00AD3C69">
      <w:pPr>
        <w:rPr>
          <w:color w:val="168489"/>
          <w:rtl/>
        </w:rPr>
      </w:pPr>
    </w:p>
    <w:p w14:paraId="4DA9B462" w14:textId="77777777" w:rsidR="00AD3C69" w:rsidRPr="00AD3C69" w:rsidRDefault="00AD3C69" w:rsidP="00AD3C69">
      <w:pPr>
        <w:rPr>
          <w:rFonts w:ascii="Sakkal Majalla" w:hAnsi="Sakkal Majalla"/>
          <w:sz w:val="34"/>
          <w:rtl/>
        </w:rPr>
      </w:pPr>
    </w:p>
    <w:p w14:paraId="01E8538E" w14:textId="77777777" w:rsidR="00403E19" w:rsidRDefault="00403E19" w:rsidP="00403E19">
      <w:pPr>
        <w:rPr>
          <w:rtl/>
        </w:rPr>
      </w:pPr>
    </w:p>
    <w:p w14:paraId="48DA2236" w14:textId="77777777" w:rsidR="00403E19" w:rsidRDefault="00403E19" w:rsidP="00403E19">
      <w:pPr>
        <w:rPr>
          <w:rtl/>
        </w:rPr>
      </w:pPr>
    </w:p>
    <w:p w14:paraId="735F513A" w14:textId="77777777" w:rsidR="00C0289F" w:rsidRDefault="00C0289F" w:rsidP="00403E19">
      <w:pPr>
        <w:rPr>
          <w:rtl/>
        </w:rPr>
      </w:pPr>
    </w:p>
    <w:p w14:paraId="2ABC0639" w14:textId="77777777" w:rsidR="00C0289F" w:rsidRDefault="00C0289F" w:rsidP="00403E19">
      <w:pPr>
        <w:rPr>
          <w:rtl/>
        </w:rPr>
      </w:pPr>
    </w:p>
    <w:p w14:paraId="0A477EC5" w14:textId="77777777" w:rsidR="00C0289F" w:rsidRDefault="00C0289F" w:rsidP="00403E19">
      <w:pPr>
        <w:rPr>
          <w:rtl/>
        </w:rPr>
      </w:pPr>
    </w:p>
    <w:p w14:paraId="73D6F8AC" w14:textId="77777777" w:rsidR="00C0289F" w:rsidRDefault="00C0289F" w:rsidP="00403E19">
      <w:pPr>
        <w:rPr>
          <w:rtl/>
        </w:rPr>
      </w:pPr>
    </w:p>
    <w:p w14:paraId="190EC5AA" w14:textId="77777777" w:rsidR="00C0289F" w:rsidRDefault="00C0289F" w:rsidP="00403E19">
      <w:pPr>
        <w:rPr>
          <w:rtl/>
        </w:rPr>
      </w:pPr>
    </w:p>
    <w:p w14:paraId="66C1C2E1" w14:textId="77777777" w:rsidR="00C0289F" w:rsidRDefault="00C0289F" w:rsidP="00403E19">
      <w:pPr>
        <w:rPr>
          <w:rtl/>
        </w:rPr>
      </w:pPr>
    </w:p>
    <w:p w14:paraId="325E0D74" w14:textId="77777777" w:rsidR="00C0289F" w:rsidRDefault="00C0289F" w:rsidP="00403E19">
      <w:pPr>
        <w:rPr>
          <w:rtl/>
        </w:rPr>
      </w:pPr>
    </w:p>
    <w:p w14:paraId="5D36DB34" w14:textId="3354CC6F" w:rsidR="00F718B4" w:rsidRDefault="00F718B4">
      <w:pPr>
        <w:bidi w:val="0"/>
        <w:spacing w:after="160" w:line="259" w:lineRule="auto"/>
        <w:jc w:val="left"/>
        <w:rPr>
          <w:rtl/>
        </w:rPr>
      </w:pPr>
      <w:r>
        <w:rPr>
          <w:rtl/>
        </w:rPr>
        <w:br w:type="page"/>
      </w:r>
    </w:p>
    <w:p w14:paraId="57339CA8" w14:textId="77777777" w:rsidR="00C0289F" w:rsidRPr="00F718B4" w:rsidRDefault="00C0289F" w:rsidP="00403E19">
      <w:pPr>
        <w:rPr>
          <w:sz w:val="4"/>
          <w:szCs w:val="8"/>
          <w:rtl/>
        </w:rPr>
      </w:pPr>
    </w:p>
    <w:p w14:paraId="6D4D4FEA" w14:textId="17696C76" w:rsidR="008229B3" w:rsidRPr="00A30D09" w:rsidRDefault="008229B3" w:rsidP="008229B3">
      <w:pPr>
        <w:rPr>
          <w:rFonts w:ascii="Sakkal Majalla" w:hAnsi="Sakkal Majalla"/>
          <w:b/>
          <w:bCs/>
          <w:sz w:val="32"/>
          <w:szCs w:val="32"/>
        </w:rPr>
      </w:pPr>
      <w:r w:rsidRPr="002A078C">
        <w:rPr>
          <w:rFonts w:ascii="Sakkal Majalla" w:hAnsi="Sakkal Majalla"/>
          <w:noProof/>
          <w:color w:val="002060"/>
          <w:sz w:val="34"/>
          <w:lang w:bidi="ar-SY"/>
        </w:rPr>
        <mc:AlternateContent>
          <mc:Choice Requires="wpg">
            <w:drawing>
              <wp:inline distT="0" distB="0" distL="0" distR="0" wp14:anchorId="34BC0C9A" wp14:editId="77B438ED">
                <wp:extent cx="5731510" cy="895350"/>
                <wp:effectExtent l="0" t="0" r="21590" b="19050"/>
                <wp:docPr id="114646118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2761892"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79326281" name="مجموعة 39"/>
                        <wpg:cNvGrpSpPr/>
                        <wpg:grpSpPr>
                          <a:xfrm>
                            <a:off x="0" y="0"/>
                            <a:ext cx="5731510" cy="895350"/>
                            <a:chOff x="0" y="0"/>
                            <a:chExt cx="5878196" cy="918845"/>
                          </a:xfrm>
                        </wpg:grpSpPr>
                        <wpg:grpSp>
                          <wpg:cNvPr id="1522346275" name="مجموعة 40"/>
                          <wpg:cNvGrpSpPr/>
                          <wpg:grpSpPr>
                            <a:xfrm>
                              <a:off x="0" y="0"/>
                              <a:ext cx="5878196" cy="918845"/>
                              <a:chOff x="0" y="0"/>
                              <a:chExt cx="6240348" cy="919070"/>
                            </a:xfrm>
                          </wpg:grpSpPr>
                          <wpg:grpSp>
                            <wpg:cNvPr id="652406632" name="مجموعة 41"/>
                            <wpg:cNvGrpSpPr/>
                            <wpg:grpSpPr>
                              <a:xfrm>
                                <a:off x="0" y="169208"/>
                                <a:ext cx="5433072" cy="580613"/>
                                <a:chOff x="0" y="169208"/>
                                <a:chExt cx="5433072" cy="580613"/>
                              </a:xfrm>
                            </wpg:grpSpPr>
                            <wps:wsp>
                              <wps:cNvPr id="3632523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80069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884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6164419" name="مربع نص 41"/>
                          <wps:cNvSpPr txBox="1"/>
                          <wps:spPr>
                            <a:xfrm>
                              <a:off x="204484" y="257055"/>
                              <a:ext cx="4616071" cy="407289"/>
                            </a:xfrm>
                            <a:prstGeom prst="rect">
                              <a:avLst/>
                            </a:prstGeom>
                            <a:noFill/>
                          </wps:spPr>
                          <wps:txbx>
                            <w:txbxContent>
                              <w:p w14:paraId="5CBF9103" w14:textId="7FF93B6B" w:rsidR="008229B3" w:rsidRDefault="008229B3" w:rsidP="008229B3">
                                <w:pPr>
                                  <w:rPr>
                                    <w:rFonts w:eastAsia="Calibri" w:hAnsi="Adobe Arabic" w:cs="Adobe Arabic"/>
                                    <w:b/>
                                    <w:bCs/>
                                    <w:color w:val="FFFFFF"/>
                                    <w:kern w:val="24"/>
                                    <w:sz w:val="36"/>
                                    <w:szCs w:val="36"/>
                                    <w:lang w:bidi="ar-EG"/>
                                  </w:rPr>
                                </w:pPr>
                                <w:r w:rsidRPr="008229B3">
                                  <w:rPr>
                                    <w:rFonts w:eastAsia="Calibri" w:hAnsi="Adobe Arabic" w:cs="Adobe Arabic"/>
                                    <w:b/>
                                    <w:bCs/>
                                    <w:color w:val="FFFFFF"/>
                                    <w:kern w:val="24"/>
                                    <w:sz w:val="36"/>
                                    <w:szCs w:val="36"/>
                                    <w:rtl/>
                                    <w:lang w:bidi="ar-EG"/>
                                  </w:rPr>
                                  <w:t xml:space="preserve">استخدام </w:t>
                                </w:r>
                                <w:r w:rsidRPr="008229B3">
                                  <w:rPr>
                                    <w:rFonts w:eastAsia="Calibri" w:hAnsi="Adobe Arabic" w:cs="Adobe Arabic"/>
                                    <w:b/>
                                    <w:bCs/>
                                    <w:color w:val="FFFFFF"/>
                                    <w:kern w:val="24"/>
                                    <w:sz w:val="32"/>
                                    <w:szCs w:val="32"/>
                                    <w:lang w:bidi="ar-EG"/>
                                  </w:rPr>
                                  <w:t>ChatGPT</w:t>
                                </w:r>
                                <w:r w:rsidRPr="008229B3">
                                  <w:rPr>
                                    <w:rFonts w:eastAsia="Calibri" w:hAnsi="Adobe Arabic" w:cs="Adobe Arabic"/>
                                    <w:b/>
                                    <w:bCs/>
                                    <w:color w:val="FFFFFF"/>
                                    <w:kern w:val="24"/>
                                    <w:sz w:val="32"/>
                                    <w:szCs w:val="32"/>
                                    <w:rtl/>
                                    <w:lang w:bidi="ar-EG"/>
                                  </w:rPr>
                                  <w:t xml:space="preserve"> </w:t>
                                </w:r>
                                <w:r w:rsidRPr="008229B3">
                                  <w:rPr>
                                    <w:rFonts w:eastAsia="Calibri" w:hAnsi="Adobe Arabic" w:cs="Adobe Arabic"/>
                                    <w:b/>
                                    <w:bCs/>
                                    <w:color w:val="FFFFFF"/>
                                    <w:kern w:val="24"/>
                                    <w:sz w:val="36"/>
                                    <w:szCs w:val="36"/>
                                    <w:rtl/>
                                    <w:lang w:bidi="ar-EG"/>
                                  </w:rPr>
                                  <w:t>في تحليل البيانات النصية</w:t>
                                </w:r>
                              </w:p>
                            </w:txbxContent>
                          </wps:txbx>
                          <wps:bodyPr wrap="square" rtlCol="1">
                            <a:spAutoFit/>
                          </wps:bodyPr>
                        </wps:wsp>
                      </wpg:grpSp>
                    </wpg:wgp>
                  </a:graphicData>
                </a:graphic>
              </wp:inline>
            </w:drawing>
          </mc:Choice>
          <mc:Fallback>
            <w:pict>
              <v:group w14:anchorId="34BC0C9A" id="_x0000_s147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ezGrwcAALccAAAOAAAAZHJzL2Uyb0RvYy54bWzsWVuP00YUfq/U/2D5&#10;sRLE90vEghbookqUroCK9tFxnMSq7XHHk02W10KF+CPQqlVFW1rxT5J/0+/M2I5zgWRRoX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Q3sxq8HAAC3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47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">
                  <v:imagedata r:id="rId83" o:title=""/>
                </v:shape>
                <v:group id="مجموعة 39" o:spid="_x0000_s14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">
                  <v:group id="مجموعة 40" o:spid="_x0000_s14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">
                    <v:group id="مجموعة 41" o:spid="_x0000_s14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">
                      <v:shape id="شكل حر 42" o:spid="_x0000_s14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" fillcolor="#168489" stroked="f" strokeweight="1pt">
                        <v:stroke joinstyle="miter"/>
                      </v:roundrect>
                    </v:group>
                    <v:oval id="شكل بيضاوي 44" o:spid="_x0000_s14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" filled="f" strokecolor="#a5a5a5 [2092]" strokeweight="1pt">
                      <v:stroke joinstyle="miter"/>
                    </v:oval>
                  </v:group>
                  <v:shape id="مربع نص 41" o:spid="_x0000_s1478"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" filled="f" stroked="f">
                    <v:textbox style="mso-fit-shape-to-text:t">
                      <w:txbxContent>
                        <w:p w14:paraId="5CBF9103" w14:textId="7FF93B6B" w:rsidR="008229B3" w:rsidRDefault="008229B3" w:rsidP="008229B3">
                          <w:pPr>
                            <w:rPr>
                              <w:rFonts w:eastAsia="Calibri" w:hAnsi="Adobe Arabic" w:cs="Adobe Arabic"/>
                              <w:b/>
                              <w:bCs/>
                              <w:color w:val="FFFFFF"/>
                              <w:kern w:val="24"/>
                              <w:sz w:val="36"/>
                              <w:szCs w:val="36"/>
                              <w:lang w:bidi="ar-EG"/>
                            </w:rPr>
                          </w:pPr>
                          <w:r w:rsidRPr="008229B3">
                            <w:rPr>
                              <w:rFonts w:eastAsia="Calibri" w:hAnsi="Adobe Arabic" w:cs="Adobe Arabic"/>
                              <w:b/>
                              <w:bCs/>
                              <w:color w:val="FFFFFF"/>
                              <w:kern w:val="24"/>
                              <w:sz w:val="36"/>
                              <w:szCs w:val="36"/>
                              <w:rtl/>
                              <w:lang w:bidi="ar-EG"/>
                            </w:rPr>
                            <w:t xml:space="preserve">استخدام </w:t>
                          </w:r>
                          <w:r w:rsidRPr="008229B3">
                            <w:rPr>
                              <w:rFonts w:eastAsia="Calibri" w:hAnsi="Adobe Arabic" w:cs="Adobe Arabic"/>
                              <w:b/>
                              <w:bCs/>
                              <w:color w:val="FFFFFF"/>
                              <w:kern w:val="24"/>
                              <w:sz w:val="32"/>
                              <w:szCs w:val="32"/>
                              <w:lang w:bidi="ar-EG"/>
                            </w:rPr>
                            <w:t>ChatGPT</w:t>
                          </w:r>
                          <w:r w:rsidRPr="008229B3">
                            <w:rPr>
                              <w:rFonts w:eastAsia="Calibri" w:hAnsi="Adobe Arabic" w:cs="Adobe Arabic"/>
                              <w:b/>
                              <w:bCs/>
                              <w:color w:val="FFFFFF"/>
                              <w:kern w:val="24"/>
                              <w:sz w:val="32"/>
                              <w:szCs w:val="32"/>
                              <w:rtl/>
                              <w:lang w:bidi="ar-EG"/>
                            </w:rPr>
                            <w:t xml:space="preserve"> </w:t>
                          </w:r>
                          <w:r w:rsidRPr="008229B3">
                            <w:rPr>
                              <w:rFonts w:eastAsia="Calibri" w:hAnsi="Adobe Arabic" w:cs="Adobe Arabic"/>
                              <w:b/>
                              <w:bCs/>
                              <w:color w:val="FFFFFF"/>
                              <w:kern w:val="24"/>
                              <w:sz w:val="36"/>
                              <w:szCs w:val="36"/>
                              <w:rtl/>
                              <w:lang w:bidi="ar-EG"/>
                            </w:rPr>
                            <w:t>في تحليل البيانات النصية</w:t>
                          </w:r>
                        </w:p>
                      </w:txbxContent>
                    </v:textbox>
                  </v:shape>
                </v:group>
                <w10:anchorlock/>
              </v:group>
            </w:pict>
          </mc:Fallback>
        </mc:AlternateContent>
      </w:r>
    </w:p>
    <w:p w14:paraId="49FFBD2B" w14:textId="02771254"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1.4</w:t>
      </w:r>
      <w:r w:rsidRPr="003A5C66">
        <w:rPr>
          <w:rFonts w:ascii="Sakkal Majalla" w:hAnsi="Sakkal Majalla"/>
          <w:b/>
          <w:bCs/>
          <w:color w:val="C00000"/>
          <w:sz w:val="34"/>
          <w:rtl/>
        </w:rPr>
        <w:t>فهم طبيعة تحليل البيانات النصية</w:t>
      </w:r>
    </w:p>
    <w:p w14:paraId="7308E985" w14:textId="1FA54F82" w:rsidR="008229B3" w:rsidRPr="003A5C66" w:rsidRDefault="00FE609F" w:rsidP="008229B3">
      <w:pPr>
        <w:rPr>
          <w:rFonts w:ascii="Sakkal Majalla" w:hAnsi="Sakkal Majalla"/>
          <w:sz w:val="34"/>
        </w:rPr>
      </w:pPr>
      <w:r w:rsidRPr="003A5C66">
        <w:rPr>
          <w:rFonts w:ascii="Adobe Arabic" w:hAnsi="Adobe Arabic" w:cs="Adobe Arabic"/>
          <w:noProof/>
          <w:color w:val="1E3D6A"/>
          <w:sz w:val="34"/>
        </w:rPr>
        <mc:AlternateContent>
          <mc:Choice Requires="wpg">
            <w:drawing>
              <wp:anchor distT="0" distB="0" distL="114300" distR="114300" simplePos="0" relativeHeight="252883968" behindDoc="0" locked="0" layoutInCell="1" allowOverlap="1" wp14:anchorId="23E7EAEC" wp14:editId="30A8E660">
                <wp:simplePos x="0" y="0"/>
                <wp:positionH relativeFrom="column">
                  <wp:posOffset>5143500</wp:posOffset>
                </wp:positionH>
                <wp:positionV relativeFrom="paragraph">
                  <wp:posOffset>3175</wp:posOffset>
                </wp:positionV>
                <wp:extent cx="582930" cy="474345"/>
                <wp:effectExtent l="0" t="0" r="7620" b="20955"/>
                <wp:wrapSquare wrapText="bothSides"/>
                <wp:docPr id="1073820889"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938387088"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432759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7F87C00" id="Group 29" o:spid="_x0000_s1026" style="position:absolute;margin-left:405pt;margin-top:.25pt;width:45.9pt;height:37.35pt;z-index:2528839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m0eVadAMAAFoIAAAOAAAAAAAAAAAAAAAAADoCAABkcnMvZTJvRG9jLnhtbFBLAQItAAoA&#10;AAAAAAAAIQC1x7CUZBYAAGQWAAAUAAAAAAAAAAAAAAAAANoFAABkcnMvbWVkaWEvaW1hZ2UxLnBu&#10;Z1BLAQItABQABgAIAAAAIQCfbS+l3gAAAAcBAAAPAAAAAAAAAAAAAAAAAHA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" fillcolor="#168489" strokecolor="#168489" strokeweight="1pt">
                  <v:stroke joinstyle="miter"/>
                </v:roundrect>
                <w10:wrap type="square"/>
              </v:group>
            </w:pict>
          </mc:Fallback>
        </mc:AlternateContent>
      </w:r>
      <w:r w:rsidR="00C60E35" w:rsidRPr="003A5C66">
        <w:rPr>
          <w:noProof/>
          <w:sz w:val="34"/>
        </w:rPr>
        <w:drawing>
          <wp:anchor distT="0" distB="0" distL="114300" distR="114300" simplePos="0" relativeHeight="252874752" behindDoc="0" locked="0" layoutInCell="1" allowOverlap="1" wp14:anchorId="2BBDE321" wp14:editId="155F20A2">
            <wp:simplePos x="0" y="0"/>
            <wp:positionH relativeFrom="column">
              <wp:posOffset>-57150</wp:posOffset>
            </wp:positionH>
            <wp:positionV relativeFrom="paragraph">
              <wp:posOffset>123825</wp:posOffset>
            </wp:positionV>
            <wp:extent cx="692150" cy="692150"/>
            <wp:effectExtent l="0" t="0" r="0" b="0"/>
            <wp:wrapSquare wrapText="bothSides"/>
            <wp:docPr id="1184097581" name="صورة 347" descr="Data coll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ata collection "/>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29B3" w:rsidRPr="003A5C66">
        <w:rPr>
          <w:rFonts w:ascii="Sakkal Majalla" w:hAnsi="Sakkal Majalla"/>
          <w:sz w:val="34"/>
          <w:rtl/>
        </w:rPr>
        <w:t>البيانات النصية</w:t>
      </w:r>
      <w:r w:rsidR="008229B3" w:rsidRPr="003A5C66">
        <w:rPr>
          <w:rFonts w:ascii="Sakkal Majalla" w:hAnsi="Sakkal Majalla"/>
          <w:sz w:val="34"/>
        </w:rPr>
        <w:t xml:space="preserve"> (Textual Data) </w:t>
      </w:r>
      <w:r w:rsidR="008229B3" w:rsidRPr="003A5C66">
        <w:rPr>
          <w:rFonts w:ascii="Sakkal Majalla" w:hAnsi="Sakkal Majalla"/>
          <w:sz w:val="34"/>
          <w:rtl/>
        </w:rPr>
        <w:t xml:space="preserve">هي أحد أكثر أنواع البيانات شيوعاً في عصرنا الحالي. تشمل </w:t>
      </w:r>
      <w:r w:rsidR="00C60E35" w:rsidRPr="003A5C66">
        <w:rPr>
          <w:rFonts w:ascii="Sakkal Majalla" w:hAnsi="Sakkal Majalla" w:hint="cs"/>
          <w:sz w:val="34"/>
          <w:rtl/>
        </w:rPr>
        <w:t>التعليقات،</w:t>
      </w:r>
      <w:r w:rsidR="00C60E35" w:rsidRPr="003A5C66">
        <w:rPr>
          <w:sz w:val="34"/>
        </w:rPr>
        <w:t xml:space="preserve"> </w:t>
      </w:r>
      <w:r w:rsidR="00C60E35" w:rsidRPr="003A5C66">
        <w:rPr>
          <w:rFonts w:ascii="Sakkal Majalla" w:hAnsi="Sakkal Majalla" w:hint="cs"/>
          <w:sz w:val="34"/>
          <w:rtl/>
        </w:rPr>
        <w:t>المراجعات</w:t>
      </w:r>
      <w:r w:rsidR="008229B3" w:rsidRPr="003A5C66">
        <w:rPr>
          <w:rFonts w:ascii="Sakkal Majalla" w:hAnsi="Sakkal Majalla"/>
          <w:sz w:val="34"/>
          <w:rtl/>
        </w:rPr>
        <w:t>، رسائل البريد الإلكتروني، التقارير، المقالات، والمنشورات على وسائل التواصل الاجتماعي. وفقاً لدراسة أجرتها شركة</w:t>
      </w:r>
      <w:r w:rsidR="008229B3" w:rsidRPr="003A5C66">
        <w:rPr>
          <w:rFonts w:ascii="Sakkal Majalla" w:hAnsi="Sakkal Majalla"/>
          <w:sz w:val="34"/>
        </w:rPr>
        <w:t xml:space="preserve"> IDC </w:t>
      </w:r>
      <w:r w:rsidR="008229B3" w:rsidRPr="003A5C66">
        <w:rPr>
          <w:rFonts w:ascii="Sakkal Majalla" w:hAnsi="Sakkal Majalla"/>
          <w:sz w:val="34"/>
          <w:rtl/>
        </w:rPr>
        <w:t>عام 2024، فإنّ 80% من بيانات المؤسّسات حول العالم هي بيانات غير منظّمة، ومعظمها بيانات نصية</w:t>
      </w:r>
      <w:r w:rsidR="008229B3" w:rsidRPr="003A5C66">
        <w:rPr>
          <w:rFonts w:ascii="Sakkal Majalla" w:hAnsi="Sakkal Majalla"/>
          <w:sz w:val="34"/>
        </w:rPr>
        <w:t>.</w:t>
      </w:r>
    </w:p>
    <w:p w14:paraId="37F3776C" w14:textId="77777777" w:rsidR="008229B3" w:rsidRPr="003A5C66" w:rsidRDefault="008229B3" w:rsidP="008229B3">
      <w:pPr>
        <w:rPr>
          <w:rFonts w:ascii="Sakkal Majalla" w:hAnsi="Sakkal Majalla"/>
          <w:sz w:val="34"/>
        </w:rPr>
      </w:pPr>
      <w:r w:rsidRPr="003A5C66">
        <w:rPr>
          <w:rFonts w:ascii="Sakkal Majalla" w:hAnsi="Sakkal Majalla"/>
          <w:sz w:val="34"/>
          <w:rtl/>
        </w:rPr>
        <w:t>التحدّي الأساسي في تحليل البيانات النصية يكمن في أنّها غير منظّمة</w:t>
      </w:r>
      <w:r w:rsidRPr="003A5C66">
        <w:rPr>
          <w:rFonts w:ascii="Sakkal Majalla" w:hAnsi="Sakkal Majalla"/>
          <w:sz w:val="34"/>
        </w:rPr>
        <w:t xml:space="preserve"> (Unstructured)</w:t>
      </w:r>
      <w:r w:rsidRPr="003A5C66">
        <w:rPr>
          <w:rFonts w:ascii="Sakkal Majalla" w:hAnsi="Sakkal Majalla"/>
          <w:sz w:val="34"/>
          <w:rtl/>
        </w:rPr>
        <w:t>، أي أنّها لا تأتي في شكل جداول أو أرقام واضحة، بل تحتاج إلى معالجة لغوية لاستخراج المعاني والأنماط منها</w:t>
      </w:r>
      <w:r w:rsidRPr="003A5C66">
        <w:rPr>
          <w:rFonts w:ascii="Sakkal Majalla" w:hAnsi="Sakkal Majalla"/>
          <w:sz w:val="34"/>
        </w:rPr>
        <w:t>.</w:t>
      </w:r>
    </w:p>
    <w:p w14:paraId="1239377D" w14:textId="02ECF12A"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أنواع التحليل النصي الشائعة</w:t>
      </w:r>
      <w:r w:rsidRPr="003A5C66">
        <w:rPr>
          <w:rFonts w:ascii="Sakkal Majalla" w:hAnsi="Sakkal Majalla"/>
          <w:b/>
          <w:bCs/>
          <w:color w:val="008080"/>
          <w:sz w:val="34"/>
        </w:rPr>
        <w:t>:</w:t>
      </w:r>
    </w:p>
    <w:p w14:paraId="134644D5" w14:textId="342003DA" w:rsidR="00C60E35" w:rsidRPr="00C60E35" w:rsidRDefault="00C60E35" w:rsidP="00C60E35">
      <w:pPr>
        <w:jc w:val="center"/>
        <w:rPr>
          <w:rFonts w:ascii="Sakkal Majalla" w:hAnsi="Sakkal Majalla"/>
          <w:color w:val="008080"/>
          <w:sz w:val="32"/>
          <w:szCs w:val="32"/>
        </w:rPr>
      </w:pPr>
      <w:r w:rsidRPr="00C60E35">
        <w:rPr>
          <w:rFonts w:ascii="Sakkal Majalla" w:hAnsi="Sakkal Majalla"/>
          <w:noProof/>
          <w:sz w:val="32"/>
          <w:szCs w:val="32"/>
        </w:rPr>
        <w:drawing>
          <wp:anchor distT="0" distB="0" distL="114300" distR="114300" simplePos="0" relativeHeight="252875776" behindDoc="0" locked="0" layoutInCell="1" allowOverlap="1" wp14:anchorId="4AB3E36D" wp14:editId="323F4A9E">
            <wp:simplePos x="0" y="0"/>
            <wp:positionH relativeFrom="column">
              <wp:posOffset>179705</wp:posOffset>
            </wp:positionH>
            <wp:positionV relativeFrom="paragraph">
              <wp:posOffset>2792730</wp:posOffset>
            </wp:positionV>
            <wp:extent cx="685800" cy="685800"/>
            <wp:effectExtent l="0" t="0" r="0" b="0"/>
            <wp:wrapSquare wrapText="bothSides"/>
            <wp:docPr id="1026" name="Picture 2" descr="Customer feedback ">
              <a:extLst xmlns:a="http://schemas.openxmlformats.org/drawingml/2006/main">
                <a:ext uri="{FF2B5EF4-FFF2-40B4-BE49-F238E27FC236}">
                  <a16:creationId xmlns:a16="http://schemas.microsoft.com/office/drawing/2014/main" id="{F46B3DE1-0532-79B4-126C-0D5774389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tomer feedback ">
                      <a:extLst>
                        <a:ext uri="{FF2B5EF4-FFF2-40B4-BE49-F238E27FC236}">
                          <a16:creationId xmlns:a16="http://schemas.microsoft.com/office/drawing/2014/main" id="{F46B3DE1-0532-79B4-126C-0D5774389079}"/>
                        </a:ext>
                      </a:extLst>
                    </pic:cNvPr>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pic:spPr>
                </pic:pic>
              </a:graphicData>
            </a:graphic>
            <wp14:sizeRelH relativeFrom="margin">
              <wp14:pctWidth>0</wp14:pctWidth>
            </wp14:sizeRelH>
            <wp14:sizeRelV relativeFrom="margin">
              <wp14:pctHeight>0</wp14:pctHeight>
            </wp14:sizeRelV>
          </wp:anchor>
        </w:drawing>
      </w:r>
      <w:r w:rsidRPr="007C7DEF">
        <w:rPr>
          <w:rFonts w:ascii="Sakkal Majalla" w:hAnsi="Sakkal Majalla"/>
          <w:noProof/>
          <w:sz w:val="34"/>
        </w:rPr>
        <mc:AlternateContent>
          <mc:Choice Requires="wpg">
            <w:drawing>
              <wp:inline distT="0" distB="0" distL="0" distR="0" wp14:anchorId="139E8D80" wp14:editId="64BD49CC">
                <wp:extent cx="4744720" cy="2745735"/>
                <wp:effectExtent l="0" t="0" r="0" b="0"/>
                <wp:docPr id="83" name="مجموعة 82">
                  <a:extLst xmlns:a="http://schemas.openxmlformats.org/drawingml/2006/main">
                    <a:ext uri="{FF2B5EF4-FFF2-40B4-BE49-F238E27FC236}">
                      <a16:creationId xmlns:a16="http://schemas.microsoft.com/office/drawing/2014/main" id="{574C6211-DFEC-7968-282F-9B845292DDA6}"/>
                    </a:ext>
                  </a:extLst>
                </wp:docPr>
                <wp:cNvGraphicFramePr/>
                <a:graphic xmlns:a="http://schemas.openxmlformats.org/drawingml/2006/main">
                  <a:graphicData uri="http://schemas.microsoft.com/office/word/2010/wordprocessingGroup">
                    <wpg:wgp>
                      <wpg:cNvGrpSpPr/>
                      <wpg:grpSpPr>
                        <a:xfrm>
                          <a:off x="0" y="0"/>
                          <a:ext cx="4744720" cy="2745735"/>
                          <a:chOff x="1" y="-2"/>
                          <a:chExt cx="6904797" cy="3995758"/>
                        </a:xfrm>
                      </wpg:grpSpPr>
                      <wpg:grpSp>
                        <wpg:cNvPr id="614301008" name="مجموعة 614301008">
                          <a:extLst>
                            <a:ext uri="{FF2B5EF4-FFF2-40B4-BE49-F238E27FC236}">
                              <a16:creationId xmlns:a16="http://schemas.microsoft.com/office/drawing/2014/main" id="{C3916FF5-DD3B-6CCD-0212-667243CC53AC}"/>
                            </a:ext>
                          </a:extLst>
                        </wpg:cNvPr>
                        <wpg:cNvGrpSpPr/>
                        <wpg:grpSpPr>
                          <a:xfrm>
                            <a:off x="4663120" y="91586"/>
                            <a:ext cx="2241678" cy="2066284"/>
                            <a:chOff x="4663120" y="91586"/>
                            <a:chExt cx="2241678" cy="2066284"/>
                          </a:xfrm>
                        </wpg:grpSpPr>
                        <wps:wsp>
                          <wps:cNvPr id="1512600800" name="Freeform 23"/>
                          <wps:cNvSpPr/>
                          <wps:spPr>
                            <a:xfrm>
                              <a:off x="4663120" y="91586"/>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69">
                                <a:alphaModFix amt="60000"/>
                              </a:blip>
                              <a:stretch>
                                <a:fillRect/>
                              </a:stretch>
                            </a:blipFill>
                          </wps:spPr>
                          <wps:bodyPr/>
                        </wps:wsp>
                        <wpg:grpSp>
                          <wpg:cNvPr id="1735032055" name="Group 24"/>
                          <wpg:cNvGrpSpPr/>
                          <wpg:grpSpPr>
                            <a:xfrm rot="5400000">
                              <a:off x="5726421" y="811637"/>
                              <a:ext cx="1574804" cy="629136"/>
                              <a:chOff x="5703192" y="856889"/>
                              <a:chExt cx="891460" cy="356139"/>
                            </a:xfrm>
                          </wpg:grpSpPr>
                          <wps:wsp>
                            <wps:cNvPr id="990118136" name="Freeform 25"/>
                            <wps:cNvSpPr/>
                            <wps:spPr>
                              <a:xfrm>
                                <a:off x="5703192" y="90680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E6A280"/>
                              </a:solidFill>
                            </wps:spPr>
                            <wps:bodyPr/>
                          </wps:wsp>
                          <wps:wsp>
                            <wps:cNvPr id="1735044613" name="TextBox 26"/>
                            <wps:cNvSpPr txBox="1"/>
                            <wps:spPr>
                              <a:xfrm>
                                <a:off x="5847028" y="856889"/>
                                <a:ext cx="637460" cy="334802"/>
                              </a:xfrm>
                              <a:prstGeom prst="rect">
                                <a:avLst/>
                              </a:prstGeom>
                            </wps:spPr>
                            <wps:bodyPr lIns="47625" tIns="47625" rIns="47625" bIns="47625" rtlCol="0" anchor="ctr"/>
                          </wps:wsp>
                        </wpg:grpSp>
                        <wpg:grpSp>
                          <wpg:cNvPr id="196269086" name="Group 27"/>
                          <wpg:cNvGrpSpPr/>
                          <wpg:grpSpPr>
                            <a:xfrm>
                              <a:off x="4774148" y="201321"/>
                              <a:ext cx="1846814" cy="1846814"/>
                              <a:chOff x="4774148" y="201321"/>
                              <a:chExt cx="812800" cy="812800"/>
                            </a:xfrm>
                          </wpg:grpSpPr>
                          <wps:wsp>
                            <wps:cNvPr id="1451676144" name="Freeform 28"/>
                            <wps:cNvSpPr/>
                            <wps:spPr>
                              <a:xfrm>
                                <a:off x="4774148" y="20132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110590751" name="TextBox 29"/>
                            <wps:cNvSpPr txBox="1"/>
                            <wps:spPr>
                              <a:xfrm>
                                <a:off x="4850348" y="248946"/>
                                <a:ext cx="660400" cy="688975"/>
                              </a:xfrm>
                              <a:prstGeom prst="rect">
                                <a:avLst/>
                              </a:prstGeom>
                            </wps:spPr>
                            <wps:bodyPr lIns="42750" tIns="42750" rIns="42750" bIns="42750" rtlCol="0" anchor="ctr"/>
                          </wps:wsp>
                        </wpg:grpSp>
                        <wps:wsp>
                          <wps:cNvPr id="896037115" name="Freeform 30"/>
                          <wps:cNvSpPr/>
                          <wps:spPr>
                            <a:xfrm rot="5400000">
                              <a:off x="6132946" y="931170"/>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0">
                                <a:extLst>
                                  <a:ext uri="{96DAC541-7B7A-43D3-8B79-37D633B846F1}">
                                    <asvg:svgBlip xmlns:asvg="http://schemas.microsoft.com/office/drawing/2016/SVG/main" r:embed="rId171"/>
                                  </a:ext>
                                </a:extLst>
                              </a:blip>
                              <a:stretch>
                                <a:fillRect/>
                              </a:stretch>
                            </a:blipFill>
                          </wps:spPr>
                          <wps:bodyPr/>
                        </wps:wsp>
                        <wps:wsp>
                          <wps:cNvPr id="420665790" name="TextBox 34"/>
                          <wps:cNvSpPr txBox="1"/>
                          <wps:spPr>
                            <a:xfrm>
                              <a:off x="6255163" y="1036246"/>
                              <a:ext cx="649635" cy="312342"/>
                            </a:xfrm>
                            <a:prstGeom prst="rect">
                              <a:avLst/>
                            </a:prstGeom>
                          </wps:spPr>
                          <wps:txbx>
                            <w:txbxContent>
                              <w:p w14:paraId="4C68B568"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wps:txbx>
                          <wps:bodyPr lIns="0" tIns="0" rIns="0" bIns="0" rtlCol="0" anchor="t">
                            <a:spAutoFit/>
                          </wps:bodyPr>
                        </wps:wsp>
                        <wps:wsp>
                          <wps:cNvPr id="1009180090" name="TextBox 37"/>
                          <wps:cNvSpPr txBox="1"/>
                          <wps:spPr>
                            <a:xfrm>
                              <a:off x="4947197" y="862281"/>
                              <a:ext cx="1435111" cy="734956"/>
                            </a:xfrm>
                            <a:prstGeom prst="rect">
                              <a:avLst/>
                            </a:prstGeom>
                          </wps:spPr>
                          <wps:txbx>
                            <w:txbxContent>
                              <w:p w14:paraId="03349C2A" w14:textId="6ED4E965"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تحليل المشاعر</w:t>
                                </w:r>
                              </w:p>
                            </w:txbxContent>
                          </wps:txbx>
                          <wps:bodyPr wrap="square" lIns="0" tIns="0" rIns="0" bIns="0" rtlCol="0" anchor="t">
                            <a:noAutofit/>
                          </wps:bodyPr>
                        </wps:wsp>
                      </wpg:grpSp>
                      <wpg:grpSp>
                        <wpg:cNvPr id="321181930" name="مجموعة 321181930">
                          <a:extLst>
                            <a:ext uri="{FF2B5EF4-FFF2-40B4-BE49-F238E27FC236}">
                              <a16:creationId xmlns:a16="http://schemas.microsoft.com/office/drawing/2014/main" id="{D41E0C73-0A6D-4A1A-481F-8E5C452845A6}"/>
                            </a:ext>
                          </a:extLst>
                        </wpg:cNvPr>
                        <wpg:cNvGrpSpPr/>
                        <wpg:grpSpPr>
                          <a:xfrm>
                            <a:off x="2399659" y="89015"/>
                            <a:ext cx="2104225" cy="2066284"/>
                            <a:chOff x="2399659" y="89015"/>
                            <a:chExt cx="2104225" cy="2066284"/>
                          </a:xfrm>
                        </wpg:grpSpPr>
                        <wps:wsp>
                          <wps:cNvPr id="235558841" name="Freeform 38"/>
                          <wps:cNvSpPr/>
                          <wps:spPr>
                            <a:xfrm>
                              <a:off x="2399659" y="8901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69">
                                <a:alphaModFix amt="60000"/>
                              </a:blip>
                              <a:stretch>
                                <a:fillRect/>
                              </a:stretch>
                            </a:blipFill>
                          </wps:spPr>
                          <wps:bodyPr/>
                        </wps:wsp>
                        <wpg:grpSp>
                          <wpg:cNvPr id="2086954705" name="Group 39"/>
                          <wpg:cNvGrpSpPr/>
                          <wpg:grpSpPr>
                            <a:xfrm rot="5400000">
                              <a:off x="3399079" y="826436"/>
                              <a:ext cx="1574804" cy="591443"/>
                              <a:chOff x="3373839" y="823100"/>
                              <a:chExt cx="891460" cy="334802"/>
                            </a:xfrm>
                          </wpg:grpSpPr>
                          <wps:wsp>
                            <wps:cNvPr id="1825298909" name="Freeform 40"/>
                            <wps:cNvSpPr/>
                            <wps:spPr>
                              <a:xfrm>
                                <a:off x="3373839" y="851675"/>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8DCBD6"/>
                              </a:solidFill>
                            </wps:spPr>
                            <wps:bodyPr/>
                          </wps:wsp>
                          <wps:wsp>
                            <wps:cNvPr id="322879235" name="TextBox 41"/>
                            <wps:cNvSpPr txBox="1"/>
                            <wps:spPr>
                              <a:xfrm>
                                <a:off x="3500839" y="823100"/>
                                <a:ext cx="637460" cy="334802"/>
                              </a:xfrm>
                              <a:prstGeom prst="rect">
                                <a:avLst/>
                              </a:prstGeom>
                            </wps:spPr>
                            <wps:bodyPr lIns="47625" tIns="47625" rIns="47625" bIns="47625" rtlCol="0" anchor="ctr"/>
                          </wps:wsp>
                        </wpg:grpSp>
                        <wpg:grpSp>
                          <wpg:cNvPr id="550582558" name="Group 42"/>
                          <wpg:cNvGrpSpPr/>
                          <wpg:grpSpPr>
                            <a:xfrm>
                              <a:off x="2510687" y="198750"/>
                              <a:ext cx="1846814" cy="1846814"/>
                              <a:chOff x="2510687" y="198750"/>
                              <a:chExt cx="812800" cy="812800"/>
                            </a:xfrm>
                          </wpg:grpSpPr>
                          <wps:wsp>
                            <wps:cNvPr id="526033552" name="Freeform 43"/>
                            <wps:cNvSpPr/>
                            <wps:spPr>
                              <a:xfrm>
                                <a:off x="2510687" y="19875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87889011" name="TextBox 44"/>
                            <wps:cNvSpPr txBox="1"/>
                            <wps:spPr>
                              <a:xfrm>
                                <a:off x="2586887" y="246375"/>
                                <a:ext cx="660400" cy="688975"/>
                              </a:xfrm>
                              <a:prstGeom prst="rect">
                                <a:avLst/>
                              </a:prstGeom>
                            </wps:spPr>
                            <wps:bodyPr lIns="42750" tIns="42750" rIns="42750" bIns="42750" rtlCol="0" anchor="ctr"/>
                          </wps:wsp>
                        </wpg:grpSp>
                        <wps:wsp>
                          <wps:cNvPr id="1092904503" name="Freeform 45"/>
                          <wps:cNvSpPr/>
                          <wps:spPr>
                            <a:xfrm rot="5400000">
                              <a:off x="3787661" y="906891"/>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72">
                                <a:extLst>
                                  <a:ext uri="{96DAC541-7B7A-43D3-8B79-37D633B846F1}">
                                    <asvg:svgBlip xmlns:asvg="http://schemas.microsoft.com/office/drawing/2016/SVG/main" r:embed="rId173"/>
                                  </a:ext>
                                </a:extLst>
                              </a:blip>
                              <a:stretch>
                                <a:fillRect/>
                              </a:stretch>
                            </a:blipFill>
                          </wps:spPr>
                          <wps:bodyPr/>
                        </wps:wsp>
                        <wps:wsp>
                          <wps:cNvPr id="2032101922" name="TextBox 46"/>
                          <wps:cNvSpPr txBox="1"/>
                          <wps:spPr>
                            <a:xfrm>
                              <a:off x="3964216" y="1019185"/>
                              <a:ext cx="539668" cy="312342"/>
                            </a:xfrm>
                            <a:prstGeom prst="rect">
                              <a:avLst/>
                            </a:prstGeom>
                          </wps:spPr>
                          <wps:txbx>
                            <w:txbxContent>
                              <w:p w14:paraId="7FCB1C2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wps:txbx>
                          <wps:bodyPr lIns="0" tIns="0" rIns="0" bIns="0" rtlCol="0" anchor="t">
                            <a:spAutoFit/>
                          </wps:bodyPr>
                        </wps:wsp>
                        <wps:wsp>
                          <wps:cNvPr id="1943875042" name="TextBox 47"/>
                          <wps:cNvSpPr txBox="1"/>
                          <wps:spPr>
                            <a:xfrm>
                              <a:off x="2570144" y="762221"/>
                              <a:ext cx="1472075" cy="724487"/>
                            </a:xfrm>
                            <a:prstGeom prst="rect">
                              <a:avLst/>
                            </a:prstGeom>
                          </wps:spPr>
                          <wps:txbx>
                            <w:txbxContent>
                              <w:p w14:paraId="76B09D83" w14:textId="1469A991"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الموضوعات</w:t>
                                </w:r>
                              </w:p>
                            </w:txbxContent>
                          </wps:txbx>
                          <wps:bodyPr wrap="square" lIns="0" tIns="0" rIns="0" bIns="0" rtlCol="0" anchor="t">
                            <a:spAutoFit/>
                          </wps:bodyPr>
                        </wps:wsp>
                      </wpg:grpSp>
                      <wpg:grpSp>
                        <wpg:cNvPr id="1218697884" name="مجموعة 1218697884">
                          <a:extLst>
                            <a:ext uri="{FF2B5EF4-FFF2-40B4-BE49-F238E27FC236}">
                              <a16:creationId xmlns:a16="http://schemas.microsoft.com/office/drawing/2014/main" id="{133BB249-35D1-ED7E-5F15-5B7FAC248D9F}"/>
                            </a:ext>
                          </a:extLst>
                        </wpg:cNvPr>
                        <wpg:cNvGrpSpPr/>
                        <wpg:grpSpPr>
                          <a:xfrm rot="16200000">
                            <a:off x="42611" y="-42612"/>
                            <a:ext cx="2068869" cy="2154089"/>
                            <a:chOff x="42579" y="-42579"/>
                            <a:chExt cx="2068869" cy="2154089"/>
                          </a:xfrm>
                        </wpg:grpSpPr>
                        <wps:wsp>
                          <wps:cNvPr id="1129247311" name="Freeform 57"/>
                          <wps:cNvSpPr/>
                          <wps:spPr>
                            <a:xfrm>
                              <a:off x="42579" y="-42579"/>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69">
                                <a:alphaModFix amt="60000"/>
                              </a:blip>
                              <a:stretch>
                                <a:fillRect/>
                              </a:stretch>
                            </a:blipFill>
                          </wps:spPr>
                          <wps:bodyPr/>
                        </wps:wsp>
                        <wpg:grpSp>
                          <wpg:cNvPr id="1628747546" name="Group 58"/>
                          <wpg:cNvGrpSpPr/>
                          <wpg:grpSpPr>
                            <a:xfrm rot="-10800000">
                              <a:off x="289612" y="1448417"/>
                              <a:ext cx="1574804" cy="591443"/>
                              <a:chOff x="289612" y="1419842"/>
                              <a:chExt cx="891460" cy="334802"/>
                            </a:xfrm>
                          </wpg:grpSpPr>
                          <wps:wsp>
                            <wps:cNvPr id="484256238" name="Freeform 59"/>
                            <wps:cNvSpPr/>
                            <wps:spPr>
                              <a:xfrm>
                                <a:off x="289612" y="1448417"/>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C888AD"/>
                              </a:solidFill>
                            </wps:spPr>
                            <wps:bodyPr/>
                          </wps:wsp>
                          <wps:wsp>
                            <wps:cNvPr id="1602817043" name="TextBox 60"/>
                            <wps:cNvSpPr txBox="1"/>
                            <wps:spPr>
                              <a:xfrm>
                                <a:off x="416612" y="1419842"/>
                                <a:ext cx="637460" cy="334802"/>
                              </a:xfrm>
                              <a:prstGeom prst="rect">
                                <a:avLst/>
                              </a:prstGeom>
                            </wps:spPr>
                            <wps:bodyPr lIns="47625" tIns="47625" rIns="47625" bIns="47625" rtlCol="0" anchor="ctr"/>
                          </wps:wsp>
                        </wpg:grpSp>
                        <wpg:grpSp>
                          <wpg:cNvPr id="835658356" name="Group 61"/>
                          <wpg:cNvGrpSpPr/>
                          <wpg:grpSpPr>
                            <a:xfrm>
                              <a:off x="153607" y="67156"/>
                              <a:ext cx="1846814" cy="1846814"/>
                              <a:chOff x="153607" y="67156"/>
                              <a:chExt cx="812800" cy="812800"/>
                            </a:xfrm>
                          </wpg:grpSpPr>
                          <wps:wsp>
                            <wps:cNvPr id="1178615465" name="Freeform 62"/>
                            <wps:cNvSpPr/>
                            <wps:spPr>
                              <a:xfrm>
                                <a:off x="153607" y="67156"/>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0645591" name="TextBox 63"/>
                            <wps:cNvSpPr txBox="1"/>
                            <wps:spPr>
                              <a:xfrm>
                                <a:off x="229807" y="114781"/>
                                <a:ext cx="660400" cy="688975"/>
                              </a:xfrm>
                              <a:prstGeom prst="rect">
                                <a:avLst/>
                              </a:prstGeom>
                            </wps:spPr>
                            <wps:bodyPr lIns="42750" tIns="42750" rIns="42750" bIns="42750" rtlCol="0" anchor="ctr"/>
                          </wps:wsp>
                        </wpg:grpSp>
                        <wps:wsp>
                          <wps:cNvPr id="758021392" name="Freeform 64"/>
                          <wps:cNvSpPr/>
                          <wps:spPr>
                            <a:xfrm rot="-10800000">
                              <a:off x="648218" y="1558849"/>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4">
                                <a:extLst>
                                  <a:ext uri="{96DAC541-7B7A-43D3-8B79-37D633B846F1}">
                                    <asvg:svgBlip xmlns:asvg="http://schemas.microsoft.com/office/drawing/2016/SVG/main" r:embed="rId175"/>
                                  </a:ext>
                                </a:extLst>
                              </a:blip>
                              <a:stretch>
                                <a:fillRect/>
                              </a:stretch>
                            </a:blipFill>
                          </wps:spPr>
                          <wps:bodyPr/>
                        </wps:wsp>
                        <wps:wsp>
                          <wps:cNvPr id="1252680143" name="TextBox 65"/>
                          <wps:cNvSpPr txBox="1"/>
                          <wps:spPr>
                            <a:xfrm rot="5400000">
                              <a:off x="706090" y="1630522"/>
                              <a:ext cx="649635" cy="312342"/>
                            </a:xfrm>
                            <a:prstGeom prst="rect">
                              <a:avLst/>
                            </a:prstGeom>
                          </wps:spPr>
                          <wps:txbx>
                            <w:txbxContent>
                              <w:p w14:paraId="05AB1DA2"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wps:txbx>
                          <wps:bodyPr lIns="0" tIns="0" rIns="0" bIns="0" rtlCol="0" anchor="t">
                            <a:spAutoFit/>
                          </wps:bodyPr>
                        </wps:wsp>
                        <wps:wsp>
                          <wps:cNvPr id="1011342365" name="TextBox 66"/>
                          <wps:cNvSpPr txBox="1"/>
                          <wps:spPr>
                            <a:xfrm rot="5400000">
                              <a:off x="399861" y="491117"/>
                              <a:ext cx="1190227" cy="724487"/>
                            </a:xfrm>
                            <a:prstGeom prst="rect">
                              <a:avLst/>
                            </a:prstGeom>
                          </wps:spPr>
                          <wps:txbx>
                            <w:txbxContent>
                              <w:p w14:paraId="5DEB9042" w14:textId="5D936133"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التصنيف النصي</w:t>
                                </w:r>
                              </w:p>
                            </w:txbxContent>
                          </wps:txbx>
                          <wps:bodyPr wrap="square" lIns="0" tIns="0" rIns="0" bIns="0" rtlCol="0" anchor="t">
                            <a:spAutoFit/>
                          </wps:bodyPr>
                        </wps:wsp>
                      </wpg:grpSp>
                      <wpg:grpSp>
                        <wpg:cNvPr id="100909941" name="مجموعة 100909941">
                          <a:extLst>
                            <a:ext uri="{FF2B5EF4-FFF2-40B4-BE49-F238E27FC236}">
                              <a16:creationId xmlns:a16="http://schemas.microsoft.com/office/drawing/2014/main" id="{20330C86-0CF5-967C-CCCA-2F6C05AAF643}"/>
                            </a:ext>
                          </a:extLst>
                        </wpg:cNvPr>
                        <wpg:cNvGrpSpPr/>
                        <wpg:grpSpPr>
                          <a:xfrm rot="16200000">
                            <a:off x="3611497" y="1864862"/>
                            <a:ext cx="2068869" cy="2153097"/>
                            <a:chOff x="3611960" y="1864395"/>
                            <a:chExt cx="2068869" cy="2153097"/>
                          </a:xfrm>
                        </wpg:grpSpPr>
                        <wps:wsp>
                          <wps:cNvPr id="2113320779" name="Freeform 48"/>
                          <wps:cNvSpPr/>
                          <wps:spPr>
                            <a:xfrm>
                              <a:off x="3611960" y="186439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69">
                                <a:alphaModFix amt="60000"/>
                              </a:blip>
                              <a:stretch>
                                <a:fillRect/>
                              </a:stretch>
                            </a:blipFill>
                          </wps:spPr>
                          <wps:bodyPr/>
                        </wps:wsp>
                        <wpg:grpSp>
                          <wpg:cNvPr id="1159868600" name="Group 49"/>
                          <wpg:cNvGrpSpPr/>
                          <wpg:grpSpPr>
                            <a:xfrm rot="-10800000">
                              <a:off x="3858994" y="3355391"/>
                              <a:ext cx="1574804" cy="591443"/>
                              <a:chOff x="3858994" y="3326816"/>
                              <a:chExt cx="891460" cy="334802"/>
                            </a:xfrm>
                          </wpg:grpSpPr>
                          <wps:wsp>
                            <wps:cNvPr id="669001194" name="Freeform 50"/>
                            <wps:cNvSpPr/>
                            <wps:spPr>
                              <a:xfrm>
                                <a:off x="3858994" y="335539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A4CB80"/>
                              </a:solidFill>
                            </wps:spPr>
                            <wps:bodyPr/>
                          </wps:wsp>
                          <wps:wsp>
                            <wps:cNvPr id="1790545956" name="TextBox 51"/>
                            <wps:cNvSpPr txBox="1"/>
                            <wps:spPr>
                              <a:xfrm>
                                <a:off x="3985994" y="3326816"/>
                                <a:ext cx="637460" cy="334802"/>
                              </a:xfrm>
                              <a:prstGeom prst="rect">
                                <a:avLst/>
                              </a:prstGeom>
                            </wps:spPr>
                            <wps:bodyPr lIns="47625" tIns="47625" rIns="47625" bIns="47625" rtlCol="0" anchor="ctr"/>
                          </wps:wsp>
                        </wpg:grpSp>
                        <wpg:grpSp>
                          <wpg:cNvPr id="50133882" name="Group 52"/>
                          <wpg:cNvGrpSpPr/>
                          <wpg:grpSpPr>
                            <a:xfrm>
                              <a:off x="3722989" y="1974130"/>
                              <a:ext cx="1846814" cy="1846814"/>
                              <a:chOff x="3722989" y="1974130"/>
                              <a:chExt cx="812800" cy="812800"/>
                            </a:xfrm>
                          </wpg:grpSpPr>
                          <wps:wsp>
                            <wps:cNvPr id="1876780357" name="Freeform 53"/>
                            <wps:cNvSpPr/>
                            <wps:spPr>
                              <a:xfrm>
                                <a:off x="3722989" y="197413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495725437" name="TextBox 54"/>
                            <wps:cNvSpPr txBox="1"/>
                            <wps:spPr>
                              <a:xfrm>
                                <a:off x="3799189" y="2021755"/>
                                <a:ext cx="660400" cy="688975"/>
                              </a:xfrm>
                              <a:prstGeom prst="rect">
                                <a:avLst/>
                              </a:prstGeom>
                            </wps:spPr>
                            <wps:bodyPr lIns="42750" tIns="42750" rIns="42750" bIns="42750" rtlCol="0" anchor="ctr"/>
                          </wps:wsp>
                        </wpg:grpSp>
                        <wps:wsp>
                          <wps:cNvPr id="430969065" name="Freeform 55"/>
                          <wps:cNvSpPr/>
                          <wps:spPr>
                            <a:xfrm rot="-10800000">
                              <a:off x="4217599" y="3465823"/>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6">
                                <a:extLst>
                                  <a:ext uri="{96DAC541-7B7A-43D3-8B79-37D633B846F1}">
                                    <asvg:svgBlip xmlns:asvg="http://schemas.microsoft.com/office/drawing/2016/SVG/main" r:embed="rId177"/>
                                  </a:ext>
                                </a:extLst>
                              </a:blip>
                              <a:stretch>
                                <a:fillRect/>
                              </a:stretch>
                            </a:blipFill>
                          </wps:spPr>
                          <wps:bodyPr/>
                        </wps:wsp>
                        <wps:wsp>
                          <wps:cNvPr id="924750328" name="TextBox 56"/>
                          <wps:cNvSpPr txBox="1"/>
                          <wps:spPr>
                            <a:xfrm rot="5400000">
                              <a:off x="4278116" y="3536966"/>
                              <a:ext cx="648711" cy="312342"/>
                            </a:xfrm>
                            <a:prstGeom prst="rect">
                              <a:avLst/>
                            </a:prstGeom>
                          </wps:spPr>
                          <wps:txbx>
                            <w:txbxContent>
                              <w:p w14:paraId="6AB8117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wps:txbx>
                          <wps:bodyPr lIns="0" tIns="0" rIns="0" bIns="0" rtlCol="0" anchor="t">
                            <a:spAutoFit/>
                          </wps:bodyPr>
                        </wps:wsp>
                        <wps:wsp>
                          <wps:cNvPr id="727231440" name="TextBox 67"/>
                          <wps:cNvSpPr txBox="1"/>
                          <wps:spPr>
                            <a:xfrm rot="5400000">
                              <a:off x="4089540" y="2399287"/>
                              <a:ext cx="1104287" cy="724487"/>
                            </a:xfrm>
                            <a:prstGeom prst="rect">
                              <a:avLst/>
                            </a:prstGeom>
                          </wps:spPr>
                          <wps:txbx>
                            <w:txbxContent>
                              <w:p w14:paraId="7110BA1E" w14:textId="2B8DC2A4"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التلخيص التلقائي</w:t>
                                </w:r>
                              </w:p>
                            </w:txbxContent>
                          </wps:txbx>
                          <wps:bodyPr wrap="square" lIns="0" tIns="0" rIns="0" bIns="0" rtlCol="0" anchor="t">
                            <a:spAutoFit/>
                          </wps:bodyPr>
                        </wps:wsp>
                      </wpg:grpSp>
                      <wpg:grpSp>
                        <wpg:cNvPr id="325987850" name="مجموعة 325987850">
                          <a:extLst>
                            <a:ext uri="{FF2B5EF4-FFF2-40B4-BE49-F238E27FC236}">
                              <a16:creationId xmlns:a16="http://schemas.microsoft.com/office/drawing/2014/main" id="{0D69E43C-3ECD-0F4D-C17C-6DEFE2016471}"/>
                            </a:ext>
                          </a:extLst>
                        </wpg:cNvPr>
                        <wpg:cNvGrpSpPr/>
                        <wpg:grpSpPr>
                          <a:xfrm flipH="1">
                            <a:off x="1118423" y="1929472"/>
                            <a:ext cx="2089897" cy="2066284"/>
                            <a:chOff x="1118843" y="1929472"/>
                            <a:chExt cx="2089897" cy="2066284"/>
                          </a:xfrm>
                        </wpg:grpSpPr>
                        <wps:wsp>
                          <wps:cNvPr id="850446768" name="Freeform 68"/>
                          <wps:cNvSpPr/>
                          <wps:spPr>
                            <a:xfrm>
                              <a:off x="1139871" y="1929472"/>
                              <a:ext cx="2068869" cy="2066284"/>
                            </a:xfrm>
                            <a:custGeom>
                              <a:avLst/>
                              <a:gdLst/>
                              <a:ahLst/>
                              <a:cxnLst/>
                              <a:rect l="l" t="t" r="r" b="b"/>
                              <a:pathLst>
                                <a:path w="2206794" h="2204036">
                                  <a:moveTo>
                                    <a:pt x="0" y="0"/>
                                  </a:moveTo>
                                  <a:lnTo>
                                    <a:pt x="2206795" y="0"/>
                                  </a:lnTo>
                                  <a:lnTo>
                                    <a:pt x="2206795" y="2204035"/>
                                  </a:lnTo>
                                  <a:lnTo>
                                    <a:pt x="0" y="2204035"/>
                                  </a:lnTo>
                                  <a:lnTo>
                                    <a:pt x="0" y="0"/>
                                  </a:lnTo>
                                  <a:close/>
                                </a:path>
                              </a:pathLst>
                            </a:custGeom>
                            <a:blipFill>
                              <a:blip r:embed="rId169">
                                <a:alphaModFix amt="60000"/>
                              </a:blip>
                              <a:stretch>
                                <a:fillRect/>
                              </a:stretch>
                            </a:blipFill>
                          </wps:spPr>
                          <wps:bodyPr/>
                        </wps:wsp>
                        <wpg:grpSp>
                          <wpg:cNvPr id="754544506" name="Group 69"/>
                          <wpg:cNvGrpSpPr/>
                          <wpg:grpSpPr>
                            <a:xfrm rot="-5400000">
                              <a:off x="631016" y="2666893"/>
                              <a:ext cx="1574804" cy="591443"/>
                              <a:chOff x="656256" y="2663557"/>
                              <a:chExt cx="891460" cy="334802"/>
                            </a:xfrm>
                          </wpg:grpSpPr>
                          <wps:wsp>
                            <wps:cNvPr id="1007243651" name="Freeform 70"/>
                            <wps:cNvSpPr/>
                            <wps:spPr>
                              <a:xfrm>
                                <a:off x="656256" y="2692132"/>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DDBB64"/>
                              </a:solidFill>
                            </wps:spPr>
                            <wps:bodyPr/>
                          </wps:wsp>
                          <wps:wsp>
                            <wps:cNvPr id="713640449" name="TextBox 71"/>
                            <wps:cNvSpPr txBox="1"/>
                            <wps:spPr>
                              <a:xfrm>
                                <a:off x="783256" y="2663557"/>
                                <a:ext cx="637460" cy="334802"/>
                              </a:xfrm>
                              <a:prstGeom prst="rect">
                                <a:avLst/>
                              </a:prstGeom>
                            </wps:spPr>
                            <wps:bodyPr lIns="47625" tIns="47625" rIns="47625" bIns="47625" rtlCol="0" anchor="ctr"/>
                          </wps:wsp>
                        </wpg:grpSp>
                        <wpg:grpSp>
                          <wpg:cNvPr id="2082719950" name="Group 72"/>
                          <wpg:cNvGrpSpPr/>
                          <wpg:grpSpPr>
                            <a:xfrm>
                              <a:off x="1250900" y="2039207"/>
                              <a:ext cx="1846814" cy="1846814"/>
                              <a:chOff x="1250900" y="2039207"/>
                              <a:chExt cx="812800" cy="812800"/>
                            </a:xfrm>
                          </wpg:grpSpPr>
                          <wps:wsp>
                            <wps:cNvPr id="1264977939" name="Freeform 73"/>
                            <wps:cNvSpPr/>
                            <wps:spPr>
                              <a:xfrm>
                                <a:off x="1250900" y="2039207"/>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86077650" name="TextBox 74"/>
                            <wps:cNvSpPr txBox="1"/>
                            <wps:spPr>
                              <a:xfrm>
                                <a:off x="1327100" y="2086832"/>
                                <a:ext cx="660400" cy="688975"/>
                              </a:xfrm>
                              <a:prstGeom prst="rect">
                                <a:avLst/>
                              </a:prstGeom>
                            </wps:spPr>
                            <wps:bodyPr lIns="42750" tIns="42750" rIns="42750" bIns="42750" rtlCol="0" anchor="ctr"/>
                          </wps:wsp>
                        </wpg:grpSp>
                        <wps:wsp>
                          <wps:cNvPr id="1972978946" name="Freeform 75"/>
                          <wps:cNvSpPr/>
                          <wps:spPr>
                            <a:xfrm rot="-5400000">
                              <a:off x="959645" y="2747348"/>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78">
                                <a:extLst>
                                  <a:ext uri="{96DAC541-7B7A-43D3-8B79-37D633B846F1}">
                                    <asvg:svgBlip xmlns:asvg="http://schemas.microsoft.com/office/drawing/2016/SVG/main" r:embed="rId179"/>
                                  </a:ext>
                                </a:extLst>
                              </a:blip>
                              <a:stretch>
                                <a:fillRect/>
                              </a:stretch>
                            </a:blipFill>
                          </wps:spPr>
                          <wps:bodyPr/>
                        </wps:wsp>
                        <wps:wsp>
                          <wps:cNvPr id="766568994" name="TextBox 76"/>
                          <wps:cNvSpPr txBox="1"/>
                          <wps:spPr>
                            <a:xfrm>
                              <a:off x="1118843" y="2857533"/>
                              <a:ext cx="539668" cy="312342"/>
                            </a:xfrm>
                            <a:prstGeom prst="rect">
                              <a:avLst/>
                            </a:prstGeom>
                          </wps:spPr>
                          <wps:txbx>
                            <w:txbxContent>
                              <w:p w14:paraId="6D38B585"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wps:txbx>
                          <wps:bodyPr lIns="0" tIns="0" rIns="0" bIns="0" rtlCol="0" anchor="t">
                            <a:spAutoFit/>
                          </wps:bodyPr>
                        </wps:wsp>
                        <wps:wsp>
                          <wps:cNvPr id="1026635820" name="TextBox 77"/>
                          <wps:cNvSpPr txBox="1"/>
                          <wps:spPr>
                            <a:xfrm>
                              <a:off x="1643606" y="2416772"/>
                              <a:ext cx="1343626" cy="1086730"/>
                            </a:xfrm>
                            <a:prstGeom prst="rect">
                              <a:avLst/>
                            </a:prstGeom>
                          </wps:spPr>
                          <wps:txbx>
                            <w:txbxContent>
                              <w:p w14:paraId="01114FD5" w14:textId="1CDB1DDA"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الكيانات المسمّاة</w:t>
                                </w:r>
                              </w:p>
                            </w:txbxContent>
                          </wps:txbx>
                          <wps:bodyPr wrap="square" lIns="0" tIns="0" rIns="0" bIns="0" rtlCol="0" anchor="t">
                            <a:spAutoFit/>
                          </wps:bodyPr>
                        </wps:wsp>
                      </wpg:grpSp>
                    </wpg:wgp>
                  </a:graphicData>
                </a:graphic>
              </wp:inline>
            </w:drawing>
          </mc:Choice>
          <mc:Fallback>
            <w:pict>
              <v:group w14:anchorId="139E8D80" id="مجموعة 82" o:spid="_x0000_s1479" style="width:373.6pt;height:216.2pt;mso-position-horizontal-relative:char;mso-position-vertical-relative:line" coordorigin="" coordsize="69047,39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">
                <v:group id="مجموعة 614301008" o:spid="_x0000_s1480" style="position:absolute;left:46631;top:915;width:22416;height:20663" coordorigin="46631,915" coordsize="2241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">
                  <v:shape id="Freeform 23" o:spid="_x0000_s1481" style="position:absolute;left:46631;top:915;width:20688;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" path="m,l2206794,r,2204035l,2204035,,xe" stroked="f">
                    <v:fill r:id="rId180" o:title="" opacity="39322f" recolor="t" rotate="t" type="frame"/>
                    <v:path arrowok="t"/>
                  </v:shape>
                  <v:group id="Group 24" o:spid="_x0000_s1482" style="position:absolute;left:57264;top:8116;width:15748;height:6291;rotation:90" coordorigin="57031,8568" coordsize="8914,3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">
                    <v:shape id="Freeform 25" o:spid="_x0000_s1483" style="position:absolute;left:57031;top:9068;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" path="m203200,l688260,,891460,306227,,306227,203200,xe" fillcolor="#e6a280" stroked="f">
                      <v:path arrowok="t"/>
                    </v:shape>
                    <v:shape id="TextBox 26" o:spid="_x0000_s1484" type="#_x0000_t202" style="position:absolute;left:58470;top:856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" filled="f" stroked="f">
                      <v:textbox inset="3.75pt,3.75pt,3.75pt,3.75pt"/>
                    </v:shape>
                  </v:group>
                  <v:group id="Group 27" o:spid="_x0000_s1485" style="position:absolute;left:47741;top:2013;width:18468;height:18468" coordorigin="47741,201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">
                    <v:shape id="Freeform 28" o:spid="_x0000_s1486" style="position:absolute;left:47741;top:201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" path="m406400,c181951,,,181951,,406400,,630849,181951,812800,406400,812800v224449,,406400,-181951,406400,-406400c812800,181951,630849,,406400,xe" stroked="f">
                      <v:path arrowok="t"/>
                    </v:shape>
                    <v:shape id="TextBox 29" o:spid="_x0000_s1487" type="#_x0000_t202" style="position:absolute;left:48503;top:248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" filled="f" stroked="f">
                      <v:textbox inset="1.1875mm,1.1875mm,1.1875mm,1.1875mm"/>
                    </v:shape>
                  </v:group>
                  <v:shape id="Freeform 30" o:spid="_x0000_s1488" style="position:absolute;left:61329;top:9311;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" path="m,l914764,r,459234l,459234,,xe" stroked="f">
                    <v:fill r:id="rId181" o:title="" recolor="t" rotate="t" type="frame"/>
                    <v:path arrowok="t"/>
                  </v:shape>
                  <v:shape id="TextBox 34" o:spid="_x0000_s1489" type="#_x0000_t202" style="position:absolute;left:62551;top:10362;width:6496;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" filled="f" stroked="f">
                    <v:textbox style="mso-fit-shape-to-text:t" inset="0,0,0,0">
                      <w:txbxContent>
                        <w:p w14:paraId="4C68B568"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v:textbox>
                  </v:shape>
                  <v:shape id="TextBox 37" o:spid="_x0000_s1490" type="#_x0000_t202" style="position:absolute;left:49471;top:8622;width:14352;height:7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" filled="f" stroked="f">
                    <v:textbox inset="0,0,0,0">
                      <w:txbxContent>
                        <w:p w14:paraId="03349C2A" w14:textId="6ED4E965"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تحليل المشاعر</w:t>
                          </w:r>
                        </w:p>
                      </w:txbxContent>
                    </v:textbox>
                  </v:shape>
                </v:group>
                <v:group id="مجموعة 321181930" o:spid="_x0000_s1491" style="position:absolute;left:23996;top:890;width:21042;height:20662" coordorigin="23996,890" coordsize="21042,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">
                  <v:shape id="Freeform 38" o:spid="_x0000_s1492" style="position:absolute;left:23996;top:890;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" path="m,l2206794,r,2204035l,2204035,,xe" stroked="f">
                    <v:fill r:id="rId180" o:title="" opacity="39322f" recolor="t" rotate="t" type="frame"/>
                    <v:path arrowok="t"/>
                  </v:shape>
                  <v:group id="Group 39" o:spid="_x0000_s1493" style="position:absolute;left:33991;top:8263;width:15748;height:5915;rotation:90" coordorigin="33738,8231"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">
                    <v:shape id="Freeform 40" o:spid="_x0000_s1494" style="position:absolute;left:33738;top:8516;width:8914;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" path="m203200,l688260,,891460,306227,,306227,203200,xe" fillcolor="#8dcbd6" stroked="f">
                      <v:path arrowok="t"/>
                    </v:shape>
                    <v:shape id="TextBox 41" o:spid="_x0000_s1495" type="#_x0000_t202" style="position:absolute;left:35008;top:8231;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" filled="f" stroked="f">
                      <v:textbox inset="3.75pt,3.75pt,3.75pt,3.75pt"/>
                    </v:shape>
                  </v:group>
                  <v:group id="_x0000_s1496" style="position:absolute;left:25106;top:1987;width:18469;height:18468" coordorigin="25106,198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">
                    <v:shape id="Freeform 43" o:spid="_x0000_s1497" style="position:absolute;left:25106;top:198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" path="m406400,c181951,,,181951,,406400,,630849,181951,812800,406400,812800v224449,,406400,-181951,406400,-406400c812800,181951,630849,,406400,xe" stroked="f">
                      <v:path arrowok="t"/>
                    </v:shape>
                    <v:shape id="TextBox 44" o:spid="_x0000_s1498" type="#_x0000_t202" style="position:absolute;left:25868;top:246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" filled="f" stroked="f">
                      <v:textbox inset="1.1875mm,1.1875mm,1.1875mm,1.1875mm"/>
                    </v:shape>
                  </v:group>
                  <v:shape id="Freeform 45" o:spid="_x0000_s1499" style="position:absolute;left:37876;top:9068;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" path="m,l914764,r,459233l,459233,,xe" stroked="f">
                    <v:fill r:id="rId182" o:title="" recolor="t" rotate="t" type="frame"/>
                    <v:path arrowok="t"/>
                  </v:shape>
                  <v:shape id="TextBox 46" o:spid="_x0000_s1500" type="#_x0000_t202" style="position:absolute;left:39642;top:10191;width:5396;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" filled="f" stroked="f">
                    <v:textbox style="mso-fit-shape-to-text:t" inset="0,0,0,0">
                      <w:txbxContent>
                        <w:p w14:paraId="7FCB1C2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v:textbox>
                  </v:shape>
                  <v:shape id="TextBox 47" o:spid="_x0000_s1501" type="#_x0000_t202" style="position:absolute;left:25701;top:7622;width:14721;height: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" filled="f" stroked="f">
                    <v:textbox style="mso-fit-shape-to-text:t" inset="0,0,0,0">
                      <w:txbxContent>
                        <w:p w14:paraId="76B09D83" w14:textId="1469A991"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الموضوعات</w:t>
                          </w:r>
                        </w:p>
                      </w:txbxContent>
                    </v:textbox>
                  </v:shape>
                </v:group>
                <v:group id="مجموعة 1218697884" o:spid="_x0000_s1502" style="position:absolute;left:426;top:-426;width:20688;height:21540;rotation:-90" coordorigin="425,-425" coordsize="20688,2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">
                  <v:shape id="Freeform 57" o:spid="_x0000_s1503" style="position:absolute;left:425;top:-425;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" path="m,l2206794,r,2204035l,2204035,,xe" stroked="f">
                    <v:fill r:id="rId180" o:title="" opacity="39322f" recolor="t" rotate="t" type="frame"/>
                    <v:path arrowok="t"/>
                  </v:shape>
                  <v:group id="Group 58" o:spid="_x0000_s1504" style="position:absolute;left:2896;top:14484;width:15748;height:5914;rotation:180" coordorigin="2896,1419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">
                    <v:shape id="Freeform 59" o:spid="_x0000_s1505" style="position:absolute;left:2896;top:14484;width:8914;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" path="m203200,l688260,,891460,306227,,306227,203200,xe" fillcolor="#c888ad" stroked="f">
                      <v:path arrowok="t"/>
                    </v:shape>
                    <v:shape id="TextBox 60" o:spid="_x0000_s1506" type="#_x0000_t202" style="position:absolute;left:4166;top:1419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" filled="f" stroked="f">
                      <v:textbox inset="3.75pt,3.75pt,3.75pt,3.75pt"/>
                    </v:shape>
                  </v:group>
                  <v:group id="Group 61" o:spid="_x0000_s1507" style="position:absolute;left:1536;top:671;width:18468;height:18468" coordorigin="1536,67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">
                    <v:shape id="Freeform 62" o:spid="_x0000_s1508" style="position:absolute;left:1536;top:67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" path="m406400,c181951,,,181951,,406400,,630849,181951,812800,406400,812800v224449,,406400,-181951,406400,-406400c812800,181951,630849,,406400,xe" stroked="f">
                      <v:path arrowok="t"/>
                    </v:shape>
                    <v:shape id="TextBox 63" o:spid="_x0000_s1509" type="#_x0000_t202" style="position:absolute;left:2298;top:114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" filled="f" stroked="f">
                      <v:textbox inset="1.1875mm,1.1875mm,1.1875mm,1.1875mm"/>
                    </v:shape>
                  </v:group>
                  <v:shape id="Freeform 64" o:spid="_x0000_s1510" style="position:absolute;left:6482;top:1558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" path="m,l914764,r,459234l,459234,,xe" stroked="f">
                    <v:fill r:id="rId183" o:title="" recolor="t" rotate="t" type="frame"/>
                    <v:path arrowok="t"/>
                  </v:shape>
                  <v:shape id="_x0000_s1511" type="#_x0000_t202" style="position:absolute;left:7060;top:16305;width:649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" filled="f" stroked="f">
                    <v:textbox style="mso-fit-shape-to-text:t" inset="0,0,0,0">
                      <w:txbxContent>
                        <w:p w14:paraId="05AB1DA2"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v:textbox>
                  </v:shape>
                  <v:shape id="TextBox 66" o:spid="_x0000_s1512" type="#_x0000_t202" style="position:absolute;left:3999;top:4910;width:11902;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" filled="f" stroked="f">
                    <v:textbox style="mso-fit-shape-to-text:t" inset="0,0,0,0">
                      <w:txbxContent>
                        <w:p w14:paraId="5DEB9042" w14:textId="5D936133"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التصنيف النصي</w:t>
                          </w:r>
                        </w:p>
                      </w:txbxContent>
                    </v:textbox>
                  </v:shape>
                </v:group>
                <v:group id="مجموعة 100909941" o:spid="_x0000_s1513" style="position:absolute;left:36114;top:18648;width:20689;height:21531;rotation:-90" coordorigin="36119,18643" coordsize="20688,2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">
                  <v:shape id="Freeform 48" o:spid="_x0000_s1514" style="position:absolute;left:36119;top:18643;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" path="m,l2206794,r,2204035l,2204035,,xe" stroked="f">
                    <v:fill r:id="rId180" o:title="" opacity="39322f" recolor="t" rotate="t" type="frame"/>
                    <v:path arrowok="t"/>
                  </v:shape>
                  <v:group id="Group 49" o:spid="_x0000_s1515" style="position:absolute;left:38589;top:33553;width:15748;height:5915;rotation:180" coordorigin="38589,3326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">
                    <v:shape id="Freeform 50" o:spid="_x0000_s1516" style="position:absolute;left:38589;top:33553;width:8915;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" path="m203200,l688260,,891460,306227,,306227,203200,xe" fillcolor="#a4cb80" stroked="f">
                      <v:path arrowok="t"/>
                    </v:shape>
                    <v:shape id="TextBox 51" o:spid="_x0000_s1517" type="#_x0000_t202" style="position:absolute;left:39859;top:33268;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" filled="f" stroked="f">
                      <v:textbox inset="3.75pt,3.75pt,3.75pt,3.75pt"/>
                    </v:shape>
                  </v:group>
                  <v:group id="Group 52" o:spid="_x0000_s1518" style="position:absolute;left:37229;top:19741;width:18469;height:18468" coordorigin="37229,1974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">
                    <v:shape id="Freeform 53" o:spid="_x0000_s1519" style="position:absolute;left:37229;top:1974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" path="m406400,c181951,,,181951,,406400,,630849,181951,812800,406400,812800v224449,,406400,-181951,406400,-406400c812800,181951,630849,,406400,xe" stroked="f">
                      <v:path arrowok="t"/>
                    </v:shape>
                    <v:shape id="TextBox 54" o:spid="_x0000_s1520" type="#_x0000_t202" style="position:absolute;left:37991;top:2021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" filled="f" stroked="f">
                      <v:textbox inset="1.1875mm,1.1875mm,1.1875mm,1.1875mm"/>
                    </v:shape>
                  </v:group>
                  <v:shape id="Freeform 55" o:spid="_x0000_s1521" style="position:absolute;left:42175;top:3465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" path="m,l914764,r,459234l,459234,,xe" stroked="f">
                    <v:fill r:id="rId184" o:title="" recolor="t" rotate="t" type="frame"/>
                    <v:path arrowok="t"/>
                  </v:shape>
                  <v:shape id="TextBox 56" o:spid="_x0000_s1522" type="#_x0000_t202" style="position:absolute;left:42781;top:35369;width:648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" filled="f" stroked="f">
                    <v:textbox style="mso-fit-shape-to-text:t" inset="0,0,0,0">
                      <w:txbxContent>
                        <w:p w14:paraId="6AB8117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v:textbox>
                  </v:shape>
                  <v:shape id="TextBox 67" o:spid="_x0000_s1523" type="#_x0000_t202" style="position:absolute;left:40895;top:23992;width:11043;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" filled="f" stroked="f">
                    <v:textbox style="mso-fit-shape-to-text:t" inset="0,0,0,0">
                      <w:txbxContent>
                        <w:p w14:paraId="7110BA1E" w14:textId="2B8DC2A4"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التلخيص التلقائي</w:t>
                          </w:r>
                        </w:p>
                      </w:txbxContent>
                    </v:textbox>
                  </v:shape>
                </v:group>
                <v:group id="مجموعة 325987850" o:spid="_x0000_s1524" style="position:absolute;left:11184;top:19294;width:20899;height:20663;flip:x" coordorigin="11188,19294" coordsize="20898,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">
                  <v:shape id="Freeform 68" o:spid="_x0000_s1525" style="position:absolute;left:11398;top:19294;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" path="m,l2206795,r,2204035l,2204035,,xe" stroked="f">
                    <v:fill r:id="rId180" o:title="" opacity="39322f" recolor="t" rotate="t" type="frame"/>
                    <v:path arrowok="t"/>
                  </v:shape>
                  <v:group id="Group 69" o:spid="_x0000_s1526" style="position:absolute;left:6310;top:26668;width:15748;height:5915;rotation:-90" coordorigin="6562,26635"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">
                    <v:shape id="Freeform 70" o:spid="_x0000_s1527" style="position:absolute;left:6562;top:26921;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" path="m203200,l688260,,891460,306227,,306227,203200,xe" fillcolor="#ddbb64" stroked="f">
                      <v:path arrowok="t"/>
                    </v:shape>
                    <v:shape id="TextBox 71" o:spid="_x0000_s1528" type="#_x0000_t202" style="position:absolute;left:7832;top:26635;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" filled="f" stroked="f">
                      <v:textbox inset="3.75pt,3.75pt,3.75pt,3.75pt"/>
                    </v:shape>
                  </v:group>
                  <v:group id="Group 72" o:spid="_x0000_s1529" style="position:absolute;left:12509;top:20392;width:18468;height:18468" coordorigin="12509,2039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">
                    <v:shape id="Freeform 73" o:spid="_x0000_s1530" style="position:absolute;left:12509;top:2039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" path="m406400,c181951,,,181951,,406400,,630849,181951,812800,406400,812800v224449,,406400,-181951,406400,-406400c812800,181951,630849,,406400,xe" stroked="f">
                      <v:path arrowok="t"/>
                    </v:shape>
                    <v:shape id="TextBox 74" o:spid="_x0000_s1531" type="#_x0000_t202" style="position:absolute;left:13271;top:2086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" filled="f" stroked="f">
                      <v:textbox inset="1.1875mm,1.1875mm,1.1875mm,1.1875mm"/>
                    </v:shape>
                  </v:group>
                  <v:shape id="Freeform 75" o:spid="_x0000_s1532" style="position:absolute;left:9596;top:27473;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" path="m,l914764,r,459233l,459233,,xe" stroked="f">
                    <v:fill r:id="rId185" o:title="" recolor="t" rotate="t" type="frame"/>
                    <v:path arrowok="t"/>
                  </v:shape>
                  <v:shape id="TextBox 76" o:spid="_x0000_s1533" type="#_x0000_t202" style="position:absolute;left:11188;top:28575;width:5397;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" filled="f" stroked="f">
                    <v:textbox style="mso-fit-shape-to-text:t" inset="0,0,0,0">
                      <w:txbxContent>
                        <w:p w14:paraId="6D38B585"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v:textbox>
                  </v:shape>
                  <v:shape id="TextBox 77" o:spid="_x0000_s1534" type="#_x0000_t202" style="position:absolute;left:16436;top:24167;width:13436;height:10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" filled="f" stroked="f">
                    <v:textbox style="mso-fit-shape-to-text:t" inset="0,0,0,0">
                      <w:txbxContent>
                        <w:p w14:paraId="01114FD5" w14:textId="1CDB1DDA"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الكيانات المسمّاة</w:t>
                          </w:r>
                        </w:p>
                      </w:txbxContent>
                    </v:textbox>
                  </v:shape>
                </v:group>
                <w10:anchorlock/>
              </v:group>
            </w:pict>
          </mc:Fallback>
        </mc:AlternateContent>
      </w:r>
    </w:p>
    <w:p w14:paraId="3812744D" w14:textId="5F9D645C"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تحليل المشاعر</w:t>
      </w:r>
      <w:r w:rsidRPr="003A5C66">
        <w:rPr>
          <w:rFonts w:ascii="Sakkal Majalla" w:hAnsi="Sakkal Majalla"/>
          <w:b/>
          <w:bCs/>
          <w:color w:val="C00000"/>
          <w:sz w:val="34"/>
        </w:rPr>
        <w:t xml:space="preserve"> (Sentiment Analysis):</w:t>
      </w:r>
      <w:r w:rsidRPr="003A5C66">
        <w:rPr>
          <w:rFonts w:ascii="Sakkal Majalla" w:hAnsi="Sakkal Majalla"/>
          <w:color w:val="C00000"/>
          <w:sz w:val="34"/>
        </w:rPr>
        <w:t xml:space="preserve"> </w:t>
      </w:r>
      <w:r w:rsidRPr="003A5C66">
        <w:rPr>
          <w:rFonts w:ascii="Sakkal Majalla" w:hAnsi="Sakkal Majalla"/>
          <w:sz w:val="34"/>
          <w:rtl/>
        </w:rPr>
        <w:t>تحديد ما إذا كان النصّ إيجابياً، سلبياً، أو محايداً</w:t>
      </w:r>
      <w:r w:rsidRPr="003A5C66">
        <w:rPr>
          <w:rFonts w:ascii="Sakkal Majalla" w:hAnsi="Sakkal Majalla"/>
          <w:sz w:val="34"/>
        </w:rPr>
        <w:t>.</w:t>
      </w:r>
      <w:r w:rsidR="00C60E35" w:rsidRPr="003A5C66">
        <w:rPr>
          <w:noProof/>
          <w:sz w:val="34"/>
        </w:rPr>
        <w:t xml:space="preserve"> </w:t>
      </w:r>
    </w:p>
    <w:p w14:paraId="37048929" w14:textId="39471D75" w:rsidR="008229B3" w:rsidRPr="003A5C66" w:rsidRDefault="00C60E35">
      <w:pPr>
        <w:numPr>
          <w:ilvl w:val="0"/>
          <w:numId w:val="60"/>
        </w:numPr>
        <w:spacing w:after="160" w:line="259" w:lineRule="auto"/>
        <w:jc w:val="left"/>
        <w:rPr>
          <w:rFonts w:ascii="Sakkal Majalla" w:hAnsi="Sakkal Majalla"/>
          <w:sz w:val="34"/>
        </w:rPr>
      </w:pPr>
      <w:r w:rsidRPr="003A5C66">
        <w:rPr>
          <w:rFonts w:ascii="Sakkal Majalla" w:hAnsi="Sakkal Majalla"/>
          <w:noProof/>
          <w:sz w:val="34"/>
        </w:rPr>
        <w:drawing>
          <wp:anchor distT="0" distB="0" distL="114300" distR="114300" simplePos="0" relativeHeight="252876800" behindDoc="0" locked="0" layoutInCell="1" allowOverlap="1" wp14:anchorId="0AED07E1" wp14:editId="03D25EF5">
            <wp:simplePos x="0" y="0"/>
            <wp:positionH relativeFrom="column">
              <wp:posOffset>209550</wp:posOffset>
            </wp:positionH>
            <wp:positionV relativeFrom="paragraph">
              <wp:posOffset>583565</wp:posOffset>
            </wp:positionV>
            <wp:extent cx="692150" cy="692150"/>
            <wp:effectExtent l="0" t="0" r="0" b="0"/>
            <wp:wrapSquare wrapText="bothSides"/>
            <wp:docPr id="2113663310" name="Picture 4" descr="Classification ">
              <a:extLst xmlns:a="http://schemas.openxmlformats.org/drawingml/2006/main">
                <a:ext uri="{FF2B5EF4-FFF2-40B4-BE49-F238E27FC236}">
                  <a16:creationId xmlns:a16="http://schemas.microsoft.com/office/drawing/2014/main" id="{40AE18C0-401D-2BEA-CE23-EA2B257A99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lassification ">
                      <a:extLst>
                        <a:ext uri="{FF2B5EF4-FFF2-40B4-BE49-F238E27FC236}">
                          <a16:creationId xmlns:a16="http://schemas.microsoft.com/office/drawing/2014/main" id="{40AE18C0-401D-2BEA-CE23-EA2B257A9931}"/>
                        </a:ext>
                      </a:extLst>
                    </pic:cNvPr>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pic:spPr>
                </pic:pic>
              </a:graphicData>
            </a:graphic>
            <wp14:sizeRelH relativeFrom="margin">
              <wp14:pctWidth>0</wp14:pctWidth>
            </wp14:sizeRelH>
            <wp14:sizeRelV relativeFrom="margin">
              <wp14:pctHeight>0</wp14:pctHeight>
            </wp14:sizeRelV>
          </wp:anchor>
        </w:drawing>
      </w:r>
      <w:r w:rsidR="008229B3" w:rsidRPr="003A5C66">
        <w:rPr>
          <w:rFonts w:ascii="Sakkal Majalla" w:hAnsi="Sakkal Majalla"/>
          <w:b/>
          <w:bCs/>
          <w:color w:val="C00000"/>
          <w:sz w:val="34"/>
          <w:rtl/>
        </w:rPr>
        <w:t>استخراج الموضوعات</w:t>
      </w:r>
      <w:r w:rsidR="008229B3" w:rsidRPr="003A5C66">
        <w:rPr>
          <w:rFonts w:ascii="Sakkal Majalla" w:hAnsi="Sakkal Majalla"/>
          <w:b/>
          <w:bCs/>
          <w:color w:val="C00000"/>
          <w:sz w:val="34"/>
        </w:rPr>
        <w:t xml:space="preserve"> (Topic Extraction):</w:t>
      </w:r>
      <w:r w:rsidR="008229B3" w:rsidRPr="003A5C66">
        <w:rPr>
          <w:rFonts w:ascii="Sakkal Majalla" w:hAnsi="Sakkal Majalla"/>
          <w:color w:val="C00000"/>
          <w:sz w:val="34"/>
        </w:rPr>
        <w:t xml:space="preserve"> </w:t>
      </w:r>
      <w:r w:rsidR="008229B3" w:rsidRPr="003A5C66">
        <w:rPr>
          <w:rFonts w:ascii="Sakkal Majalla" w:hAnsi="Sakkal Majalla"/>
          <w:sz w:val="34"/>
          <w:rtl/>
        </w:rPr>
        <w:t>تحديد المواضيع الرئيسية المطروحة في مجموعة نصوص</w:t>
      </w:r>
      <w:r w:rsidR="008229B3" w:rsidRPr="003A5C66">
        <w:rPr>
          <w:rFonts w:ascii="Sakkal Majalla" w:hAnsi="Sakkal Majalla"/>
          <w:sz w:val="34"/>
        </w:rPr>
        <w:t>.</w:t>
      </w:r>
    </w:p>
    <w:p w14:paraId="440EC5E8" w14:textId="3C37871C"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lastRenderedPageBreak/>
        <w:t>التصنيف النصي</w:t>
      </w:r>
      <w:r w:rsidRPr="003A5C66">
        <w:rPr>
          <w:rFonts w:ascii="Sakkal Majalla" w:hAnsi="Sakkal Majalla"/>
          <w:b/>
          <w:bCs/>
          <w:color w:val="C00000"/>
          <w:sz w:val="34"/>
        </w:rPr>
        <w:t xml:space="preserve"> (Text Classification):</w:t>
      </w:r>
      <w:r w:rsidRPr="003A5C66">
        <w:rPr>
          <w:rFonts w:ascii="Sakkal Majalla" w:hAnsi="Sakkal Majalla"/>
          <w:color w:val="C00000"/>
          <w:sz w:val="34"/>
        </w:rPr>
        <w:t xml:space="preserve"> </w:t>
      </w:r>
      <w:r w:rsidRPr="003A5C66">
        <w:rPr>
          <w:rFonts w:ascii="Sakkal Majalla" w:hAnsi="Sakkal Majalla"/>
          <w:sz w:val="34"/>
          <w:rtl/>
        </w:rPr>
        <w:t>تصنيف النصوص إلى فئات محدّدة مسبقاً</w:t>
      </w:r>
      <w:r w:rsidRPr="003A5C66">
        <w:rPr>
          <w:rFonts w:ascii="Sakkal Majalla" w:hAnsi="Sakkal Majalla"/>
          <w:sz w:val="34"/>
        </w:rPr>
        <w:t>.</w:t>
      </w:r>
      <w:r w:rsidR="00C60E35" w:rsidRPr="003A5C66">
        <w:rPr>
          <w:noProof/>
          <w:sz w:val="34"/>
        </w:rPr>
        <w:t xml:space="preserve"> </w:t>
      </w:r>
    </w:p>
    <w:p w14:paraId="05CB3139" w14:textId="77777777"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التلخيص التلقائي</w:t>
      </w:r>
      <w:r w:rsidRPr="003A5C66">
        <w:rPr>
          <w:rFonts w:ascii="Sakkal Majalla" w:hAnsi="Sakkal Majalla"/>
          <w:b/>
          <w:bCs/>
          <w:color w:val="C00000"/>
          <w:sz w:val="34"/>
        </w:rPr>
        <w:t xml:space="preserve"> (Automatic Summarization):</w:t>
      </w:r>
      <w:r w:rsidRPr="003A5C66">
        <w:rPr>
          <w:rFonts w:ascii="Sakkal Majalla" w:hAnsi="Sakkal Majalla"/>
          <w:color w:val="C00000"/>
          <w:sz w:val="34"/>
        </w:rPr>
        <w:t xml:space="preserve"> </w:t>
      </w:r>
      <w:r w:rsidRPr="003A5C66">
        <w:rPr>
          <w:rFonts w:ascii="Sakkal Majalla" w:hAnsi="Sakkal Majalla"/>
          <w:sz w:val="34"/>
          <w:rtl/>
        </w:rPr>
        <w:t>إنشاء ملخّصات مختصرة لنصوص طويلة</w:t>
      </w:r>
      <w:r w:rsidRPr="003A5C66">
        <w:rPr>
          <w:rFonts w:ascii="Sakkal Majalla" w:hAnsi="Sakkal Majalla"/>
          <w:sz w:val="34"/>
        </w:rPr>
        <w:t>.</w:t>
      </w:r>
    </w:p>
    <w:p w14:paraId="5F2C0650" w14:textId="77777777"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استخراج الكيانات المسمّاة</w:t>
      </w:r>
      <w:r w:rsidRPr="003A5C66">
        <w:rPr>
          <w:rFonts w:ascii="Sakkal Majalla" w:hAnsi="Sakkal Majalla"/>
          <w:b/>
          <w:bCs/>
          <w:color w:val="C00000"/>
          <w:sz w:val="34"/>
        </w:rPr>
        <w:t xml:space="preserve"> (Named Entity Recognition):</w:t>
      </w:r>
      <w:r w:rsidRPr="003A5C66">
        <w:rPr>
          <w:rFonts w:ascii="Sakkal Majalla" w:hAnsi="Sakkal Majalla"/>
          <w:color w:val="C00000"/>
          <w:sz w:val="34"/>
        </w:rPr>
        <w:t xml:space="preserve"> </w:t>
      </w:r>
      <w:r w:rsidRPr="003A5C66">
        <w:rPr>
          <w:rFonts w:ascii="Sakkal Majalla" w:hAnsi="Sakkal Majalla"/>
          <w:sz w:val="34"/>
          <w:rtl/>
        </w:rPr>
        <w:t>تحديد الأشخاص، الأماكن، المؤسّسات المذكورة في النصّ</w:t>
      </w:r>
      <w:r w:rsidRPr="003A5C66">
        <w:rPr>
          <w:rFonts w:ascii="Sakkal Majalla" w:hAnsi="Sakkal Majalla"/>
          <w:sz w:val="34"/>
        </w:rPr>
        <w:t>.</w:t>
      </w:r>
    </w:p>
    <w:p w14:paraId="36FB0427" w14:textId="77777777" w:rsidR="008229B3" w:rsidRDefault="008229B3" w:rsidP="008229B3">
      <w:pPr>
        <w:rPr>
          <w:rFonts w:ascii="Sakkal Majalla" w:hAnsi="Sakkal Majalla"/>
          <w:sz w:val="32"/>
          <w:szCs w:val="32"/>
          <w:rtl/>
        </w:rPr>
      </w:pPr>
    </w:p>
    <w:p w14:paraId="56DB24E2" w14:textId="1E07B5D4"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2.4</w:t>
      </w:r>
      <w:r w:rsidRPr="003A5C66">
        <w:rPr>
          <w:rFonts w:ascii="Sakkal Majalla" w:hAnsi="Sakkal Majalla"/>
          <w:b/>
          <w:bCs/>
          <w:color w:val="C00000"/>
          <w:sz w:val="34"/>
          <w:rtl/>
        </w:rPr>
        <w:t>كيف يعمل</w:t>
      </w:r>
      <w:r w:rsidRPr="003A5C66">
        <w:rPr>
          <w:rFonts w:ascii="Sakkal Majalla" w:hAnsi="Sakkal Majalla"/>
          <w:b/>
          <w:bCs/>
          <w:color w:val="C00000"/>
          <w:sz w:val="34"/>
        </w:rPr>
        <w:t xml:space="preserve"> ChatGPT </w:t>
      </w:r>
      <w:r w:rsidRPr="003A5C66">
        <w:rPr>
          <w:rFonts w:ascii="Sakkal Majalla" w:hAnsi="Sakkal Majalla"/>
          <w:b/>
          <w:bCs/>
          <w:color w:val="C00000"/>
          <w:sz w:val="34"/>
          <w:rtl/>
        </w:rPr>
        <w:t>في تحليل البيانات النصية؟</w:t>
      </w:r>
    </w:p>
    <w:p w14:paraId="3022CE57" w14:textId="21324976" w:rsidR="008229B3" w:rsidRPr="003A5C66" w:rsidRDefault="00C60E35" w:rsidP="008229B3">
      <w:pPr>
        <w:rPr>
          <w:rFonts w:ascii="Sakkal Majalla" w:hAnsi="Sakkal Majalla"/>
          <w:sz w:val="34"/>
        </w:rPr>
      </w:pPr>
      <w:r w:rsidRPr="003A5C66">
        <w:rPr>
          <w:noProof/>
          <w:sz w:val="34"/>
        </w:rPr>
        <w:drawing>
          <wp:anchor distT="0" distB="0" distL="114300" distR="114300" simplePos="0" relativeHeight="252877824" behindDoc="0" locked="0" layoutInCell="1" allowOverlap="1" wp14:anchorId="5B941F9D" wp14:editId="24BA35D5">
            <wp:simplePos x="0" y="0"/>
            <wp:positionH relativeFrom="column">
              <wp:posOffset>38100</wp:posOffset>
            </wp:positionH>
            <wp:positionV relativeFrom="paragraph">
              <wp:posOffset>65405</wp:posOffset>
            </wp:positionV>
            <wp:extent cx="546100" cy="546100"/>
            <wp:effectExtent l="0" t="0" r="6350" b="6350"/>
            <wp:wrapSquare wrapText="bothSides"/>
            <wp:docPr id="1834284919" name="صورة 348" descr="Chatgp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atgpt "/>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anchor>
        </w:drawing>
      </w:r>
      <w:r w:rsidR="008229B3" w:rsidRPr="003A5C66">
        <w:rPr>
          <w:rFonts w:ascii="Sakkal Majalla" w:hAnsi="Sakkal Majalla"/>
          <w:sz w:val="34"/>
        </w:rPr>
        <w:t>ChatGPT</w:t>
      </w:r>
      <w:r w:rsidR="008229B3" w:rsidRPr="00A30D09">
        <w:rPr>
          <w:rFonts w:ascii="Sakkal Majalla" w:hAnsi="Sakkal Majalla"/>
          <w:sz w:val="32"/>
          <w:szCs w:val="32"/>
        </w:rPr>
        <w:t xml:space="preserve"> </w:t>
      </w:r>
      <w:r w:rsidRPr="003A5C66">
        <w:rPr>
          <w:rFonts w:ascii="Adobe Arabic" w:hAnsi="Adobe Arabic" w:cs="Adobe Arabic"/>
          <w:noProof/>
          <w:color w:val="1E3D6A"/>
          <w:sz w:val="34"/>
        </w:rPr>
        <mc:AlternateContent>
          <mc:Choice Requires="wpg">
            <w:drawing>
              <wp:anchor distT="0" distB="0" distL="114300" distR="114300" simplePos="0" relativeHeight="252878848" behindDoc="0" locked="0" layoutInCell="1" allowOverlap="1" wp14:anchorId="2138EA6B" wp14:editId="182C548C">
                <wp:simplePos x="0" y="0"/>
                <wp:positionH relativeFrom="column">
                  <wp:posOffset>5143500</wp:posOffset>
                </wp:positionH>
                <wp:positionV relativeFrom="paragraph">
                  <wp:posOffset>1905</wp:posOffset>
                </wp:positionV>
                <wp:extent cx="582930" cy="474345"/>
                <wp:effectExtent l="0" t="0" r="7620" b="20955"/>
                <wp:wrapSquare wrapText="bothSides"/>
                <wp:docPr id="212356477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348128079" name="Picture 388507670" descr="Problem "/>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73310483"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625F110" id="Group 29" o:spid="_x0000_s1026" style="position:absolute;margin-left:405pt;margin-top:.15pt;width:45.9pt;height:37.35pt;z-index:25287884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o0rZqdAMAAFoIAAAOAAAAAAAAAAAAAAAAADoCAABkcnMvZTJvRG9jLnhtbFBLAQItAAoA&#10;AAAAAAAAIQC1x7CUZBYAAGQWAAAUAAAAAAAAAAAAAAAAANoFAABkcnMvbWVkaWEvaW1hZ2UxLnBu&#10;Z1BLAQItABQABgAIAAAAIQCSnFsY3gAAAAcBAAAPAAAAAAAAAAAAAAAAAHA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sz w:val="34"/>
          <w:rtl/>
        </w:rPr>
        <w:t>هو نموذج لغوي كبير</w:t>
      </w:r>
      <w:r w:rsidR="008229B3" w:rsidRPr="003A5C66">
        <w:rPr>
          <w:rFonts w:ascii="Sakkal Majalla" w:hAnsi="Sakkal Majalla"/>
          <w:sz w:val="34"/>
        </w:rPr>
        <w:t xml:space="preserve"> (Large Language Model) </w:t>
      </w:r>
      <w:r w:rsidR="008229B3" w:rsidRPr="003A5C66">
        <w:rPr>
          <w:rFonts w:ascii="Sakkal Majalla" w:hAnsi="Sakkal Majalla"/>
          <w:sz w:val="34"/>
          <w:rtl/>
        </w:rPr>
        <w:t xml:space="preserve">تمّ تدريبه على كميات هائلة من </w:t>
      </w:r>
      <w:r w:rsidRPr="003A5C66">
        <w:rPr>
          <w:rFonts w:ascii="Sakkal Majalla" w:hAnsi="Sakkal Majalla" w:hint="cs"/>
          <w:sz w:val="34"/>
          <w:rtl/>
        </w:rPr>
        <w:t>النصوص</w:t>
      </w:r>
      <w:r w:rsidRPr="003A5C66">
        <w:rPr>
          <w:sz w:val="34"/>
        </w:rPr>
        <w:t xml:space="preserve"> </w:t>
      </w:r>
      <w:r w:rsidRPr="003A5C66">
        <w:rPr>
          <w:rFonts w:ascii="Sakkal Majalla" w:hAnsi="Sakkal Majalla" w:hint="cs"/>
          <w:sz w:val="34"/>
          <w:rtl/>
        </w:rPr>
        <w:t>باللغات</w:t>
      </w:r>
      <w:r w:rsidR="008229B3" w:rsidRPr="003A5C66">
        <w:rPr>
          <w:rFonts w:ascii="Sakkal Majalla" w:hAnsi="Sakkal Majalla"/>
          <w:sz w:val="34"/>
          <w:rtl/>
        </w:rPr>
        <w:t xml:space="preserve"> المختلفة. هذا التدريب جعله قادراً على فهم السياق، استخراج المعاني، وتحليل الأنماط اللغوية بدقّة عالية</w:t>
      </w:r>
      <w:r w:rsidR="008229B3" w:rsidRPr="003A5C66">
        <w:rPr>
          <w:rFonts w:ascii="Sakkal Majalla" w:hAnsi="Sakkal Majalla"/>
          <w:sz w:val="34"/>
        </w:rPr>
        <w:t>.</w:t>
      </w:r>
    </w:p>
    <w:p w14:paraId="4252AA16" w14:textId="77777777" w:rsidR="008229B3" w:rsidRDefault="008229B3" w:rsidP="008229B3">
      <w:pPr>
        <w:rPr>
          <w:rFonts w:ascii="Sakkal Majalla" w:hAnsi="Sakkal Majalla"/>
          <w:b/>
          <w:bCs/>
          <w:color w:val="008080"/>
          <w:sz w:val="32"/>
          <w:szCs w:val="32"/>
        </w:rPr>
      </w:pPr>
      <w:r w:rsidRPr="00C60E35">
        <w:rPr>
          <w:rFonts w:ascii="Sakkal Majalla" w:hAnsi="Sakkal Majalla"/>
          <w:b/>
          <w:bCs/>
          <w:color w:val="008080"/>
          <w:sz w:val="32"/>
          <w:szCs w:val="32"/>
          <w:rtl/>
        </w:rPr>
        <w:t>المزايا الأساسية لاستخدام</w:t>
      </w:r>
      <w:r w:rsidRPr="00C60E35">
        <w:rPr>
          <w:rFonts w:ascii="Sakkal Majalla" w:hAnsi="Sakkal Majalla"/>
          <w:b/>
          <w:bCs/>
          <w:color w:val="008080"/>
          <w:sz w:val="32"/>
          <w:szCs w:val="32"/>
        </w:rPr>
        <w:t xml:space="preserve"> ChatGPT </w:t>
      </w:r>
      <w:r w:rsidRPr="00C60E35">
        <w:rPr>
          <w:rFonts w:ascii="Sakkal Majalla" w:hAnsi="Sakkal Majalla"/>
          <w:b/>
          <w:bCs/>
          <w:color w:val="008080"/>
          <w:sz w:val="32"/>
          <w:szCs w:val="32"/>
          <w:rtl/>
        </w:rPr>
        <w:t>في تحليل البيانات النصية</w:t>
      </w:r>
      <w:r w:rsidRPr="00C60E35">
        <w:rPr>
          <w:rFonts w:ascii="Sakkal Majalla" w:hAnsi="Sakkal Majalla"/>
          <w:b/>
          <w:bCs/>
          <w:color w:val="008080"/>
          <w:sz w:val="32"/>
          <w:szCs w:val="32"/>
        </w:rPr>
        <w:t>:</w:t>
      </w:r>
    </w:p>
    <w:p w14:paraId="3507620B" w14:textId="597BD004" w:rsidR="005A6759" w:rsidRPr="00C60E35" w:rsidRDefault="005A6759" w:rsidP="005A6759">
      <w:pPr>
        <w:jc w:val="center"/>
        <w:rPr>
          <w:rFonts w:ascii="Sakkal Majalla" w:hAnsi="Sakkal Majalla"/>
          <w:color w:val="008080"/>
          <w:sz w:val="32"/>
          <w:szCs w:val="32"/>
        </w:rPr>
      </w:pPr>
      <w:r w:rsidRPr="009706BA">
        <w:rPr>
          <w:rFonts w:ascii="Sakkal Majalla" w:hAnsi="Sakkal Majalla"/>
          <w:noProof/>
          <w:sz w:val="34"/>
        </w:rPr>
        <mc:AlternateContent>
          <mc:Choice Requires="wpg">
            <w:drawing>
              <wp:inline distT="0" distB="0" distL="0" distR="0" wp14:anchorId="7DE821B6" wp14:editId="4D623169">
                <wp:extent cx="5138419" cy="1253053"/>
                <wp:effectExtent l="0" t="0" r="5715" b="4445"/>
                <wp:docPr id="1010457664" name="مجموعة 37"/>
                <wp:cNvGraphicFramePr/>
                <a:graphic xmlns:a="http://schemas.openxmlformats.org/drawingml/2006/main">
                  <a:graphicData uri="http://schemas.microsoft.com/office/word/2010/wordprocessingGroup">
                    <wpg:wgp>
                      <wpg:cNvGrpSpPr/>
                      <wpg:grpSpPr>
                        <a:xfrm>
                          <a:off x="0" y="0"/>
                          <a:ext cx="5138419" cy="1253053"/>
                          <a:chOff x="0" y="0"/>
                          <a:chExt cx="5138419" cy="1253053"/>
                        </a:xfrm>
                      </wpg:grpSpPr>
                      <wpg:grpSp>
                        <wpg:cNvPr id="167695354" name="Group 7"/>
                        <wpg:cNvGrpSpPr/>
                        <wpg:grpSpPr>
                          <a:xfrm>
                            <a:off x="2607333" y="0"/>
                            <a:ext cx="2531086" cy="593848"/>
                            <a:chOff x="2607333" y="0"/>
                            <a:chExt cx="1058699" cy="254316"/>
                          </a:xfrm>
                        </wpg:grpSpPr>
                        <wps:wsp>
                          <wps:cNvPr id="124923660" name="Freeform 8"/>
                          <wps:cNvSpPr/>
                          <wps:spPr>
                            <a:xfrm>
                              <a:off x="2607333" y="19050"/>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F0DBAA"/>
                            </a:solidFill>
                            <a:ln cap="rnd">
                              <a:noFill/>
                              <a:prstDash val="solid"/>
                              <a:round/>
                            </a:ln>
                          </wps:spPr>
                          <wps:bodyPr/>
                        </wps:wsp>
                        <wps:wsp>
                          <wps:cNvPr id="1160902833" name="TextBox 9"/>
                          <wps:cNvSpPr txBox="1"/>
                          <wps:spPr>
                            <a:xfrm>
                              <a:off x="2607333" y="0"/>
                              <a:ext cx="1058699" cy="254316"/>
                            </a:xfrm>
                            <a:prstGeom prst="rect">
                              <a:avLst/>
                            </a:prstGeom>
                          </wps:spPr>
                          <wps:bodyPr lIns="60984" tIns="60984" rIns="60984" bIns="60984" rtlCol="0" anchor="ctr"/>
                        </wps:wsp>
                      </wpg:grpSp>
                      <wpg:grpSp>
                        <wpg:cNvPr id="1554668869" name="Group 10"/>
                        <wpg:cNvGrpSpPr/>
                        <wpg:grpSpPr>
                          <a:xfrm>
                            <a:off x="2607333" y="44483"/>
                            <a:ext cx="562464" cy="549365"/>
                            <a:chOff x="2607333" y="44483"/>
                            <a:chExt cx="812800" cy="812800"/>
                          </a:xfrm>
                        </wpg:grpSpPr>
                        <wps:wsp>
                          <wps:cNvPr id="63677034" name="Freeform 11"/>
                          <wps:cNvSpPr/>
                          <wps:spPr>
                            <a:xfrm>
                              <a:off x="2607333" y="4448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956852231" name="TextBox 12"/>
                          <wps:cNvSpPr txBox="1"/>
                          <wps:spPr>
                            <a:xfrm>
                              <a:off x="2683533" y="101633"/>
                              <a:ext cx="660400" cy="679450"/>
                            </a:xfrm>
                            <a:prstGeom prst="rect">
                              <a:avLst/>
                            </a:prstGeom>
                          </wps:spPr>
                          <wps:bodyPr lIns="50800" tIns="50800" rIns="50800" bIns="50800" rtlCol="0" anchor="ctr"/>
                        </wps:wsp>
                      </wpg:grpSp>
                      <wpg:grpSp>
                        <wpg:cNvPr id="1536986200" name="Group 13"/>
                        <wpg:cNvGrpSpPr/>
                        <wpg:grpSpPr>
                          <a:xfrm>
                            <a:off x="0" y="549"/>
                            <a:ext cx="2531086" cy="593848"/>
                            <a:chOff x="0" y="549"/>
                            <a:chExt cx="1058699" cy="254316"/>
                          </a:xfrm>
                        </wpg:grpSpPr>
                        <wps:wsp>
                          <wps:cNvPr id="1553560281" name="Freeform 14"/>
                          <wps:cNvSpPr/>
                          <wps:spPr>
                            <a:xfrm>
                              <a:off x="0" y="19599"/>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DFB6"/>
                            </a:solidFill>
                            <a:ln cap="rnd">
                              <a:noFill/>
                              <a:prstDash val="solid"/>
                              <a:round/>
                            </a:ln>
                          </wps:spPr>
                          <wps:bodyPr/>
                        </wps:wsp>
                        <wps:wsp>
                          <wps:cNvPr id="1570949349" name="TextBox 15"/>
                          <wps:cNvSpPr txBox="1"/>
                          <wps:spPr>
                            <a:xfrm>
                              <a:off x="0" y="549"/>
                              <a:ext cx="1058699" cy="254316"/>
                            </a:xfrm>
                            <a:prstGeom prst="rect">
                              <a:avLst/>
                            </a:prstGeom>
                          </wps:spPr>
                          <wps:bodyPr lIns="60984" tIns="60984" rIns="60984" bIns="60984" rtlCol="0" anchor="ctr"/>
                        </wps:wsp>
                      </wpg:grpSp>
                      <wpg:grpSp>
                        <wpg:cNvPr id="1376766796" name="Group 16"/>
                        <wpg:cNvGrpSpPr/>
                        <wpg:grpSpPr>
                          <a:xfrm>
                            <a:off x="0" y="45032"/>
                            <a:ext cx="562464" cy="549365"/>
                            <a:chOff x="0" y="45032"/>
                            <a:chExt cx="812800" cy="812800"/>
                          </a:xfrm>
                        </wpg:grpSpPr>
                        <wps:wsp>
                          <wps:cNvPr id="1488593087" name="Freeform 17"/>
                          <wps:cNvSpPr/>
                          <wps:spPr>
                            <a:xfrm>
                              <a:off x="0" y="4503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210508746" name="TextBox 18"/>
                          <wps:cNvSpPr txBox="1"/>
                          <wps:spPr>
                            <a:xfrm>
                              <a:off x="76200" y="102182"/>
                              <a:ext cx="660400" cy="679450"/>
                            </a:xfrm>
                            <a:prstGeom prst="rect">
                              <a:avLst/>
                            </a:prstGeom>
                          </wps:spPr>
                          <wps:bodyPr lIns="50800" tIns="50800" rIns="50800" bIns="50800" rtlCol="0" anchor="ctr"/>
                        </wps:wsp>
                      </wpg:grpSp>
                      <wpg:grpSp>
                        <wpg:cNvPr id="1737378101" name="Group 19"/>
                        <wpg:cNvGrpSpPr/>
                        <wpg:grpSpPr>
                          <a:xfrm>
                            <a:off x="2607333" y="659205"/>
                            <a:ext cx="2531086" cy="593848"/>
                            <a:chOff x="2607333" y="659205"/>
                            <a:chExt cx="1058699" cy="254316"/>
                          </a:xfrm>
                        </wpg:grpSpPr>
                        <wps:wsp>
                          <wps:cNvPr id="227269356" name="Freeform 20"/>
                          <wps:cNvSpPr/>
                          <wps:spPr>
                            <a:xfrm>
                              <a:off x="2607333"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B6CEDF"/>
                            </a:solidFill>
                            <a:ln cap="rnd">
                              <a:noFill/>
                              <a:prstDash val="solid"/>
                              <a:round/>
                            </a:ln>
                          </wps:spPr>
                          <wps:bodyPr/>
                        </wps:wsp>
                        <wps:wsp>
                          <wps:cNvPr id="319098203" name="TextBox 21"/>
                          <wps:cNvSpPr txBox="1"/>
                          <wps:spPr>
                            <a:xfrm>
                              <a:off x="2607333" y="659205"/>
                              <a:ext cx="1058699" cy="254316"/>
                            </a:xfrm>
                            <a:prstGeom prst="rect">
                              <a:avLst/>
                            </a:prstGeom>
                          </wps:spPr>
                          <wps:bodyPr lIns="60984" tIns="60984" rIns="60984" bIns="60984" rtlCol="0" anchor="ctr"/>
                        </wps:wsp>
                      </wpg:grpSp>
                      <wpg:grpSp>
                        <wpg:cNvPr id="1780202528" name="Group 22"/>
                        <wpg:cNvGrpSpPr/>
                        <wpg:grpSpPr>
                          <a:xfrm>
                            <a:off x="2607333" y="703688"/>
                            <a:ext cx="562464" cy="549365"/>
                            <a:chOff x="2607333" y="703688"/>
                            <a:chExt cx="812800" cy="812800"/>
                          </a:xfrm>
                        </wpg:grpSpPr>
                        <wps:wsp>
                          <wps:cNvPr id="498582915" name="Freeform 23"/>
                          <wps:cNvSpPr/>
                          <wps:spPr>
                            <a:xfrm>
                              <a:off x="2607333"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766240863" name="TextBox 24"/>
                          <wps:cNvSpPr txBox="1"/>
                          <wps:spPr>
                            <a:xfrm>
                              <a:off x="2683533" y="760838"/>
                              <a:ext cx="660400" cy="679450"/>
                            </a:xfrm>
                            <a:prstGeom prst="rect">
                              <a:avLst/>
                            </a:prstGeom>
                          </wps:spPr>
                          <wps:bodyPr lIns="50800" tIns="50800" rIns="50800" bIns="50800" rtlCol="0" anchor="ctr"/>
                        </wps:wsp>
                      </wpg:grpSp>
                      <wpg:grpSp>
                        <wpg:cNvPr id="1288924982" name="Group 25"/>
                        <wpg:cNvGrpSpPr/>
                        <wpg:grpSpPr>
                          <a:xfrm>
                            <a:off x="2364" y="659205"/>
                            <a:ext cx="2531086" cy="593848"/>
                            <a:chOff x="2364" y="659205"/>
                            <a:chExt cx="1058699" cy="254316"/>
                          </a:xfrm>
                        </wpg:grpSpPr>
                        <wps:wsp>
                          <wps:cNvPr id="1255152067" name="Freeform 26"/>
                          <wps:cNvSpPr/>
                          <wps:spPr>
                            <a:xfrm>
                              <a:off x="2364"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BCDD"/>
                            </a:solidFill>
                            <a:ln cap="rnd">
                              <a:noFill/>
                              <a:prstDash val="solid"/>
                              <a:round/>
                            </a:ln>
                          </wps:spPr>
                          <wps:bodyPr/>
                        </wps:wsp>
                        <wps:wsp>
                          <wps:cNvPr id="328472834" name="TextBox 27"/>
                          <wps:cNvSpPr txBox="1"/>
                          <wps:spPr>
                            <a:xfrm>
                              <a:off x="2364" y="659205"/>
                              <a:ext cx="1058699" cy="254316"/>
                            </a:xfrm>
                            <a:prstGeom prst="rect">
                              <a:avLst/>
                            </a:prstGeom>
                          </wps:spPr>
                          <wps:bodyPr lIns="60984" tIns="60984" rIns="60984" bIns="60984" rtlCol="0" anchor="ctr"/>
                        </wps:wsp>
                      </wpg:grpSp>
                      <wpg:grpSp>
                        <wpg:cNvPr id="417259524" name="Group 28"/>
                        <wpg:cNvGrpSpPr/>
                        <wpg:grpSpPr>
                          <a:xfrm>
                            <a:off x="2364" y="703688"/>
                            <a:ext cx="562464" cy="549365"/>
                            <a:chOff x="2364" y="703688"/>
                            <a:chExt cx="812800" cy="812800"/>
                          </a:xfrm>
                        </wpg:grpSpPr>
                        <wps:wsp>
                          <wps:cNvPr id="2057747003" name="Freeform 29"/>
                          <wps:cNvSpPr/>
                          <wps:spPr>
                            <a:xfrm>
                              <a:off x="2364"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660085373" name="TextBox 30"/>
                          <wps:cNvSpPr txBox="1"/>
                          <wps:spPr>
                            <a:xfrm>
                              <a:off x="78564" y="760838"/>
                              <a:ext cx="660400" cy="679450"/>
                            </a:xfrm>
                            <a:prstGeom prst="rect">
                              <a:avLst/>
                            </a:prstGeom>
                          </wps:spPr>
                          <wps:bodyPr lIns="50800" tIns="50800" rIns="50800" bIns="50800" rtlCol="0" anchor="ctr"/>
                        </wps:wsp>
                      </wpg:grpSp>
                      <wps:wsp>
                        <wps:cNvPr id="1343009157" name="TextBox 41"/>
                        <wps:cNvSpPr txBox="1"/>
                        <wps:spPr>
                          <a:xfrm>
                            <a:off x="3122902" y="179760"/>
                            <a:ext cx="1880870" cy="248920"/>
                          </a:xfrm>
                          <a:prstGeom prst="rect">
                            <a:avLst/>
                          </a:prstGeom>
                        </wps:spPr>
                        <wps:txbx>
                          <w:txbxContent>
                            <w:p w14:paraId="3A17CD22" w14:textId="4D02CF7B"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سهولة الاستخدام</w:t>
                              </w:r>
                            </w:p>
                          </w:txbxContent>
                        </wps:txbx>
                        <wps:bodyPr wrap="square" lIns="0" tIns="0" rIns="0" bIns="0" rtlCol="0" anchor="t">
                          <a:spAutoFit/>
                        </wps:bodyPr>
                      </wps:wsp>
                      <wps:wsp>
                        <wps:cNvPr id="862065370" name="TextBox 42"/>
                        <wps:cNvSpPr txBox="1"/>
                        <wps:spPr>
                          <a:xfrm>
                            <a:off x="2719575" y="212633"/>
                            <a:ext cx="337157" cy="304730"/>
                          </a:xfrm>
                          <a:prstGeom prst="rect">
                            <a:avLst/>
                          </a:prstGeom>
                        </wps:spPr>
                        <wps:txbx>
                          <w:txbxContent>
                            <w:p w14:paraId="3A57C1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wps:txbx>
                        <wps:bodyPr lIns="0" tIns="0" rIns="0" bIns="0" rtlCol="0" anchor="t">
                          <a:spAutoFit/>
                        </wps:bodyPr>
                      </wps:wsp>
                      <wps:wsp>
                        <wps:cNvPr id="195904664" name="TextBox 43"/>
                        <wps:cNvSpPr txBox="1"/>
                        <wps:spPr>
                          <a:xfrm>
                            <a:off x="772485" y="168164"/>
                            <a:ext cx="1456055" cy="248920"/>
                          </a:xfrm>
                          <a:prstGeom prst="rect">
                            <a:avLst/>
                          </a:prstGeom>
                        </wps:spPr>
                        <wps:txbx>
                          <w:txbxContent>
                            <w:p w14:paraId="644FE39C" w14:textId="239E71FF"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المرونة</w:t>
                              </w:r>
                            </w:p>
                          </w:txbxContent>
                        </wps:txbx>
                        <wps:bodyPr wrap="square" lIns="0" tIns="0" rIns="0" bIns="0" rtlCol="0" anchor="t">
                          <a:spAutoFit/>
                        </wps:bodyPr>
                      </wps:wsp>
                      <wps:wsp>
                        <wps:cNvPr id="1561426483" name="TextBox 44"/>
                        <wps:cNvSpPr txBox="1"/>
                        <wps:spPr>
                          <a:xfrm>
                            <a:off x="112482" y="213182"/>
                            <a:ext cx="337792" cy="304730"/>
                          </a:xfrm>
                          <a:prstGeom prst="rect">
                            <a:avLst/>
                          </a:prstGeom>
                        </wps:spPr>
                        <wps:txbx>
                          <w:txbxContent>
                            <w:p w14:paraId="7654B0CC"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wps:txbx>
                        <wps:bodyPr lIns="0" tIns="0" rIns="0" bIns="0" rtlCol="0" anchor="t">
                          <a:spAutoFit/>
                        </wps:bodyPr>
                      </wps:wsp>
                      <wps:wsp>
                        <wps:cNvPr id="1429771625" name="TextBox 45"/>
                        <wps:cNvSpPr txBox="1"/>
                        <wps:spPr>
                          <a:xfrm>
                            <a:off x="3055970" y="871255"/>
                            <a:ext cx="1939290" cy="248920"/>
                          </a:xfrm>
                          <a:prstGeom prst="rect">
                            <a:avLst/>
                          </a:prstGeom>
                        </wps:spPr>
                        <wps:txbx>
                          <w:txbxContent>
                            <w:p w14:paraId="2D860593" w14:textId="0A7F2FF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السرعة</w:t>
                              </w:r>
                            </w:p>
                          </w:txbxContent>
                        </wps:txbx>
                        <wps:bodyPr wrap="square" lIns="0" tIns="0" rIns="0" bIns="0" rtlCol="0" anchor="t">
                          <a:spAutoFit/>
                        </wps:bodyPr>
                      </wps:wsp>
                      <wps:wsp>
                        <wps:cNvPr id="1260552185" name="TextBox 46"/>
                        <wps:cNvSpPr txBox="1"/>
                        <wps:spPr>
                          <a:xfrm>
                            <a:off x="2719575" y="871554"/>
                            <a:ext cx="337157" cy="304730"/>
                          </a:xfrm>
                          <a:prstGeom prst="rect">
                            <a:avLst/>
                          </a:prstGeom>
                        </wps:spPr>
                        <wps:txbx>
                          <w:txbxContent>
                            <w:p w14:paraId="0EBF69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wps:txbx>
                        <wps:bodyPr lIns="0" tIns="0" rIns="0" bIns="0" rtlCol="0" anchor="t">
                          <a:spAutoFit/>
                        </wps:bodyPr>
                      </wps:wsp>
                      <wps:wsp>
                        <wps:cNvPr id="1156457900" name="TextBox 47"/>
                        <wps:cNvSpPr txBox="1"/>
                        <wps:spPr>
                          <a:xfrm>
                            <a:off x="450152" y="871236"/>
                            <a:ext cx="1995170" cy="248920"/>
                          </a:xfrm>
                          <a:prstGeom prst="rect">
                            <a:avLst/>
                          </a:prstGeom>
                        </wps:spPr>
                        <wps:txbx>
                          <w:txbxContent>
                            <w:p w14:paraId="02B610EF" w14:textId="48C9C50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الفهم السياقي</w:t>
                              </w:r>
                            </w:p>
                          </w:txbxContent>
                        </wps:txbx>
                        <wps:bodyPr wrap="square" lIns="0" tIns="0" rIns="0" bIns="0" rtlCol="0" anchor="t">
                          <a:spAutoFit/>
                        </wps:bodyPr>
                      </wps:wsp>
                      <wps:wsp>
                        <wps:cNvPr id="14562528" name="TextBox 48"/>
                        <wps:cNvSpPr txBox="1"/>
                        <wps:spPr>
                          <a:xfrm>
                            <a:off x="114845" y="871553"/>
                            <a:ext cx="337792" cy="304730"/>
                          </a:xfrm>
                          <a:prstGeom prst="rect">
                            <a:avLst/>
                          </a:prstGeom>
                        </wps:spPr>
                        <wps:txbx>
                          <w:txbxContent>
                            <w:p w14:paraId="2BC4EC1F"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wps:txbx>
                        <wps:bodyPr lIns="0" tIns="0" rIns="0" bIns="0" rtlCol="0" anchor="t">
                          <a:spAutoFit/>
                        </wps:bodyPr>
                      </wps:wsp>
                    </wpg:wgp>
                  </a:graphicData>
                </a:graphic>
              </wp:inline>
            </w:drawing>
          </mc:Choice>
          <mc:Fallback>
            <w:pict>
              <v:group w14:anchorId="7DE821B6" id="مجموعة 37" o:spid="_x0000_s1535" style="width:404.6pt;height:98.65pt;mso-position-horizontal-relative:char;mso-position-vertical-relative:line" coordsize="51384,1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">
                <v:group id="_x0000_s1536" style="position:absolute;left:26073;width:25311;height:5938" coordorigin="26073"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">
                  <v:shape id="Freeform 8" o:spid="_x0000_s1537" style="position:absolute;left:26073;top:190;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" path="m117633,l941066,v64967,,117633,52666,117633,117633l1058699,117633v,31199,-12393,61119,-34454,83179c1002185,222873,972264,235266,941066,235266r-823433,c86435,235266,56514,222873,34454,200812,12393,178752,,148832,,117633r,c,86435,12393,56514,34454,34454,56514,12393,86435,,117633,xe" fillcolor="#f0dbaa" stroked="f">
                    <v:stroke endcap="round"/>
                    <v:path arrowok="t"/>
                  </v:shape>
                  <v:shape id="TextBox 9" o:spid="_x0000_s1538" type="#_x0000_t202" style="position:absolute;left:26073;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" filled="f" stroked="f">
                    <v:textbox inset="1.694mm,1.694mm,1.694mm,1.694mm"/>
                  </v:shape>
                </v:group>
                <v:group id="_x0000_s1539" style="position:absolute;left:26073;top:444;width:5624;height:5494" coordorigin="26073,44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">
                  <v:shape id="Freeform 11" o:spid="_x0000_s1540" style="position:absolute;left:26073;top:44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" path="m406400,c181951,,,181951,,406400,,630849,181951,812800,406400,812800v224449,,406400,-181951,406400,-406400c812800,181951,630849,,406400,xe" fillcolor="#404040" stroked="f">
                    <v:path arrowok="t"/>
                  </v:shape>
                  <v:shape id="TextBox 12" o:spid="_x0000_s1541" type="#_x0000_t202" style="position:absolute;left:26835;top:1016;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" filled="f" stroked="f">
                    <v:textbox inset="4pt,4pt,4pt,4pt"/>
                  </v:shape>
                </v:group>
                <v:group id="_x0000_s1542" style="position:absolute;top:5;width:25310;height:5938" coordorigin=",5"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">
                  <v:shape id="Freeform 14" o:spid="_x0000_s1543" style="position:absolute;top:195;width:10586;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c4dfb6" stroked="f">
                    <v:stroke endcap="round"/>
                    <v:path arrowok="t"/>
                  </v:shape>
                  <v:shape id="TextBox 15" o:spid="_x0000_s1544" type="#_x0000_t202" style="position:absolute;top:5;width:10586;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" filled="f" stroked="f">
                    <v:textbox inset="1.694mm,1.694mm,1.694mm,1.694mm"/>
                  </v:shape>
                </v:group>
                <v:group id="Group 16" o:spid="_x0000_s1545" style="position:absolute;top:450;width:5624;height:5493" coordorigin=",450"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">
                  <v:shape id="Freeform 17" o:spid="_x0000_s1546" style="position:absolute;top:450;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" path="m406400,c181951,,,181951,,406400,,630849,181951,812800,406400,812800v224449,,406400,-181951,406400,-406400c812800,181951,630849,,406400,xe" fillcolor="#404040" stroked="f">
                    <v:path arrowok="t"/>
                  </v:shape>
                  <v:shape id="TextBox 18" o:spid="_x0000_s1547" type="#_x0000_t202" style="position:absolute;left:762;top:1021;width:6604;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" filled="f" stroked="f">
                    <v:textbox inset="4pt,4pt,4pt,4pt"/>
                  </v:shape>
                </v:group>
                <v:group id="Group 19" o:spid="_x0000_s1548" style="position:absolute;left:26073;top:6592;width:25311;height:5938" coordorigin="2607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">
                  <v:shape id="Freeform 20" o:spid="_x0000_s1549" style="position:absolute;left:2607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b6cedf" stroked="f">
                    <v:stroke endcap="round"/>
                    <v:path arrowok="t"/>
                  </v:shape>
                  <v:shape id="TextBox 21" o:spid="_x0000_s1550" type="#_x0000_t202" style="position:absolute;left:2607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" filled="f" stroked="f">
                    <v:textbox inset="1.694mm,1.694mm,1.694mm,1.694mm"/>
                  </v:shape>
                </v:group>
                <v:group id="Group 22" o:spid="_x0000_s1551" style="position:absolute;left:26073;top:7036;width:5624;height:5494" coordorigin="2607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">
                  <v:shape id="Freeform 23" o:spid="_x0000_s1552" style="position:absolute;left:2607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" path="m406400,c181951,,,181951,,406400,,630849,181951,812800,406400,812800v224449,,406400,-181951,406400,-406400c812800,181951,630849,,406400,xe" fillcolor="#404040" stroked="f">
                    <v:path arrowok="t"/>
                  </v:shape>
                  <v:shape id="TextBox 24" o:spid="_x0000_s1553" type="#_x0000_t202" style="position:absolute;left:2683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" filled="f" stroked="f">
                    <v:textbox inset="4pt,4pt,4pt,4pt"/>
                  </v:shape>
                </v:group>
                <v:group id="Group 25" o:spid="_x0000_s1554" style="position:absolute;left:23;top:6592;width:25311;height:5938" coordorigin="2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">
                  <v:shape id="Freeform 26" o:spid="_x0000_s1555" style="position:absolute;left:2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bcdd" stroked="f">
                    <v:stroke endcap="round"/>
                    <v:path arrowok="t"/>
                  </v:shape>
                  <v:shape id="TextBox 27" o:spid="_x0000_s1556" type="#_x0000_t202" style="position:absolute;left:2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" filled="f" stroked="f">
                    <v:textbox inset="1.694mm,1.694mm,1.694mm,1.694mm"/>
                  </v:shape>
                </v:group>
                <v:group id="_x0000_s1557" style="position:absolute;left:23;top:7036;width:5625;height:5494" coordorigin="2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">
                  <v:shape id="Freeform 29" o:spid="_x0000_s1558" style="position:absolute;left:2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" path="m406400,c181951,,,181951,,406400,,630849,181951,812800,406400,812800v224449,,406400,-181951,406400,-406400c812800,181951,630849,,406400,xe" fillcolor="#404040" stroked="f">
                    <v:path arrowok="t"/>
                  </v:shape>
                  <v:shape id="TextBox 30" o:spid="_x0000_s1559" type="#_x0000_t202" style="position:absolute;left:78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" filled="f" stroked="f">
                    <v:textbox inset="4pt,4pt,4pt,4pt"/>
                  </v:shape>
                </v:group>
                <v:shape id="TextBox 41" o:spid="_x0000_s1560" type="#_x0000_t202" style="position:absolute;left:31229;top:1797;width:18808;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" filled="f" stroked="f">
                  <v:textbox style="mso-fit-shape-to-text:t" inset="0,0,0,0">
                    <w:txbxContent>
                      <w:p w14:paraId="3A17CD22" w14:textId="4D02CF7B"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سهولة الاستخدام</w:t>
                        </w:r>
                      </w:p>
                    </w:txbxContent>
                  </v:textbox>
                </v:shape>
                <v:shape id="TextBox 42" o:spid="_x0000_s1561" type="#_x0000_t202" style="position:absolute;left:27195;top:2126;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" filled="f" stroked="f">
                  <v:textbox style="mso-fit-shape-to-text:t" inset="0,0,0,0">
                    <w:txbxContent>
                      <w:p w14:paraId="3A57C1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v:textbox>
                </v:shape>
                <v:shape id="TextBox 43" o:spid="_x0000_s1562" type="#_x0000_t202" style="position:absolute;left:7724;top:1681;width:1456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" filled="f" stroked="f">
                  <v:textbox style="mso-fit-shape-to-text:t" inset="0,0,0,0">
                    <w:txbxContent>
                      <w:p w14:paraId="644FE39C" w14:textId="239E71FF"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المرونة</w:t>
                        </w:r>
                      </w:p>
                    </w:txbxContent>
                  </v:textbox>
                </v:shape>
                <v:shape id="TextBox 44" o:spid="_x0000_s1563" type="#_x0000_t202" style="position:absolute;left:1124;top:2131;width:337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" filled="f" stroked="f">
                  <v:textbox style="mso-fit-shape-to-text:t" inset="0,0,0,0">
                    <w:txbxContent>
                      <w:p w14:paraId="7654B0CC"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v:textbox>
                </v:shape>
                <v:shape id="TextBox 45" o:spid="_x0000_s1564" type="#_x0000_t202" style="position:absolute;left:30559;top:8712;width:1939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" filled="f" stroked="f">
                  <v:textbox style="mso-fit-shape-to-text:t" inset="0,0,0,0">
                    <w:txbxContent>
                      <w:p w14:paraId="2D860593" w14:textId="0A7F2FF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السرعة</w:t>
                        </w:r>
                      </w:p>
                    </w:txbxContent>
                  </v:textbox>
                </v:shape>
                <v:shape id="TextBox 46" o:spid="_x0000_s1565" type="#_x0000_t202" style="position:absolute;left:27195;top:8715;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" filled="f" stroked="f">
                  <v:textbox style="mso-fit-shape-to-text:t" inset="0,0,0,0">
                    <w:txbxContent>
                      <w:p w14:paraId="0EBF69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v:textbox>
                </v:shape>
                <v:shape id="TextBox 47" o:spid="_x0000_s1566" type="#_x0000_t202" style="position:absolute;left:4501;top:8712;width:1995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" filled="f" stroked="f">
                  <v:textbox style="mso-fit-shape-to-text:t" inset="0,0,0,0">
                    <w:txbxContent>
                      <w:p w14:paraId="02B610EF" w14:textId="48C9C50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الفهم السياقي</w:t>
                        </w:r>
                      </w:p>
                    </w:txbxContent>
                  </v:textbox>
                </v:shape>
                <v:shape id="TextBox 48" o:spid="_x0000_s1567" type="#_x0000_t202" style="position:absolute;left:1148;top:8715;width:337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" filled="f" stroked="f">
                  <v:textbox style="mso-fit-shape-to-text:t" inset="0,0,0,0">
                    <w:txbxContent>
                      <w:p w14:paraId="2BC4EC1F"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v:textbox>
                </v:shape>
                <w10:anchorlock/>
              </v:group>
            </w:pict>
          </mc:Fallback>
        </mc:AlternateContent>
      </w:r>
    </w:p>
    <w:p w14:paraId="7853D698"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سهولة الاستخدام</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لا يحتاج إلى معرفة برمجية متقدّمة، فقط صياغة الأوامر بلغة طبيعية</w:t>
      </w:r>
      <w:r w:rsidRPr="003A5C66">
        <w:rPr>
          <w:rFonts w:ascii="Sakkal Majalla" w:hAnsi="Sakkal Majalla"/>
          <w:sz w:val="34"/>
        </w:rPr>
        <w:t>.</w:t>
      </w:r>
    </w:p>
    <w:p w14:paraId="435C85CC"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المرونة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يمكنه التعامل مع أنواع مختلفة من النصوص بلغات متعدّدة</w:t>
      </w:r>
      <w:r w:rsidRPr="003A5C66">
        <w:rPr>
          <w:rFonts w:ascii="Sakkal Majalla" w:hAnsi="Sakkal Majalla"/>
          <w:sz w:val="34"/>
        </w:rPr>
        <w:t>.</w:t>
      </w:r>
    </w:p>
    <w:p w14:paraId="4F85B142"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السرعة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يحلّل كميات كبيرة من النصوص في ثوانٍ معدودة</w:t>
      </w:r>
      <w:r w:rsidRPr="003A5C66">
        <w:rPr>
          <w:rFonts w:ascii="Sakkal Majalla" w:hAnsi="Sakkal Majalla"/>
          <w:sz w:val="34"/>
        </w:rPr>
        <w:t>.</w:t>
      </w:r>
    </w:p>
    <w:p w14:paraId="56EE1C1F"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الفهم السياقي</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يفهم المعاني الضمنية والسياق اللغوي بشكل متقدّم</w:t>
      </w:r>
      <w:r w:rsidRPr="003A5C66">
        <w:rPr>
          <w:rFonts w:ascii="Sakkal Majalla" w:hAnsi="Sakkal Majalla"/>
          <w:sz w:val="34"/>
        </w:rPr>
        <w:t>.</w:t>
      </w:r>
    </w:p>
    <w:p w14:paraId="07B9C7BA" w14:textId="4D0BF9EA" w:rsidR="008229B3" w:rsidRPr="003A5C66" w:rsidRDefault="008229B3" w:rsidP="005A6759">
      <w:pPr>
        <w:keepNext/>
        <w:pageBreakBefore/>
        <w:rPr>
          <w:rFonts w:ascii="Sakkal Majalla" w:hAnsi="Sakkal Majalla"/>
          <w:b/>
          <w:bCs/>
          <w:color w:val="C00000"/>
          <w:sz w:val="34"/>
        </w:rPr>
      </w:pPr>
      <w:r w:rsidRPr="003A5C66">
        <w:rPr>
          <w:rFonts w:ascii="Sakkal Majalla" w:hAnsi="Sakkal Majalla"/>
          <w:b/>
          <w:bCs/>
          <w:color w:val="C00000"/>
          <w:sz w:val="34"/>
        </w:rPr>
        <w:lastRenderedPageBreak/>
        <w:t>3.4</w:t>
      </w:r>
      <w:r w:rsidRPr="003A5C66">
        <w:rPr>
          <w:rFonts w:ascii="Sakkal Majalla" w:hAnsi="Sakkal Majalla"/>
          <w:b/>
          <w:bCs/>
          <w:color w:val="C00000"/>
          <w:sz w:val="34"/>
          <w:rtl/>
        </w:rPr>
        <w:t>صياغة أوامر فعّالة</w:t>
      </w:r>
      <w:r w:rsidRPr="003A5C66">
        <w:rPr>
          <w:rFonts w:ascii="Sakkal Majalla" w:hAnsi="Sakkal Majalla"/>
          <w:b/>
          <w:bCs/>
          <w:color w:val="C00000"/>
          <w:sz w:val="34"/>
        </w:rPr>
        <w:t xml:space="preserve"> (Prompt Engineering) </w:t>
      </w:r>
      <w:r w:rsidRPr="003A5C66">
        <w:rPr>
          <w:rFonts w:ascii="Sakkal Majalla" w:hAnsi="Sakkal Majalla"/>
          <w:b/>
          <w:bCs/>
          <w:color w:val="C00000"/>
          <w:sz w:val="34"/>
          <w:rtl/>
        </w:rPr>
        <w:t>لتحليل البيانات</w:t>
      </w:r>
    </w:p>
    <w:p w14:paraId="7D2FE4B6" w14:textId="77777777" w:rsidR="008229B3" w:rsidRPr="003A5C66" w:rsidRDefault="008229B3" w:rsidP="008229B3">
      <w:pPr>
        <w:rPr>
          <w:rFonts w:ascii="Sakkal Majalla" w:hAnsi="Sakkal Majalla"/>
          <w:sz w:val="34"/>
        </w:rPr>
      </w:pPr>
      <w:r w:rsidRPr="003A5C66">
        <w:rPr>
          <w:rFonts w:ascii="Sakkal Majalla" w:hAnsi="Sakkal Majalla"/>
          <w:sz w:val="34"/>
          <w:rtl/>
        </w:rPr>
        <w:t>صياغة الأوامر هي المهارة الأهمّ في الحصول على نتائج دقيقة من</w:t>
      </w:r>
      <w:r w:rsidRPr="003A5C66">
        <w:rPr>
          <w:rFonts w:ascii="Sakkal Majalla" w:hAnsi="Sakkal Majalla"/>
          <w:sz w:val="34"/>
        </w:rPr>
        <w:t xml:space="preserve"> ChatGPT. </w:t>
      </w:r>
      <w:r w:rsidRPr="003A5C66">
        <w:rPr>
          <w:rFonts w:ascii="Sakkal Majalla" w:hAnsi="Sakkal Majalla"/>
          <w:sz w:val="34"/>
          <w:rtl/>
        </w:rPr>
        <w:t>الأمر الجيّد يجب أن يكون واضحاً، محدّداً، ويحتوي على السياق الكافي</w:t>
      </w:r>
      <w:r w:rsidRPr="003A5C66">
        <w:rPr>
          <w:rFonts w:ascii="Sakkal Majalla" w:hAnsi="Sakkal Majalla"/>
          <w:sz w:val="34"/>
        </w:rPr>
        <w:t>.</w:t>
      </w:r>
    </w:p>
    <w:p w14:paraId="31661886" w14:textId="77777777"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المكوّنات الأساسية للأمر الفعّال</w:t>
      </w:r>
      <w:r w:rsidRPr="003A5C66">
        <w:rPr>
          <w:rFonts w:ascii="Sakkal Majalla" w:hAnsi="Sakkal Majalla"/>
          <w:b/>
          <w:bCs/>
          <w:color w:val="008080"/>
          <w:sz w:val="34"/>
        </w:rPr>
        <w:t>:</w:t>
      </w:r>
    </w:p>
    <w:p w14:paraId="5C4F5593" w14:textId="4952D862" w:rsidR="005A6759" w:rsidRPr="005A6759" w:rsidRDefault="00877611" w:rsidP="00877611">
      <w:pPr>
        <w:jc w:val="center"/>
        <w:rPr>
          <w:rFonts w:ascii="Sakkal Majalla" w:hAnsi="Sakkal Majalla"/>
          <w:color w:val="008080"/>
          <w:sz w:val="32"/>
          <w:szCs w:val="32"/>
        </w:rPr>
      </w:pPr>
      <w:r w:rsidRPr="00877611">
        <w:rPr>
          <w:rFonts w:ascii="Sakkal Majalla" w:hAnsi="Sakkal Majalla"/>
          <w:noProof/>
          <w:color w:val="008080"/>
          <w:sz w:val="32"/>
          <w:szCs w:val="32"/>
        </w:rPr>
        <mc:AlternateContent>
          <mc:Choice Requires="wpg">
            <w:drawing>
              <wp:inline distT="0" distB="0" distL="0" distR="0" wp14:anchorId="0A43F6F4" wp14:editId="2F883A2B">
                <wp:extent cx="5588718" cy="1039762"/>
                <wp:effectExtent l="0" t="0" r="12065" b="27305"/>
                <wp:docPr id="15" name="مجموعة 14">
                  <a:extLst xmlns:a="http://schemas.openxmlformats.org/drawingml/2006/main">
                    <a:ext uri="{FF2B5EF4-FFF2-40B4-BE49-F238E27FC236}">
                      <a16:creationId xmlns:a16="http://schemas.microsoft.com/office/drawing/2014/main" id="{4EB7B432-693F-F602-7C03-CFB716F79238}"/>
                    </a:ext>
                  </a:extLst>
                </wp:docPr>
                <wp:cNvGraphicFramePr/>
                <a:graphic xmlns:a="http://schemas.openxmlformats.org/drawingml/2006/main">
                  <a:graphicData uri="http://schemas.microsoft.com/office/word/2010/wordprocessingGroup">
                    <wpg:wgp>
                      <wpg:cNvGrpSpPr/>
                      <wpg:grpSpPr>
                        <a:xfrm>
                          <a:off x="0" y="0"/>
                          <a:ext cx="5588718" cy="1039762"/>
                          <a:chOff x="0" y="0"/>
                          <a:chExt cx="6816643" cy="1268212"/>
                        </a:xfrm>
                      </wpg:grpSpPr>
                      <wps:wsp>
                        <wps:cNvPr id="1803183627" name="شكل بيضاوي 1803183627">
                          <a:extLst>
                            <a:ext uri="{FF2B5EF4-FFF2-40B4-BE49-F238E27FC236}">
                              <a16:creationId xmlns:a16="http://schemas.microsoft.com/office/drawing/2014/main" id="{4C75FE76-D7A7-52B8-3B3C-D2349484867F}"/>
                            </a:ext>
                          </a:extLst>
                        </wps:cNvPr>
                        <wps:cNvSpPr/>
                        <wps:spPr>
                          <a:xfrm>
                            <a:off x="3430514" y="0"/>
                            <a:ext cx="1684186" cy="1268212"/>
                          </a:xfrm>
                          <a:prstGeom prst="ellipse">
                            <a:avLst/>
                          </a:prstGeom>
                          <a:solidFill>
                            <a:schemeClr val="bg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97873739" name="شكل بيضاوي 1097873739">
                          <a:extLst>
                            <a:ext uri="{FF2B5EF4-FFF2-40B4-BE49-F238E27FC236}">
                              <a16:creationId xmlns:a16="http://schemas.microsoft.com/office/drawing/2014/main" id="{FEC1D63A-D5A4-0892-A58C-C97C995D157C}"/>
                            </a:ext>
                          </a:extLst>
                        </wps:cNvPr>
                        <wps:cNvSpPr/>
                        <wps:spPr>
                          <a:xfrm>
                            <a:off x="1715257" y="0"/>
                            <a:ext cx="1684186" cy="1268212"/>
                          </a:xfrm>
                          <a:prstGeom prst="ellipse">
                            <a:avLst/>
                          </a:prstGeom>
                          <a:solidFill>
                            <a:schemeClr val="bg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50125515" name="شكل بيضاوي 1550125515">
                          <a:extLst>
                            <a:ext uri="{FF2B5EF4-FFF2-40B4-BE49-F238E27FC236}">
                              <a16:creationId xmlns:a16="http://schemas.microsoft.com/office/drawing/2014/main" id="{039588C0-8E69-E588-8083-95C1695F768C}"/>
                            </a:ext>
                          </a:extLst>
                        </wps:cNvPr>
                        <wps:cNvSpPr/>
                        <wps:spPr>
                          <a:xfrm>
                            <a:off x="0" y="0"/>
                            <a:ext cx="1684186" cy="1268212"/>
                          </a:xfrm>
                          <a:prstGeom prst="ellipse">
                            <a:avLst/>
                          </a:prstGeom>
                          <a:solidFill>
                            <a:schemeClr val="bg1">
                              <a:lumMod val="6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40218675" name="شكل بيضاوي 1740218675">
                          <a:extLst>
                            <a:ext uri="{FF2B5EF4-FFF2-40B4-BE49-F238E27FC236}">
                              <a16:creationId xmlns:a16="http://schemas.microsoft.com/office/drawing/2014/main" id="{09EEE7AA-C8AF-30A5-C6EF-5B54CC21194E}"/>
                            </a:ext>
                          </a:extLst>
                        </wps:cNvPr>
                        <wps:cNvSpPr/>
                        <wps:spPr>
                          <a:xfrm>
                            <a:off x="5132457" y="0"/>
                            <a:ext cx="1684186" cy="1268212"/>
                          </a:xfrm>
                          <a:prstGeom prst="ellipse">
                            <a:avLst/>
                          </a:prstGeom>
                          <a:solidFill>
                            <a:schemeClr val="bg1">
                              <a:lumMod val="8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2052097" name="Picture 6" descr="Context ">
                            <a:extLst>
                              <a:ext uri="{FF2B5EF4-FFF2-40B4-BE49-F238E27FC236}">
                                <a16:creationId xmlns:a16="http://schemas.microsoft.com/office/drawing/2014/main" id="{AD41F139-79EF-062E-A970-10591121DA66}"/>
                              </a:ext>
                            </a:extLst>
                          </pic:cNvPr>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5675252"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1433843" name="Picture 8" descr="Task ">
                            <a:extLst>
                              <a:ext uri="{FF2B5EF4-FFF2-40B4-BE49-F238E27FC236}">
                                <a16:creationId xmlns:a16="http://schemas.microsoft.com/office/drawing/2014/main" id="{1D899392-40A0-158E-BAD6-7E088C2B62A7}"/>
                              </a:ext>
                            </a:extLst>
                          </pic:cNvPr>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3831269"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6615110" name="Picture 10" descr="Format ">
                            <a:extLst>
                              <a:ext uri="{FF2B5EF4-FFF2-40B4-BE49-F238E27FC236}">
                                <a16:creationId xmlns:a16="http://schemas.microsoft.com/office/drawing/2014/main" id="{FE39022E-508B-21A3-048E-4A3905A78F1F}"/>
                              </a:ext>
                            </a:extLst>
                          </pic:cNvPr>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2258052"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41872050" name="Picture 12" descr="Task planner ">
                            <a:extLst>
                              <a:ext uri="{FF2B5EF4-FFF2-40B4-BE49-F238E27FC236}">
                                <a16:creationId xmlns:a16="http://schemas.microsoft.com/office/drawing/2014/main" id="{14F94F83-5B65-5034-3B25-CEC345C97FB3}"/>
                              </a:ext>
                            </a:extLst>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542795"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wps:wsp>
                        <wps:cNvPr id="1673901540" name="مربع نص 8">
                          <a:extLst>
                            <a:ext uri="{FF2B5EF4-FFF2-40B4-BE49-F238E27FC236}">
                              <a16:creationId xmlns:a16="http://schemas.microsoft.com/office/drawing/2014/main" id="{B32C8053-8A3C-DBD1-CE4D-69F61C31F8FA}"/>
                            </a:ext>
                          </a:extLst>
                        </wps:cNvPr>
                        <wps:cNvSpPr txBox="1"/>
                        <wps:spPr>
                          <a:xfrm>
                            <a:off x="5555791" y="719786"/>
                            <a:ext cx="837255" cy="460838"/>
                          </a:xfrm>
                          <a:prstGeom prst="rect">
                            <a:avLst/>
                          </a:prstGeom>
                          <a:noFill/>
                        </wps:spPr>
                        <wps:txbx>
                          <w:txbxContent>
                            <w:p w14:paraId="40EC8422"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السياق </w:t>
                              </w:r>
                            </w:p>
                          </w:txbxContent>
                        </wps:txbx>
                        <wps:bodyPr wrap="square">
                          <a:spAutoFit/>
                        </wps:bodyPr>
                      </wps:wsp>
                      <wps:wsp>
                        <wps:cNvPr id="1847035425" name="مربع نص 9">
                          <a:extLst>
                            <a:ext uri="{FF2B5EF4-FFF2-40B4-BE49-F238E27FC236}">
                              <a16:creationId xmlns:a16="http://schemas.microsoft.com/office/drawing/2014/main" id="{A34D639A-B9F7-0ED6-4AFF-A64BECFD83B6}"/>
                            </a:ext>
                          </a:extLst>
                        </wps:cNvPr>
                        <wps:cNvSpPr txBox="1"/>
                        <wps:spPr>
                          <a:xfrm>
                            <a:off x="3822853" y="719787"/>
                            <a:ext cx="837255" cy="460838"/>
                          </a:xfrm>
                          <a:prstGeom prst="rect">
                            <a:avLst/>
                          </a:prstGeom>
                          <a:noFill/>
                        </wps:spPr>
                        <wps:txbx>
                          <w:txbxContent>
                            <w:p w14:paraId="4C95D69B"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المهمّة  </w:t>
                              </w:r>
                            </w:p>
                          </w:txbxContent>
                        </wps:txbx>
                        <wps:bodyPr wrap="square">
                          <a:spAutoFit/>
                        </wps:bodyPr>
                      </wps:wsp>
                      <wps:wsp>
                        <wps:cNvPr id="1316739909" name="مربع نص 10">
                          <a:extLst>
                            <a:ext uri="{FF2B5EF4-FFF2-40B4-BE49-F238E27FC236}">
                              <a16:creationId xmlns:a16="http://schemas.microsoft.com/office/drawing/2014/main" id="{DEBF2F36-9257-FDA3-2D3F-6D58A45BAC47}"/>
                            </a:ext>
                          </a:extLst>
                        </wps:cNvPr>
                        <wps:cNvSpPr txBox="1"/>
                        <wps:spPr>
                          <a:xfrm>
                            <a:off x="1720187" y="670546"/>
                            <a:ext cx="1514185" cy="460838"/>
                          </a:xfrm>
                          <a:prstGeom prst="rect">
                            <a:avLst/>
                          </a:prstGeom>
                          <a:noFill/>
                        </wps:spPr>
                        <wps:txbx>
                          <w:txbxContent>
                            <w:p w14:paraId="2B56D260"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التنسيق المطلوب </w:t>
                              </w:r>
                            </w:p>
                          </w:txbxContent>
                        </wps:txbx>
                        <wps:bodyPr wrap="square">
                          <a:spAutoFit/>
                        </wps:bodyPr>
                      </wps:wsp>
                      <wps:wsp>
                        <wps:cNvPr id="957288744" name="مربع نص 11">
                          <a:extLst>
                            <a:ext uri="{FF2B5EF4-FFF2-40B4-BE49-F238E27FC236}">
                              <a16:creationId xmlns:a16="http://schemas.microsoft.com/office/drawing/2014/main" id="{FC11DC95-83FF-9141-F04A-5037A7B63830}"/>
                            </a:ext>
                          </a:extLst>
                        </wps:cNvPr>
                        <wps:cNvSpPr txBox="1"/>
                        <wps:spPr>
                          <a:xfrm>
                            <a:off x="74062" y="670546"/>
                            <a:ext cx="1428988" cy="460838"/>
                          </a:xfrm>
                          <a:prstGeom prst="rect">
                            <a:avLst/>
                          </a:prstGeom>
                          <a:noFill/>
                        </wps:spPr>
                        <wps:txbx>
                          <w:txbxContent>
                            <w:p w14:paraId="3CD16D17"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القيود والمعايير </w:t>
                              </w:r>
                            </w:p>
                          </w:txbxContent>
                        </wps:txbx>
                        <wps:bodyPr wrap="square">
                          <a:spAutoFit/>
                        </wps:bodyPr>
                      </wps:wsp>
                    </wpg:wgp>
                  </a:graphicData>
                </a:graphic>
              </wp:inline>
            </w:drawing>
          </mc:Choice>
          <mc:Fallback>
            <w:pict>
              <v:group w14:anchorId="0A43F6F4" id="مجموعة 14" o:spid="_x0000_s1568" style="width:440.05pt;height:81.85pt;mso-position-horizontal-relative:char;mso-position-vertical-relative:line" coordsize="68166,1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">
                <v:oval id="شكل بيضاوي 1803183627" o:spid="_x0000_s1569" style="position:absolute;left:34305;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" fillcolor="#bfbfbf [2412]" strokecolor="#09101d [484]" strokeweight="1pt">
                  <v:stroke joinstyle="miter"/>
                </v:oval>
                <v:oval id="شكل بيضاوي 1097873739" o:spid="_x0000_s1570" style="position:absolute;left:17152;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" fillcolor="#bfbfbf [2412]" strokecolor="#09101d [484]" strokeweight="1pt">
                  <v:stroke joinstyle="miter"/>
                </v:oval>
                <v:oval id="شكل بيضاوي 1550125515" o:spid="_x0000_s1571" style="position:absolute;width:16841;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" fillcolor="#a5a5a5 [2092]" strokecolor="#09101d [484]" strokeweight="1pt">
                  <v:stroke joinstyle="miter"/>
                </v:oval>
                <v:oval id="شكل بيضاوي 1740218675" o:spid="_x0000_s1572" style="position:absolute;left:51324;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" fillcolor="#d8d8d8 [2732]" strokecolor="#09101d [484]" strokeweight="1pt">
                  <v:stroke joinstyle="miter"/>
                </v:oval>
                <v:shape id="Picture 6" o:spid="_x0000_s1573" type="#_x0000_t75" alt="Context " style="position:absolute;left:56752;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">
                  <v:imagedata r:id="rId192" o:title="Context "/>
                </v:shape>
                <v:shape id="Picture 8" o:spid="_x0000_s1574" type="#_x0000_t75" alt="Task " style="position:absolute;left:38312;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">
                  <v:imagedata r:id="rId193" o:title="Task "/>
                </v:shape>
                <v:shape id="Picture 10" o:spid="_x0000_s1575" type="#_x0000_t75" alt="Format " style="position:absolute;left:22580;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">
                  <v:imagedata r:id="rId194" o:title="Format "/>
                </v:shape>
                <v:shape id="Picture 12" o:spid="_x0000_s1576" type="#_x0000_t75" alt="Task planner " style="position:absolute;left:5427;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">
                  <v:imagedata r:id="rId195" o:title="Task planner "/>
                </v:shape>
                <v:shape id="مربع نص 8" o:spid="_x0000_s1577" type="#_x0000_t202" style="position:absolute;left:55557;top:7197;width:8373;height:4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" filled="f" stroked="f">
                  <v:textbox style="mso-fit-shape-to-text:t">
                    <w:txbxContent>
                      <w:p w14:paraId="40EC8422"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السياق </w:t>
                        </w:r>
                      </w:p>
                    </w:txbxContent>
                  </v:textbox>
                </v:shape>
                <v:shape id="مربع نص 9" o:spid="_x0000_s1578" type="#_x0000_t202" style="position:absolute;left:38228;top:7197;width:8373;height:4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" filled="f" stroked="f">
                  <v:textbox style="mso-fit-shape-to-text:t">
                    <w:txbxContent>
                      <w:p w14:paraId="4C95D69B"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المهمّة  </w:t>
                        </w:r>
                      </w:p>
                    </w:txbxContent>
                  </v:textbox>
                </v:shape>
                <v:shape id="مربع نص 10" o:spid="_x0000_s1579" type="#_x0000_t202" style="position:absolute;left:17201;top:6705;width:15142;height:4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" filled="f" stroked="f">
                  <v:textbox style="mso-fit-shape-to-text:t">
                    <w:txbxContent>
                      <w:p w14:paraId="2B56D260"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التنسيق المطلوب </w:t>
                        </w:r>
                      </w:p>
                    </w:txbxContent>
                  </v:textbox>
                </v:shape>
                <v:shape id="مربع نص 11" o:spid="_x0000_s1580" type="#_x0000_t202" style="position:absolute;left:740;top:6705;width:14290;height:4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" filled="f" stroked="f">
                  <v:textbox style="mso-fit-shape-to-text:t">
                    <w:txbxContent>
                      <w:p w14:paraId="3CD16D17"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القيود والمعايير </w:t>
                        </w:r>
                      </w:p>
                    </w:txbxContent>
                  </v:textbox>
                </v:shape>
                <w10:anchorlock/>
              </v:group>
            </w:pict>
          </mc:Fallback>
        </mc:AlternateContent>
      </w:r>
    </w:p>
    <w:p w14:paraId="34C790A4"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السياق</w:t>
      </w:r>
      <w:r w:rsidRPr="003A5C66">
        <w:rPr>
          <w:rFonts w:ascii="Sakkal Majalla" w:hAnsi="Sakkal Majalla"/>
          <w:b/>
          <w:bCs/>
          <w:color w:val="C00000"/>
          <w:sz w:val="34"/>
        </w:rPr>
        <w:t xml:space="preserve"> (Context):</w:t>
      </w:r>
      <w:r w:rsidRPr="003A5C66">
        <w:rPr>
          <w:rFonts w:ascii="Sakkal Majalla" w:hAnsi="Sakkal Majalla"/>
          <w:color w:val="C00000"/>
          <w:sz w:val="34"/>
        </w:rPr>
        <w:t xml:space="preserve"> </w:t>
      </w:r>
      <w:r w:rsidRPr="003A5C66">
        <w:rPr>
          <w:rFonts w:ascii="Sakkal Majalla" w:hAnsi="Sakkal Majalla"/>
          <w:sz w:val="34"/>
          <w:rtl/>
        </w:rPr>
        <w:t>معلومات عن طبيعة البيانات ومصدرها</w:t>
      </w:r>
      <w:r w:rsidRPr="003A5C66">
        <w:rPr>
          <w:rFonts w:ascii="Sakkal Majalla" w:hAnsi="Sakkal Majalla"/>
          <w:sz w:val="34"/>
        </w:rPr>
        <w:t>.</w:t>
      </w:r>
    </w:p>
    <w:p w14:paraId="6704B3C0"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المهمّة</w:t>
      </w:r>
      <w:r w:rsidRPr="003A5C66">
        <w:rPr>
          <w:rFonts w:ascii="Sakkal Majalla" w:hAnsi="Sakkal Majalla"/>
          <w:b/>
          <w:bCs/>
          <w:color w:val="C00000"/>
          <w:sz w:val="34"/>
        </w:rPr>
        <w:t xml:space="preserve"> (Task):</w:t>
      </w:r>
      <w:r w:rsidRPr="003A5C66">
        <w:rPr>
          <w:rFonts w:ascii="Sakkal Majalla" w:hAnsi="Sakkal Majalla"/>
          <w:color w:val="C00000"/>
          <w:sz w:val="34"/>
        </w:rPr>
        <w:t xml:space="preserve"> </w:t>
      </w:r>
      <w:r w:rsidRPr="003A5C66">
        <w:rPr>
          <w:rFonts w:ascii="Sakkal Majalla" w:hAnsi="Sakkal Majalla"/>
          <w:sz w:val="34"/>
          <w:rtl/>
        </w:rPr>
        <w:t>ما تريد من</w:t>
      </w:r>
      <w:r w:rsidRPr="003A5C66">
        <w:rPr>
          <w:rFonts w:ascii="Sakkal Majalla" w:hAnsi="Sakkal Majalla"/>
          <w:sz w:val="34"/>
        </w:rPr>
        <w:t xml:space="preserve"> ChatGPT </w:t>
      </w:r>
      <w:r w:rsidRPr="003A5C66">
        <w:rPr>
          <w:rFonts w:ascii="Sakkal Majalla" w:hAnsi="Sakkal Majalla"/>
          <w:sz w:val="34"/>
          <w:rtl/>
        </w:rPr>
        <w:t>أن يفعله بالضبط</w:t>
      </w:r>
      <w:r w:rsidRPr="003A5C66">
        <w:rPr>
          <w:rFonts w:ascii="Sakkal Majalla" w:hAnsi="Sakkal Majalla"/>
          <w:sz w:val="34"/>
        </w:rPr>
        <w:t>.</w:t>
      </w:r>
    </w:p>
    <w:p w14:paraId="3A70B43A"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التنسيق المطلوب</w:t>
      </w:r>
      <w:r w:rsidRPr="003A5C66">
        <w:rPr>
          <w:rFonts w:ascii="Sakkal Majalla" w:hAnsi="Sakkal Majalla"/>
          <w:b/>
          <w:bCs/>
          <w:color w:val="C00000"/>
          <w:sz w:val="34"/>
        </w:rPr>
        <w:t xml:space="preserve"> (Format):</w:t>
      </w:r>
      <w:r w:rsidRPr="003A5C66">
        <w:rPr>
          <w:rFonts w:ascii="Sakkal Majalla" w:hAnsi="Sakkal Majalla"/>
          <w:color w:val="C00000"/>
          <w:sz w:val="34"/>
        </w:rPr>
        <w:t xml:space="preserve"> </w:t>
      </w:r>
      <w:r w:rsidRPr="003A5C66">
        <w:rPr>
          <w:rFonts w:ascii="Sakkal Majalla" w:hAnsi="Sakkal Majalla"/>
          <w:sz w:val="34"/>
          <w:rtl/>
        </w:rPr>
        <w:t>كيف تريد عرض النتائج (جدول، قائمة، نقاط، إلخ)</w:t>
      </w:r>
      <w:r w:rsidRPr="003A5C66">
        <w:rPr>
          <w:rFonts w:ascii="Sakkal Majalla" w:hAnsi="Sakkal Majalla"/>
          <w:sz w:val="34"/>
        </w:rPr>
        <w:t>.</w:t>
      </w:r>
    </w:p>
    <w:p w14:paraId="10BEE8FE"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القيود والمعايير</w:t>
      </w:r>
      <w:r w:rsidRPr="003A5C66">
        <w:rPr>
          <w:rFonts w:ascii="Sakkal Majalla" w:hAnsi="Sakkal Majalla"/>
          <w:b/>
          <w:bCs/>
          <w:color w:val="C00000"/>
          <w:sz w:val="34"/>
        </w:rPr>
        <w:t xml:space="preserve"> (Constraints):</w:t>
      </w:r>
      <w:r w:rsidRPr="003A5C66">
        <w:rPr>
          <w:rFonts w:ascii="Sakkal Majalla" w:hAnsi="Sakkal Majalla"/>
          <w:color w:val="C00000"/>
          <w:sz w:val="34"/>
        </w:rPr>
        <w:t xml:space="preserve"> </w:t>
      </w:r>
      <w:r w:rsidRPr="003A5C66">
        <w:rPr>
          <w:rFonts w:ascii="Sakkal Majalla" w:hAnsi="Sakkal Majalla"/>
          <w:sz w:val="34"/>
          <w:rtl/>
        </w:rPr>
        <w:t>أي معايير محدّدة للتحليل</w:t>
      </w:r>
      <w:r w:rsidRPr="003A5C66">
        <w:rPr>
          <w:rFonts w:ascii="Sakkal Majalla" w:hAnsi="Sakkal Majalla"/>
          <w:sz w:val="34"/>
        </w:rPr>
        <w:t>.</w:t>
      </w:r>
    </w:p>
    <w:p w14:paraId="06FD1C89" w14:textId="77777777" w:rsidR="008229B3" w:rsidRDefault="008229B3" w:rsidP="008229B3">
      <w:pPr>
        <w:rPr>
          <w:rFonts w:ascii="Sakkal Majalla" w:hAnsi="Sakkal Majalla"/>
          <w:sz w:val="32"/>
          <w:szCs w:val="32"/>
          <w:rtl/>
        </w:rPr>
      </w:pPr>
    </w:p>
    <w:p w14:paraId="373C7974" w14:textId="186AE085" w:rsidR="008229B3" w:rsidRPr="003A5C66" w:rsidRDefault="00877611" w:rsidP="008229B3">
      <w:pPr>
        <w:rPr>
          <w:rFonts w:ascii="Sakkal Majalla" w:hAnsi="Sakkal Majalla"/>
          <w:b/>
          <w:bCs/>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79872" behindDoc="0" locked="0" layoutInCell="1" allowOverlap="1" wp14:anchorId="573411C0" wp14:editId="4481527E">
                <wp:simplePos x="0" y="0"/>
                <wp:positionH relativeFrom="column">
                  <wp:posOffset>5372100</wp:posOffset>
                </wp:positionH>
                <wp:positionV relativeFrom="paragraph">
                  <wp:posOffset>2540</wp:posOffset>
                </wp:positionV>
                <wp:extent cx="361315" cy="324485"/>
                <wp:effectExtent l="0" t="0" r="635" b="0"/>
                <wp:wrapSquare wrapText="bothSides"/>
                <wp:docPr id="213226757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92865428"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9734190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D86C79" id="Group 20" o:spid="_x0000_s1026" style="position:absolute;margin-left:423pt;margin-top:.2pt;width:28.45pt;height:25.55pt;z-index:2528798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LIti3ffAAAABwEAAA8AAABkcnMvZG93bnJldi54&#10;bWxMj0FrwkAUhO+F/oflCb3VTawRjXkRkbYnKVQLpbc1+0yC2bchuybx33d7qsdhhplvss1oGtFT&#10;52rLCPE0AkFcWF1zifB1fHtegnBesVaNZUK4kYNN/viQqVTbgT+pP/hShBJ2qUKovG9TKV1RkVFu&#10;alvi4J1tZ5QPsiul7tQQyk0jZ1G0kEbVHBYq1dKuouJyuBqE90EN25f4td9fzrvbzzH5+N7HhPg0&#10;GbdrEJ5G/x+GP/yADnlgOtkraycahOV8Eb54hDmIYK+i2QrECSGJE5B5Ju/5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7EZYIIDAABgCAAADgAAAAAAAAAA&#10;AAAAAAA6AgAAZHJzL2Uyb0RvYy54bWxQSwECLQAKAAAAAAAAACEAjJ82G+AKAADgCgAAFAAAAAAA&#10;AAAAAAAAAADoBQAAZHJzL21lZGlhL2ltYWdlMS5wbmdQSwECLQAUAAYACAAAACEAsi2Ld98AAAAH&#10;AQAADwAAAAAAAAAAAAAAAAD6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(1) - تحليل مشاعر تعليقات العملاء</w:t>
      </w:r>
      <w:r w:rsidR="008229B3" w:rsidRPr="003A5C66">
        <w:rPr>
          <w:rFonts w:ascii="Sakkal Majalla" w:hAnsi="Sakkal Majalla"/>
          <w:b/>
          <w:bCs/>
          <w:sz w:val="34"/>
        </w:rPr>
        <w:t>:</w:t>
      </w:r>
    </w:p>
    <w:p w14:paraId="33F84CAA" w14:textId="77777777" w:rsidR="00877611" w:rsidRPr="00A30D09" w:rsidRDefault="00877611" w:rsidP="008229B3">
      <w:pPr>
        <w:rPr>
          <w:rFonts w:ascii="Sakkal Majalla" w:hAnsi="Sakkal Majalla"/>
          <w:sz w:val="32"/>
          <w:szCs w:val="32"/>
        </w:rPr>
      </w:pPr>
    </w:p>
    <w:p w14:paraId="260C2E22"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 الضعيف</w:t>
      </w:r>
      <w:r w:rsidRPr="003A5C66">
        <w:rPr>
          <w:rFonts w:ascii="Sakkal Majalla" w:hAnsi="Sakkal Majalla"/>
          <w:b/>
          <w:bCs/>
          <w:sz w:val="34"/>
        </w:rPr>
        <w:t>:</w:t>
      </w:r>
    </w:p>
    <w:p w14:paraId="3C52A3C5" w14:textId="77777777" w:rsidR="008229B3" w:rsidRPr="003A5C66" w:rsidRDefault="008229B3" w:rsidP="008229B3">
      <w:pPr>
        <w:shd w:val="clear" w:color="auto" w:fill="F2F2F2" w:themeFill="background1" w:themeFillShade="F2"/>
        <w:rPr>
          <w:rFonts w:ascii="Sakkal Majalla" w:hAnsi="Sakkal Majalla"/>
          <w:sz w:val="34"/>
          <w:rtl/>
        </w:rPr>
      </w:pPr>
      <w:r w:rsidRPr="003A5C66">
        <w:rPr>
          <w:rFonts w:ascii="Sakkal Majalla" w:hAnsi="Sakkal Majalla"/>
          <w:sz w:val="34"/>
          <w:rtl/>
        </w:rPr>
        <w:t>حلّل هذه التعليقات.</w:t>
      </w:r>
    </w:p>
    <w:p w14:paraId="1E1BB737" w14:textId="77777777" w:rsidR="00877611" w:rsidRDefault="00877611" w:rsidP="008229B3">
      <w:pPr>
        <w:rPr>
          <w:rFonts w:ascii="Sakkal Majalla" w:hAnsi="Sakkal Majalla"/>
          <w:b/>
          <w:bCs/>
          <w:color w:val="008000"/>
          <w:sz w:val="32"/>
          <w:szCs w:val="32"/>
        </w:rPr>
      </w:pPr>
    </w:p>
    <w:p w14:paraId="403B60CC" w14:textId="30469054" w:rsidR="008229B3" w:rsidRPr="003A5C66" w:rsidRDefault="008229B3" w:rsidP="008229B3">
      <w:pPr>
        <w:rPr>
          <w:rFonts w:ascii="Sakkal Majalla" w:hAnsi="Sakkal Majalla"/>
          <w:sz w:val="34"/>
        </w:rPr>
      </w:pPr>
      <w:r w:rsidRPr="003A5C66">
        <w:rPr>
          <w:rFonts w:ascii="Sakkal Majalla" w:hAnsi="Sakkal Majalla"/>
          <w:b/>
          <w:bCs/>
          <w:sz w:val="34"/>
          <w:rtl/>
        </w:rPr>
        <w:t>الأمر الفعّال</w:t>
      </w:r>
      <w:r w:rsidRPr="003A5C66">
        <w:rPr>
          <w:rFonts w:ascii="Sakkal Majalla" w:hAnsi="Sakkal Majalla"/>
          <w:b/>
          <w:bCs/>
          <w:sz w:val="34"/>
        </w:rPr>
        <w:t>:</w:t>
      </w:r>
    </w:p>
    <w:p w14:paraId="40FD5098"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مدير تسويق في شركة إلكترونيات. لدي 5 تعليقات من عملاء على منتجنا الجديد (سمّاعات لاسلكية). أريدك أن تحلّل مشاعر كلّ تعليق (إيجابي/سلبي/محايد)، وتحدّد الموضوعات الرئيسية المذكورة (مثل: الجودة، السعر، خدمة العملاء، التصميم)، ثمّ تقدّم ملخّصاً عامّاً للانطباعات.</w:t>
      </w:r>
    </w:p>
    <w:p w14:paraId="5109B2EE"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اعرض النتائج في جدول يحتوي على: رقم التعليق، المشاعر، الموضوعات الرئيسية، وملاحظات إضافية.</w:t>
      </w:r>
    </w:p>
    <w:p w14:paraId="7C223AE2" w14:textId="77777777" w:rsidR="008229B3" w:rsidRPr="00A30D09" w:rsidRDefault="008229B3" w:rsidP="008229B3">
      <w:pPr>
        <w:shd w:val="clear" w:color="auto" w:fill="F2F2F2" w:themeFill="background1" w:themeFillShade="F2"/>
        <w:rPr>
          <w:rFonts w:ascii="Sakkal Majalla" w:hAnsi="Sakkal Majalla"/>
          <w:b/>
          <w:bCs/>
          <w:sz w:val="32"/>
          <w:szCs w:val="32"/>
          <w:rtl/>
        </w:rPr>
      </w:pPr>
      <w:r w:rsidRPr="00A30D09">
        <w:rPr>
          <w:rFonts w:ascii="Sakkal Majalla" w:hAnsi="Sakkal Majalla"/>
          <w:b/>
          <w:bCs/>
          <w:sz w:val="32"/>
          <w:szCs w:val="32"/>
          <w:rtl/>
        </w:rPr>
        <w:t>التعليقات:</w:t>
      </w:r>
    </w:p>
    <w:p w14:paraId="4839FBEB"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"السمّاعات رائعة! الصوت نقيّ جداً والبطارية تدوم طويلاً، لكن السعر مرتفع قليلاً."</w:t>
      </w:r>
    </w:p>
    <w:p w14:paraId="73823E1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"منتج سيّئ، توقّفت عن العمل بعد أسبوعين فقط. خدمة العملاء لم تساعدني."</w:t>
      </w:r>
    </w:p>
    <w:p w14:paraId="6695ACE8"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lastRenderedPageBreak/>
        <w:t>3. "جيّدة بشكل عام، التصميم أنيق لكن الراحة أقلّ من المتوقّع عند الاستخدام الطويل."</w:t>
      </w:r>
    </w:p>
    <w:p w14:paraId="1717407D"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4. "أفضل سمّاعات اشتريتها! تستحقّ كلّ قرش دفعته."</w:t>
      </w:r>
    </w:p>
    <w:p w14:paraId="7211A6B7" w14:textId="77777777" w:rsidR="008229B3"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5. "مقبولة، لا شيء مميّز ولا شيء سيّئ."</w:t>
      </w:r>
    </w:p>
    <w:p w14:paraId="2A35BA3C" w14:textId="77777777" w:rsidR="008229B3" w:rsidRPr="00A30D09" w:rsidRDefault="008229B3" w:rsidP="008229B3">
      <w:pPr>
        <w:rPr>
          <w:rFonts w:ascii="Sakkal Majalla" w:hAnsi="Sakkal Majalla"/>
          <w:sz w:val="32"/>
          <w:szCs w:val="32"/>
          <w:rtl/>
        </w:rPr>
      </w:pPr>
    </w:p>
    <w:p w14:paraId="6A365E18" w14:textId="2EF47976" w:rsidR="008229B3" w:rsidRPr="00A30D09" w:rsidRDefault="008229B3" w:rsidP="008229B3">
      <w:pPr>
        <w:rPr>
          <w:rFonts w:ascii="Sakkal Majalla" w:hAnsi="Sakkal Majalla"/>
          <w:sz w:val="32"/>
          <w:szCs w:val="32"/>
        </w:rPr>
      </w:pPr>
      <w:r w:rsidRPr="00A30D09">
        <w:rPr>
          <w:rFonts w:ascii="Sakkal Majalla" w:hAnsi="Sakkal Majalla"/>
          <w:b/>
          <w:bCs/>
          <w:sz w:val="32"/>
          <w:szCs w:val="32"/>
          <w:rtl/>
        </w:rPr>
        <w:t>النتيجة المتوقّعة من</w:t>
      </w:r>
      <w:r w:rsidRPr="00A30D09">
        <w:rPr>
          <w:rFonts w:ascii="Sakkal Majalla" w:hAnsi="Sakkal Majalla"/>
          <w:b/>
          <w:bCs/>
          <w:sz w:val="32"/>
          <w:szCs w:val="32"/>
        </w:rPr>
        <w:t xml:space="preserve"> ChatGPT</w:t>
      </w:r>
      <w:r w:rsidR="007510DC">
        <w:rPr>
          <w:rFonts w:ascii="Sakkal Majalla" w:hAnsi="Sakkal Majalla" w:hint="cs"/>
          <w:b/>
          <w:bCs/>
          <w:sz w:val="32"/>
          <w:szCs w:val="32"/>
          <w:rtl/>
        </w:rPr>
        <w:t>:</w:t>
      </w:r>
    </w:p>
    <w:tbl>
      <w:tblPr>
        <w:bidiVisual/>
        <w:tblW w:w="5791"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49"/>
        <w:gridCol w:w="2276"/>
        <w:gridCol w:w="3210"/>
        <w:gridCol w:w="3707"/>
      </w:tblGrid>
      <w:tr w:rsidR="00877611" w:rsidRPr="00877611" w14:paraId="49953551" w14:textId="77777777" w:rsidTr="000D7AAA">
        <w:trPr>
          <w:trHeight w:val="1146"/>
          <w:tblHeader/>
          <w:tblCellSpacing w:w="15" w:type="dxa"/>
          <w:jc w:val="center"/>
        </w:trPr>
        <w:tc>
          <w:tcPr>
            <w:tcW w:w="577" w:type="pct"/>
            <w:shd w:val="clear" w:color="auto" w:fill="F2F2F2" w:themeFill="background1" w:themeFillShade="F2"/>
            <w:vAlign w:val="center"/>
            <w:hideMark/>
          </w:tcPr>
          <w:p w14:paraId="42C4B7CE"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رقم التعليق</w:t>
            </w:r>
          </w:p>
        </w:tc>
        <w:tc>
          <w:tcPr>
            <w:tcW w:w="1075" w:type="pct"/>
            <w:shd w:val="clear" w:color="auto" w:fill="F2F2F2" w:themeFill="background1" w:themeFillShade="F2"/>
            <w:vAlign w:val="center"/>
            <w:hideMark/>
          </w:tcPr>
          <w:p w14:paraId="0FCC21B2"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المشاعر</w:t>
            </w:r>
          </w:p>
        </w:tc>
        <w:tc>
          <w:tcPr>
            <w:tcW w:w="1523" w:type="pct"/>
            <w:shd w:val="clear" w:color="auto" w:fill="F2F2F2" w:themeFill="background1" w:themeFillShade="F2"/>
            <w:vAlign w:val="center"/>
            <w:hideMark/>
          </w:tcPr>
          <w:p w14:paraId="2535648F"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الموضوعات الرئيسية</w:t>
            </w:r>
          </w:p>
        </w:tc>
        <w:tc>
          <w:tcPr>
            <w:tcW w:w="1753" w:type="pct"/>
            <w:shd w:val="clear" w:color="auto" w:fill="F2F2F2" w:themeFill="background1" w:themeFillShade="F2"/>
            <w:vAlign w:val="center"/>
            <w:hideMark/>
          </w:tcPr>
          <w:p w14:paraId="0C5F92F3"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ملاحظات إضافية</w:t>
            </w:r>
          </w:p>
        </w:tc>
      </w:tr>
      <w:tr w:rsidR="008229B3" w:rsidRPr="00A30D09" w14:paraId="18ABA0AE" w14:textId="77777777" w:rsidTr="00877611">
        <w:trPr>
          <w:trHeight w:val="1146"/>
          <w:tblCellSpacing w:w="15" w:type="dxa"/>
          <w:jc w:val="center"/>
        </w:trPr>
        <w:tc>
          <w:tcPr>
            <w:tcW w:w="577" w:type="pct"/>
            <w:vAlign w:val="center"/>
            <w:hideMark/>
          </w:tcPr>
          <w:p w14:paraId="7C2B3160" w14:textId="77777777" w:rsidR="008229B3" w:rsidRPr="003A5C66" w:rsidRDefault="008229B3" w:rsidP="00DC2903">
            <w:pPr>
              <w:jc w:val="center"/>
              <w:rPr>
                <w:rFonts w:ascii="Sakkal Majalla" w:hAnsi="Sakkal Majalla"/>
                <w:sz w:val="34"/>
              </w:rPr>
            </w:pPr>
            <w:r w:rsidRPr="003A5C66">
              <w:rPr>
                <w:rFonts w:ascii="Sakkal Majalla" w:hAnsi="Sakkal Majalla"/>
                <w:sz w:val="34"/>
              </w:rPr>
              <w:t>1</w:t>
            </w:r>
          </w:p>
        </w:tc>
        <w:tc>
          <w:tcPr>
            <w:tcW w:w="1075" w:type="pct"/>
            <w:vAlign w:val="center"/>
            <w:hideMark/>
          </w:tcPr>
          <w:p w14:paraId="20121E9F"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(مع تحفّظ بسيط)</w:t>
            </w:r>
          </w:p>
        </w:tc>
        <w:tc>
          <w:tcPr>
            <w:tcW w:w="1523" w:type="pct"/>
            <w:vAlign w:val="center"/>
            <w:hideMark/>
          </w:tcPr>
          <w:p w14:paraId="722D7F3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جودة الصوت، عمر البطارية، السعر</w:t>
            </w:r>
          </w:p>
        </w:tc>
        <w:tc>
          <w:tcPr>
            <w:tcW w:w="1753" w:type="pct"/>
            <w:vAlign w:val="center"/>
            <w:hideMark/>
          </w:tcPr>
          <w:p w14:paraId="56766FCB"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راضٍ عن الأداء، لديه تحفّظ على السعر</w:t>
            </w:r>
          </w:p>
        </w:tc>
      </w:tr>
      <w:tr w:rsidR="008229B3" w:rsidRPr="00A30D09" w14:paraId="0F5E99C5" w14:textId="77777777" w:rsidTr="00877611">
        <w:trPr>
          <w:trHeight w:val="1156"/>
          <w:tblCellSpacing w:w="15" w:type="dxa"/>
          <w:jc w:val="center"/>
        </w:trPr>
        <w:tc>
          <w:tcPr>
            <w:tcW w:w="577" w:type="pct"/>
            <w:vAlign w:val="center"/>
            <w:hideMark/>
          </w:tcPr>
          <w:p w14:paraId="0B3FF633" w14:textId="77777777" w:rsidR="008229B3" w:rsidRPr="003A5C66" w:rsidRDefault="008229B3" w:rsidP="00DC2903">
            <w:pPr>
              <w:jc w:val="center"/>
              <w:rPr>
                <w:rFonts w:ascii="Sakkal Majalla" w:hAnsi="Sakkal Majalla"/>
                <w:sz w:val="34"/>
              </w:rPr>
            </w:pPr>
            <w:r w:rsidRPr="003A5C66">
              <w:rPr>
                <w:rFonts w:ascii="Sakkal Majalla" w:hAnsi="Sakkal Majalla"/>
                <w:sz w:val="34"/>
              </w:rPr>
              <w:t>2</w:t>
            </w:r>
          </w:p>
        </w:tc>
        <w:tc>
          <w:tcPr>
            <w:tcW w:w="1075" w:type="pct"/>
            <w:vAlign w:val="center"/>
            <w:hideMark/>
          </w:tcPr>
          <w:p w14:paraId="2FD4C4D7"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سلبي</w:t>
            </w:r>
          </w:p>
        </w:tc>
        <w:tc>
          <w:tcPr>
            <w:tcW w:w="1523" w:type="pct"/>
            <w:vAlign w:val="center"/>
            <w:hideMark/>
          </w:tcPr>
          <w:p w14:paraId="10903C6F"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المتانة، خدمة العملاء</w:t>
            </w:r>
          </w:p>
        </w:tc>
        <w:tc>
          <w:tcPr>
            <w:tcW w:w="1753" w:type="pct"/>
            <w:vAlign w:val="center"/>
            <w:hideMark/>
          </w:tcPr>
          <w:p w14:paraId="086B1704"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تجربة سلبية جداً، مشكلة في الجودة والدعم</w:t>
            </w:r>
          </w:p>
        </w:tc>
      </w:tr>
      <w:tr w:rsidR="008229B3" w:rsidRPr="00A30D09" w14:paraId="3994CF06" w14:textId="77777777" w:rsidTr="00877611">
        <w:trPr>
          <w:trHeight w:val="1146"/>
          <w:tblCellSpacing w:w="15" w:type="dxa"/>
          <w:jc w:val="center"/>
        </w:trPr>
        <w:tc>
          <w:tcPr>
            <w:tcW w:w="577" w:type="pct"/>
            <w:vAlign w:val="center"/>
            <w:hideMark/>
          </w:tcPr>
          <w:p w14:paraId="3B3DDF93" w14:textId="77777777" w:rsidR="008229B3" w:rsidRPr="003A5C66" w:rsidRDefault="008229B3" w:rsidP="00DC2903">
            <w:pPr>
              <w:jc w:val="center"/>
              <w:rPr>
                <w:rFonts w:ascii="Sakkal Majalla" w:hAnsi="Sakkal Majalla"/>
                <w:sz w:val="34"/>
              </w:rPr>
            </w:pPr>
            <w:r w:rsidRPr="003A5C66">
              <w:rPr>
                <w:rFonts w:ascii="Sakkal Majalla" w:hAnsi="Sakkal Majalla"/>
                <w:sz w:val="34"/>
              </w:rPr>
              <w:t>3</w:t>
            </w:r>
          </w:p>
        </w:tc>
        <w:tc>
          <w:tcPr>
            <w:tcW w:w="1075" w:type="pct"/>
            <w:vAlign w:val="center"/>
            <w:hideMark/>
          </w:tcPr>
          <w:p w14:paraId="4FB6EF6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(مع ملاحظة)</w:t>
            </w:r>
          </w:p>
        </w:tc>
        <w:tc>
          <w:tcPr>
            <w:tcW w:w="1523" w:type="pct"/>
            <w:vAlign w:val="center"/>
            <w:hideMark/>
          </w:tcPr>
          <w:p w14:paraId="380B3CED"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التصميم، الراحة</w:t>
            </w:r>
          </w:p>
        </w:tc>
        <w:tc>
          <w:tcPr>
            <w:tcW w:w="1753" w:type="pct"/>
            <w:vAlign w:val="center"/>
            <w:hideMark/>
          </w:tcPr>
          <w:p w14:paraId="222D2944"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يحبّ التصميم لكن هناك مشكلة في الراحة</w:t>
            </w:r>
          </w:p>
        </w:tc>
      </w:tr>
      <w:tr w:rsidR="008229B3" w:rsidRPr="00A30D09" w14:paraId="6A4A1F08" w14:textId="77777777" w:rsidTr="00877611">
        <w:trPr>
          <w:trHeight w:val="1156"/>
          <w:tblCellSpacing w:w="15" w:type="dxa"/>
          <w:jc w:val="center"/>
        </w:trPr>
        <w:tc>
          <w:tcPr>
            <w:tcW w:w="577" w:type="pct"/>
            <w:vAlign w:val="center"/>
            <w:hideMark/>
          </w:tcPr>
          <w:p w14:paraId="1CD6F14C" w14:textId="77777777" w:rsidR="008229B3" w:rsidRPr="003A5C66" w:rsidRDefault="008229B3" w:rsidP="00DC2903">
            <w:pPr>
              <w:jc w:val="center"/>
              <w:rPr>
                <w:rFonts w:ascii="Sakkal Majalla" w:hAnsi="Sakkal Majalla"/>
                <w:sz w:val="34"/>
              </w:rPr>
            </w:pPr>
            <w:r w:rsidRPr="003A5C66">
              <w:rPr>
                <w:rFonts w:ascii="Sakkal Majalla" w:hAnsi="Sakkal Majalla"/>
                <w:sz w:val="34"/>
              </w:rPr>
              <w:t>4</w:t>
            </w:r>
          </w:p>
        </w:tc>
        <w:tc>
          <w:tcPr>
            <w:tcW w:w="1075" w:type="pct"/>
            <w:vAlign w:val="center"/>
            <w:hideMark/>
          </w:tcPr>
          <w:p w14:paraId="7CF3BB76"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جداً</w:t>
            </w:r>
          </w:p>
        </w:tc>
        <w:tc>
          <w:tcPr>
            <w:tcW w:w="1523" w:type="pct"/>
            <w:vAlign w:val="center"/>
            <w:hideMark/>
          </w:tcPr>
          <w:p w14:paraId="2D6B8951"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القيمة مقابل السعر، الجودة العامة</w:t>
            </w:r>
          </w:p>
        </w:tc>
        <w:tc>
          <w:tcPr>
            <w:tcW w:w="1753" w:type="pct"/>
            <w:vAlign w:val="center"/>
            <w:hideMark/>
          </w:tcPr>
          <w:p w14:paraId="117FAE30"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راضٍ تماماً عن المنتج</w:t>
            </w:r>
          </w:p>
        </w:tc>
      </w:tr>
      <w:tr w:rsidR="008229B3" w:rsidRPr="00A30D09" w14:paraId="72BF177D" w14:textId="77777777" w:rsidTr="00877611">
        <w:trPr>
          <w:trHeight w:val="644"/>
          <w:tblCellSpacing w:w="15" w:type="dxa"/>
          <w:jc w:val="center"/>
        </w:trPr>
        <w:tc>
          <w:tcPr>
            <w:tcW w:w="577" w:type="pct"/>
            <w:vAlign w:val="center"/>
            <w:hideMark/>
          </w:tcPr>
          <w:p w14:paraId="38956D91" w14:textId="77777777" w:rsidR="008229B3" w:rsidRPr="003A5C66" w:rsidRDefault="008229B3" w:rsidP="00DC2903">
            <w:pPr>
              <w:jc w:val="center"/>
              <w:rPr>
                <w:rFonts w:ascii="Sakkal Majalla" w:hAnsi="Sakkal Majalla"/>
                <w:sz w:val="34"/>
              </w:rPr>
            </w:pPr>
            <w:r w:rsidRPr="003A5C66">
              <w:rPr>
                <w:rFonts w:ascii="Sakkal Majalla" w:hAnsi="Sakkal Majalla"/>
                <w:sz w:val="34"/>
              </w:rPr>
              <w:t>5</w:t>
            </w:r>
          </w:p>
        </w:tc>
        <w:tc>
          <w:tcPr>
            <w:tcW w:w="1075" w:type="pct"/>
            <w:vAlign w:val="center"/>
            <w:hideMark/>
          </w:tcPr>
          <w:p w14:paraId="57993096"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محايد</w:t>
            </w:r>
          </w:p>
        </w:tc>
        <w:tc>
          <w:tcPr>
            <w:tcW w:w="1523" w:type="pct"/>
            <w:vAlign w:val="center"/>
            <w:hideMark/>
          </w:tcPr>
          <w:p w14:paraId="2AE9CD53"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الأداء العام</w:t>
            </w:r>
          </w:p>
        </w:tc>
        <w:tc>
          <w:tcPr>
            <w:tcW w:w="1753" w:type="pct"/>
            <w:vAlign w:val="center"/>
            <w:hideMark/>
          </w:tcPr>
          <w:p w14:paraId="6676B30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لا رأي قوي، تجربة عادية</w:t>
            </w:r>
          </w:p>
        </w:tc>
      </w:tr>
    </w:tbl>
    <w:p w14:paraId="27F51198" w14:textId="77777777" w:rsidR="008229B3" w:rsidRPr="003A5C66" w:rsidRDefault="008229B3" w:rsidP="008229B3">
      <w:pPr>
        <w:rPr>
          <w:rFonts w:ascii="Sakkal Majalla" w:hAnsi="Sakkal Majalla"/>
          <w:sz w:val="34"/>
        </w:rPr>
      </w:pPr>
      <w:r w:rsidRPr="003A5C66">
        <w:rPr>
          <w:rFonts w:ascii="Sakkal Majalla" w:hAnsi="Sakkal Majalla"/>
          <w:b/>
          <w:bCs/>
          <w:sz w:val="34"/>
          <w:rtl/>
        </w:rPr>
        <w:t>الملخّص العام</w:t>
      </w:r>
      <w:r w:rsidRPr="003A5C66">
        <w:rPr>
          <w:rFonts w:ascii="Sakkal Majalla" w:hAnsi="Sakkal Majalla"/>
          <w:b/>
          <w:bCs/>
          <w:sz w:val="34"/>
        </w:rPr>
        <w:t>:</w:t>
      </w:r>
    </w:p>
    <w:p w14:paraId="7FB0BF5E"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نسبة المشاعر</w:t>
      </w:r>
      <w:r w:rsidRPr="003A5C66">
        <w:rPr>
          <w:rFonts w:ascii="Sakkal Majalla" w:hAnsi="Sakkal Majalla"/>
          <w:b/>
          <w:bCs/>
          <w:sz w:val="34"/>
        </w:rPr>
        <w:t>:</w:t>
      </w:r>
      <w:r w:rsidRPr="003A5C66">
        <w:rPr>
          <w:rFonts w:ascii="Sakkal Majalla" w:hAnsi="Sakkal Majalla"/>
          <w:sz w:val="34"/>
        </w:rPr>
        <w:t xml:space="preserve"> 60% </w:t>
      </w:r>
      <w:r w:rsidRPr="003A5C66">
        <w:rPr>
          <w:rFonts w:ascii="Sakkal Majalla" w:hAnsi="Sakkal Majalla"/>
          <w:sz w:val="34"/>
          <w:rtl/>
        </w:rPr>
        <w:t>إيجابي، 20% سلبي، 20% محايد</w:t>
      </w:r>
      <w:r w:rsidRPr="003A5C66">
        <w:rPr>
          <w:rFonts w:ascii="Sakkal Majalla" w:hAnsi="Sakkal Majalla"/>
          <w:sz w:val="34"/>
        </w:rPr>
        <w:t>.</w:t>
      </w:r>
    </w:p>
    <w:p w14:paraId="3AAA8078"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أبرز نقاط القوّة</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جودة الصوت، عمر البطارية، التصميم</w:t>
      </w:r>
      <w:r w:rsidRPr="003A5C66">
        <w:rPr>
          <w:rFonts w:ascii="Sakkal Majalla" w:hAnsi="Sakkal Majalla"/>
          <w:sz w:val="34"/>
        </w:rPr>
        <w:t>.</w:t>
      </w:r>
    </w:p>
    <w:p w14:paraId="3A0F573B"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أبرز نقاط الضعف</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السعر المرتفع نسبياً، مشاكل في المتانة (حالة واحدة)، الراحة عند الاستخدام الطويل</w:t>
      </w:r>
      <w:r w:rsidRPr="003A5C66">
        <w:rPr>
          <w:rFonts w:ascii="Sakkal Majalla" w:hAnsi="Sakkal Majalla"/>
          <w:sz w:val="34"/>
        </w:rPr>
        <w:t>.</w:t>
      </w:r>
    </w:p>
    <w:p w14:paraId="7D5C8166" w14:textId="21016880" w:rsidR="008229B3" w:rsidRPr="003A5C66" w:rsidRDefault="008229B3">
      <w:pPr>
        <w:numPr>
          <w:ilvl w:val="0"/>
          <w:numId w:val="63"/>
        </w:numPr>
        <w:spacing w:after="160" w:line="259" w:lineRule="auto"/>
        <w:jc w:val="left"/>
        <w:rPr>
          <w:rFonts w:ascii="Sakkal Majalla" w:hAnsi="Sakkal Majalla"/>
          <w:sz w:val="34"/>
          <w:rtl/>
        </w:rPr>
      </w:pPr>
      <w:r w:rsidRPr="003A5C66">
        <w:rPr>
          <w:rFonts w:ascii="Sakkal Majalla" w:hAnsi="Sakkal Majalla"/>
          <w:b/>
          <w:bCs/>
          <w:sz w:val="34"/>
          <w:rtl/>
        </w:rPr>
        <w:t>التوصية</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تحسين خدمة العملاء ومراقبة الجودة، النظر في تعديل السعر أو تقديم عروض ترويجية</w:t>
      </w:r>
      <w:r w:rsidRPr="003A5C66">
        <w:rPr>
          <w:rFonts w:ascii="Sakkal Majalla" w:hAnsi="Sakkal Majalla"/>
          <w:sz w:val="34"/>
        </w:rPr>
        <w:t>.</w:t>
      </w:r>
    </w:p>
    <w:p w14:paraId="60DD23B5" w14:textId="4199690B" w:rsidR="008229B3" w:rsidRPr="00877611" w:rsidRDefault="008229B3" w:rsidP="008229B3">
      <w:pPr>
        <w:rPr>
          <w:rFonts w:ascii="Sakkal Majalla" w:hAnsi="Sakkal Majalla"/>
          <w:b/>
          <w:bCs/>
          <w:color w:val="C00000"/>
          <w:sz w:val="32"/>
          <w:szCs w:val="32"/>
        </w:rPr>
      </w:pPr>
      <w:r w:rsidRPr="00877611">
        <w:rPr>
          <w:rFonts w:ascii="Sakkal Majalla" w:hAnsi="Sakkal Majalla"/>
          <w:b/>
          <w:bCs/>
          <w:color w:val="C00000"/>
          <w:sz w:val="32"/>
          <w:szCs w:val="32"/>
        </w:rPr>
        <w:lastRenderedPageBreak/>
        <w:t>4.4</w:t>
      </w:r>
      <w:r w:rsidRPr="00877611">
        <w:rPr>
          <w:rFonts w:ascii="Sakkal Majalla" w:hAnsi="Sakkal Majalla"/>
          <w:b/>
          <w:bCs/>
          <w:color w:val="C00000"/>
          <w:sz w:val="32"/>
          <w:szCs w:val="32"/>
          <w:rtl/>
        </w:rPr>
        <w:t>تطبيقات عملية متقدّمة</w:t>
      </w:r>
    </w:p>
    <w:p w14:paraId="1EAFC81F" w14:textId="0D1D271C" w:rsidR="008229B3" w:rsidRPr="003A5C66" w:rsidRDefault="00877611"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0896" behindDoc="0" locked="0" layoutInCell="1" allowOverlap="1" wp14:anchorId="32721FA2" wp14:editId="345DF050">
                <wp:simplePos x="0" y="0"/>
                <wp:positionH relativeFrom="column">
                  <wp:posOffset>5372100</wp:posOffset>
                </wp:positionH>
                <wp:positionV relativeFrom="paragraph">
                  <wp:posOffset>-2540</wp:posOffset>
                </wp:positionV>
                <wp:extent cx="361315" cy="324485"/>
                <wp:effectExtent l="0" t="0" r="635" b="0"/>
                <wp:wrapSquare wrapText="bothSides"/>
                <wp:docPr id="129106548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626061378"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434512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2807018" id="Group 20" o:spid="_x0000_s1026" style="position:absolute;margin-left:423pt;margin-top:-.2pt;width:28.45pt;height:25.55pt;z-index:25288089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N0AEgAMAAGAIAAAOAAAAAAAAAAAA&#10;AAAAADoCAABkcnMvZTJvRG9jLnhtbFBLAQItAAoAAAAAAAAAIQCMnzYb4AoAAOAKAAAUAAAAAAAA&#10;AAAAAAAAAOYFAABkcnMvbWVkaWEvaW1hZ2UxLnBuZ1BLAQItABQABgAIAAAAIQBaGXTK4AAAAAgB&#10;AAAPAAAAAAAAAAAAAAAAAPg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(2) - استخراج الأفكار الرئيسية من تقرير طويل</w:t>
      </w:r>
      <w:r w:rsidR="008229B3" w:rsidRPr="003A5C66">
        <w:rPr>
          <w:rFonts w:ascii="Sakkal Majalla" w:hAnsi="Sakkal Majalla"/>
          <w:b/>
          <w:bCs/>
          <w:sz w:val="34"/>
        </w:rPr>
        <w:t>:</w:t>
      </w:r>
    </w:p>
    <w:p w14:paraId="589D2048"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السيناريو</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لديك تقرير أكاديمي من 20 صفحة حول "تأثير التحوّل الرقمي على المؤسّسات الصغيرة والمتوسّطة"، وتحتاج لاستخراج النقاط الرئيسية بسرعة</w:t>
      </w:r>
      <w:r w:rsidRPr="003A5C66">
        <w:rPr>
          <w:rFonts w:ascii="Sakkal Majalla" w:hAnsi="Sakkal Majalla"/>
          <w:sz w:val="34"/>
        </w:rPr>
        <w:t>.</w:t>
      </w:r>
    </w:p>
    <w:p w14:paraId="1EEC4DE3"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w:t>
      </w:r>
      <w:r w:rsidRPr="003A5C66">
        <w:rPr>
          <w:rFonts w:ascii="Sakkal Majalla" w:hAnsi="Sakkal Majalla"/>
          <w:b/>
          <w:bCs/>
          <w:sz w:val="34"/>
        </w:rPr>
        <w:t>:</w:t>
      </w:r>
    </w:p>
    <w:p w14:paraId="6A74CE3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باحث أعمل على دراسة حول التحوّل الرقمي. لديّ ملخّص لتقرير طويل (سأرفقه أدناه). أريدك أن:</w:t>
      </w:r>
    </w:p>
    <w:p w14:paraId="1E18CCA9"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تستخرج الأفكار الرئيسية (5-7 أفكار).</w:t>
      </w:r>
    </w:p>
    <w:p w14:paraId="38702259"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تحدّد التحدّيات الأساسية المذكورة.</w:t>
      </w:r>
    </w:p>
    <w:p w14:paraId="40E2779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3. تلخّص التوصيات المقترحة.</w:t>
      </w:r>
    </w:p>
    <w:p w14:paraId="4B12ABBB"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4. تشير إلى أي إحصائيات أو أرقام هامّة مذكورة.</w:t>
      </w:r>
    </w:p>
    <w:p w14:paraId="2652F08A"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اعرض كلّ قسم تحت عنوان واضح.</w:t>
      </w:r>
    </w:p>
    <w:p w14:paraId="56E29C2C" w14:textId="77777777" w:rsidR="008229B3" w:rsidRPr="00A30D09" w:rsidRDefault="008229B3" w:rsidP="008229B3">
      <w:pPr>
        <w:shd w:val="clear" w:color="auto" w:fill="F2F2F2" w:themeFill="background1" w:themeFillShade="F2"/>
        <w:rPr>
          <w:rFonts w:ascii="Sakkal Majalla" w:hAnsi="Sakkal Majalla"/>
          <w:b/>
          <w:bCs/>
          <w:sz w:val="32"/>
          <w:szCs w:val="32"/>
        </w:rPr>
      </w:pPr>
      <w:r w:rsidRPr="00A30D09">
        <w:rPr>
          <w:rFonts w:ascii="Sakkal Majalla" w:hAnsi="Sakkal Majalla"/>
          <w:b/>
          <w:bCs/>
          <w:sz w:val="32"/>
          <w:szCs w:val="32"/>
          <w:rtl/>
        </w:rPr>
        <w:t>[نصّ التقرير هنا...]</w:t>
      </w:r>
    </w:p>
    <w:p w14:paraId="4E8E2D1C" w14:textId="77777777" w:rsidR="008229B3" w:rsidRPr="00A30D09" w:rsidRDefault="008229B3" w:rsidP="008229B3">
      <w:pPr>
        <w:rPr>
          <w:rFonts w:ascii="Sakkal Majalla" w:hAnsi="Sakkal Majalla"/>
          <w:sz w:val="32"/>
          <w:szCs w:val="32"/>
          <w:rtl/>
        </w:rPr>
      </w:pPr>
    </w:p>
    <w:p w14:paraId="3F655EF1" w14:textId="2791888A" w:rsidR="008229B3" w:rsidRPr="003A5C66" w:rsidRDefault="00877611"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1920" behindDoc="0" locked="0" layoutInCell="1" allowOverlap="1" wp14:anchorId="152FE350" wp14:editId="320B1D55">
                <wp:simplePos x="0" y="0"/>
                <wp:positionH relativeFrom="column">
                  <wp:posOffset>5372100</wp:posOffset>
                </wp:positionH>
                <wp:positionV relativeFrom="paragraph">
                  <wp:posOffset>-635</wp:posOffset>
                </wp:positionV>
                <wp:extent cx="361315" cy="324485"/>
                <wp:effectExtent l="0" t="0" r="635" b="0"/>
                <wp:wrapSquare wrapText="bothSides"/>
                <wp:docPr id="141101598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942522664"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8713447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3A57E43" id="Group 20" o:spid="_x0000_s1026" style="position:absolute;margin-left:423pt;margin-top:-.05pt;width:28.45pt;height:25.55pt;z-index:2528819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cq+MmFAwAAYQgAAA4AAAAA&#10;AAAAAAAAAAAAOgIAAGRycy9lMm9Eb2MueG1sUEsBAi0ACgAAAAAAAAAhAIyfNhvgCgAA4AoAABQA&#10;AAAAAAAAAAAAAAAA6wUAAGRycy9tZWRpYS9pbWFnZTEucG5nUEsBAi0AFAAGAAgAAAAhAFUlDUjg&#10;AAAACAEAAA8AAAAAAAAAAAAAAAAA/R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(3) - تصنيف استفسارات العملاء</w:t>
      </w:r>
      <w:r w:rsidR="008229B3" w:rsidRPr="003A5C66">
        <w:rPr>
          <w:rFonts w:ascii="Sakkal Majalla" w:hAnsi="Sakkal Majalla"/>
          <w:b/>
          <w:bCs/>
          <w:sz w:val="34"/>
        </w:rPr>
        <w:t>:</w:t>
      </w:r>
    </w:p>
    <w:p w14:paraId="2EF8203D"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السيناريو</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شركة خدمات تستقبل مئات الاستفسارات يومياً عبر البريد الإلكتروني، وتحتاج لتصنيفها تلقائياً</w:t>
      </w:r>
      <w:r w:rsidRPr="003A5C66">
        <w:rPr>
          <w:rFonts w:ascii="Sakkal Majalla" w:hAnsi="Sakkal Majalla"/>
          <w:sz w:val="34"/>
        </w:rPr>
        <w:t>.</w:t>
      </w:r>
    </w:p>
    <w:p w14:paraId="7FF99215"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w:t>
      </w:r>
      <w:r w:rsidRPr="003A5C66">
        <w:rPr>
          <w:rFonts w:ascii="Sakkal Majalla" w:hAnsi="Sakkal Majalla"/>
          <w:b/>
          <w:bCs/>
          <w:sz w:val="34"/>
        </w:rPr>
        <w:t>:</w:t>
      </w:r>
    </w:p>
    <w:p w14:paraId="24662C3D"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مسؤول خدمة عملاء. لدي قائمة باستفسارات العملاء، وأريدك أن تصنّف كلّ استفسار إلى فئة من الفئات التالية:</w:t>
      </w:r>
    </w:p>
    <w:p w14:paraId="7EBBD654"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مشكلة تقنية</w:t>
      </w:r>
    </w:p>
    <w:p w14:paraId="071A613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استفسار عن الفوترة</w:t>
      </w:r>
    </w:p>
    <w:p w14:paraId="1A10F312"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طلب معلومات عن منتج</w:t>
      </w:r>
    </w:p>
    <w:p w14:paraId="1749BCD4"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شكوى عن الخدمة</w:t>
      </w:r>
    </w:p>
    <w:p w14:paraId="02DDC8D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طلب إلغاء أو إرجاع</w:t>
      </w:r>
    </w:p>
    <w:p w14:paraId="116E9FF3"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أخرى</w:t>
      </w:r>
    </w:p>
    <w:p w14:paraId="5BFAD77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lastRenderedPageBreak/>
        <w:t>اعرض النتائج في جدول: رقم الاستفسار، نصّ الاستفسار (أوّل 50 حرفاً)، الفئة، مستوى الأولوية (عالي/متوسّط/منخفض).</w:t>
      </w:r>
    </w:p>
    <w:p w14:paraId="4128C4D3" w14:textId="77777777" w:rsidR="008229B3" w:rsidRPr="00A30D09" w:rsidRDefault="008229B3" w:rsidP="008229B3">
      <w:pPr>
        <w:shd w:val="clear" w:color="auto" w:fill="F2F2F2" w:themeFill="background1" w:themeFillShade="F2"/>
        <w:rPr>
          <w:rFonts w:ascii="Sakkal Majalla" w:hAnsi="Sakkal Majalla"/>
          <w:b/>
          <w:bCs/>
          <w:sz w:val="32"/>
          <w:szCs w:val="32"/>
          <w:rtl/>
        </w:rPr>
      </w:pPr>
      <w:r w:rsidRPr="00A30D09">
        <w:rPr>
          <w:rFonts w:ascii="Sakkal Majalla" w:hAnsi="Sakkal Majalla"/>
          <w:b/>
          <w:bCs/>
          <w:sz w:val="32"/>
          <w:szCs w:val="32"/>
          <w:rtl/>
        </w:rPr>
        <w:t>الاستفسارات:</w:t>
      </w:r>
    </w:p>
    <w:p w14:paraId="5413AF43"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"لا أستطيع تسجيل الدخول إلى حسابي منذ يومين، جرّبت إعادة تعيين كلمة المرور لكن لم يصلني البريد."</w:t>
      </w:r>
    </w:p>
    <w:p w14:paraId="12378AAA"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"هل يمكنني معرفة تفاصيل الفاتورة الأخيرة؟ يبدو أنّ هناك رسوماً إضافية لم أفهمها."</w:t>
      </w:r>
    </w:p>
    <w:p w14:paraId="77CF4FC1"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3. "أريد معلومات عن الباقة المميّزة، ما الفرق بينها وبين الباقة العادية؟"</w:t>
      </w:r>
    </w:p>
    <w:p w14:paraId="6733A190"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w:t>
      </w:r>
    </w:p>
    <w:p w14:paraId="42C9F44B" w14:textId="77777777" w:rsidR="008229B3" w:rsidRDefault="008229B3" w:rsidP="008229B3">
      <w:pPr>
        <w:jc w:val="center"/>
        <w:rPr>
          <w:rFonts w:ascii="Sakkal Majalla" w:hAnsi="Sakkal Majalla"/>
          <w:b/>
          <w:bCs/>
          <w:color w:val="008000"/>
          <w:sz w:val="32"/>
          <w:szCs w:val="32"/>
          <w:rtl/>
        </w:rPr>
      </w:pPr>
    </w:p>
    <w:p w14:paraId="58ADB910" w14:textId="4F99E292"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4.5</w:t>
      </w:r>
      <w:r w:rsidRPr="003A5C66">
        <w:rPr>
          <w:rFonts w:ascii="Sakkal Majalla" w:hAnsi="Sakkal Majalla"/>
          <w:b/>
          <w:bCs/>
          <w:color w:val="C00000"/>
          <w:sz w:val="34"/>
          <w:rtl/>
        </w:rPr>
        <w:t>قيود ومحاذير استخدام</w:t>
      </w:r>
      <w:r w:rsidRPr="003A5C66">
        <w:rPr>
          <w:rFonts w:ascii="Sakkal Majalla" w:hAnsi="Sakkal Majalla"/>
          <w:b/>
          <w:bCs/>
          <w:color w:val="C00000"/>
          <w:sz w:val="34"/>
        </w:rPr>
        <w:t xml:space="preserve"> ChatGPT </w:t>
      </w:r>
      <w:r w:rsidRPr="003A5C66">
        <w:rPr>
          <w:rFonts w:ascii="Sakkal Majalla" w:hAnsi="Sakkal Majalla"/>
          <w:b/>
          <w:bCs/>
          <w:color w:val="C00000"/>
          <w:sz w:val="34"/>
          <w:rtl/>
        </w:rPr>
        <w:t>في تحليل البيانات</w:t>
      </w:r>
    </w:p>
    <w:p w14:paraId="1BA17029" w14:textId="77777777" w:rsidR="008229B3" w:rsidRPr="003A5C66" w:rsidRDefault="008229B3" w:rsidP="008229B3">
      <w:pPr>
        <w:rPr>
          <w:rFonts w:ascii="Sakkal Majalla" w:hAnsi="Sakkal Majalla"/>
          <w:sz w:val="34"/>
        </w:rPr>
      </w:pPr>
      <w:r w:rsidRPr="003A5C66">
        <w:rPr>
          <w:rFonts w:ascii="Sakkal Majalla" w:hAnsi="Sakkal Majalla"/>
          <w:sz w:val="34"/>
          <w:rtl/>
        </w:rPr>
        <w:t>على الرغم من قوّة</w:t>
      </w:r>
      <w:r w:rsidRPr="003A5C66">
        <w:rPr>
          <w:rFonts w:ascii="Sakkal Majalla" w:hAnsi="Sakkal Majalla"/>
          <w:sz w:val="34"/>
        </w:rPr>
        <w:t xml:space="preserve"> ChatGPT</w:t>
      </w:r>
      <w:r w:rsidRPr="003A5C66">
        <w:rPr>
          <w:rFonts w:ascii="Sakkal Majalla" w:hAnsi="Sakkal Majalla"/>
          <w:sz w:val="34"/>
          <w:rtl/>
        </w:rPr>
        <w:t>، هناك بعض القيود التي يجب الانتباه لها</w:t>
      </w:r>
      <w:r w:rsidRPr="003A5C66">
        <w:rPr>
          <w:rFonts w:ascii="Sakkal Majalla" w:hAnsi="Sakkal Majalla"/>
          <w:sz w:val="34"/>
        </w:rPr>
        <w:t>:</w:t>
      </w:r>
    </w:p>
    <w:p w14:paraId="5642E25C" w14:textId="0E313672" w:rsidR="00FE609F" w:rsidRPr="00A30D09" w:rsidRDefault="00FE609F" w:rsidP="00FE609F">
      <w:pPr>
        <w:jc w:val="center"/>
        <w:rPr>
          <w:rFonts w:ascii="Sakkal Majalla" w:hAnsi="Sakkal Majalla"/>
          <w:sz w:val="32"/>
          <w:szCs w:val="32"/>
        </w:rPr>
      </w:pPr>
      <w:r w:rsidRPr="00721ADF">
        <w:rPr>
          <w:rFonts w:ascii="Sakkal Majalla" w:hAnsi="Sakkal Majalla"/>
          <w:noProof/>
          <w:sz w:val="34"/>
        </w:rPr>
        <mc:AlternateContent>
          <mc:Choice Requires="wpg">
            <w:drawing>
              <wp:inline distT="0" distB="0" distL="0" distR="0" wp14:anchorId="1102694A" wp14:editId="618A84E5">
                <wp:extent cx="5122545" cy="1638935"/>
                <wp:effectExtent l="0" t="0" r="0" b="0"/>
                <wp:docPr id="66" name="مجموعة 65">
                  <a:extLst xmlns:a="http://schemas.openxmlformats.org/drawingml/2006/main">
                    <a:ext uri="{FF2B5EF4-FFF2-40B4-BE49-F238E27FC236}">
                      <a16:creationId xmlns:a16="http://schemas.microsoft.com/office/drawing/2014/main" id="{9160644A-F76D-60FC-173D-1741BA05ABEC}"/>
                    </a:ext>
                  </a:extLst>
                </wp:docPr>
                <wp:cNvGraphicFramePr/>
                <a:graphic xmlns:a="http://schemas.openxmlformats.org/drawingml/2006/main">
                  <a:graphicData uri="http://schemas.microsoft.com/office/word/2010/wordprocessingGroup">
                    <wpg:wgp>
                      <wpg:cNvGrpSpPr/>
                      <wpg:grpSpPr>
                        <a:xfrm>
                          <a:off x="0" y="0"/>
                          <a:ext cx="5122545" cy="1638935"/>
                          <a:chOff x="409199" y="0"/>
                          <a:chExt cx="6734370" cy="2154625"/>
                        </a:xfrm>
                      </wpg:grpSpPr>
                      <wps:wsp>
                        <wps:cNvPr id="1358530669" name="TextBox 39">
                          <a:extLst>
                            <a:ext uri="{FF2B5EF4-FFF2-40B4-BE49-F238E27FC236}">
                              <a16:creationId xmlns:a16="http://schemas.microsoft.com/office/drawing/2014/main" id="{1A615FCB-422F-FB7A-D056-617A818ACF90}"/>
                            </a:ext>
                          </a:extLst>
                        </wps:cNvPr>
                        <wps:cNvSpPr txBox="1"/>
                        <wps:spPr>
                          <a:xfrm>
                            <a:off x="2129732" y="1429286"/>
                            <a:ext cx="1728881" cy="630276"/>
                          </a:xfrm>
                          <a:prstGeom prst="rect">
                            <a:avLst/>
                          </a:prstGeom>
                          <a:noFill/>
                        </wps:spPr>
                        <wps:txbx>
                          <w:txbxContent>
                            <w:p w14:paraId="5A0A37A3" w14:textId="4AAAB926" w:rsidR="00FE609F" w:rsidRDefault="00FE609F" w:rsidP="00FE609F">
                              <w:pPr>
                                <w:spacing w:after="160"/>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الدقّة</w:t>
                              </w:r>
                            </w:p>
                          </w:txbxContent>
                        </wps:txbx>
                        <wps:bodyPr wrap="square">
                          <a:spAutoFit/>
                        </wps:bodyPr>
                      </wps:wsp>
                      <wpg:grpSp>
                        <wpg:cNvPr id="1056313029" name="مجموعة 1056313029">
                          <a:extLst>
                            <a:ext uri="{FF2B5EF4-FFF2-40B4-BE49-F238E27FC236}">
                              <a16:creationId xmlns:a16="http://schemas.microsoft.com/office/drawing/2014/main" id="{C0A85788-5F8C-5C72-C33F-BD622EA61B68}"/>
                            </a:ext>
                          </a:extLst>
                        </wpg:cNvPr>
                        <wpg:cNvGrpSpPr/>
                        <wpg:grpSpPr>
                          <a:xfrm>
                            <a:off x="5587846" y="1909"/>
                            <a:ext cx="1137577" cy="1173653"/>
                            <a:chOff x="5587846" y="1909"/>
                            <a:chExt cx="1703161" cy="1703169"/>
                          </a:xfrm>
                        </wpg:grpSpPr>
                        <wps:wsp>
                          <wps:cNvPr id="246001465" name="Freeform: Shape 38">
                            <a:extLst>
                              <a:ext uri="{FF2B5EF4-FFF2-40B4-BE49-F238E27FC236}">
                                <a16:creationId xmlns:a16="http://schemas.microsoft.com/office/drawing/2014/main" id="{1F8AC2E6-9503-EA24-93BD-5F5804A047E9}"/>
                              </a:ext>
                            </a:extLst>
                          </wps:cNvPr>
                          <wps:cNvSpPr/>
                          <wps:spPr>
                            <a:xfrm rot="5400000">
                              <a:off x="5587842" y="1913"/>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1881692231" name="Freeform: Shape 40">
                            <a:extLst>
                              <a:ext uri="{FF2B5EF4-FFF2-40B4-BE49-F238E27FC236}">
                                <a16:creationId xmlns:a16="http://schemas.microsoft.com/office/drawing/2014/main" id="{87D2AF8C-D79D-4950-7007-3149198BC402}"/>
                              </a:ext>
                            </a:extLst>
                          </wps:cNvPr>
                          <wps:cNvSpPr/>
                          <wps:spPr>
                            <a:xfrm rot="5400000">
                              <a:off x="6209630" y="168177"/>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2035277120" name="TextBox 41">
                            <a:extLst>
                              <a:ext uri="{FF2B5EF4-FFF2-40B4-BE49-F238E27FC236}">
                                <a16:creationId xmlns:a16="http://schemas.microsoft.com/office/drawing/2014/main" id="{46D320DB-7A50-87E0-D6E3-A7A101970FC7}"/>
                              </a:ext>
                            </a:extLst>
                          </wps:cNvPr>
                          <wps:cNvSpPr txBox="1"/>
                          <wps:spPr>
                            <a:xfrm>
                              <a:off x="6401155" y="298544"/>
                              <a:ext cx="613679" cy="855276"/>
                            </a:xfrm>
                            <a:prstGeom prst="rect">
                              <a:avLst/>
                            </a:prstGeom>
                            <a:noFill/>
                          </wps:spPr>
                          <wps:txbx>
                            <w:txbxContent>
                              <w:p w14:paraId="48B7E2BF"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wps:txbx>
                          <wps:bodyPr wrap="none" rtlCol="0" anchor="ctr">
                            <a:spAutoFit/>
                          </wps:bodyPr>
                        </wps:wsp>
                      </wpg:grpSp>
                      <wps:wsp>
                        <wps:cNvPr id="376971932" name="TextBox 44">
                          <a:extLst>
                            <a:ext uri="{FF2B5EF4-FFF2-40B4-BE49-F238E27FC236}">
                              <a16:creationId xmlns:a16="http://schemas.microsoft.com/office/drawing/2014/main" id="{9A11C662-DBE2-6CCD-09AA-35F72312CCF7}"/>
                            </a:ext>
                          </a:extLst>
                        </wps:cNvPr>
                        <wps:cNvSpPr txBox="1"/>
                        <wps:spPr>
                          <a:xfrm>
                            <a:off x="5506517" y="1304796"/>
                            <a:ext cx="1637052" cy="849829"/>
                          </a:xfrm>
                          <a:prstGeom prst="rect">
                            <a:avLst/>
                          </a:prstGeom>
                          <a:noFill/>
                        </wps:spPr>
                        <wps:txbx>
                          <w:txbxContent>
                            <w:p w14:paraId="17D2DB34" w14:textId="3CC93121"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 xml:space="preserve">حجم البيانات </w:t>
                              </w:r>
                              <w:r w:rsidRPr="00FE609F">
                                <w:rPr>
                                  <w:rFonts w:eastAsia="Calibri" w:hAnsi="Adobe Arabic" w:cs="Adobe Arabic"/>
                                  <w:b/>
                                  <w:bCs/>
                                  <w:kern w:val="24"/>
                                  <w:szCs w:val="28"/>
                                  <w:lang w:bidi="ar-EG"/>
                                </w:rPr>
                                <w:t>ChatGPT</w:t>
                              </w:r>
                            </w:p>
                          </w:txbxContent>
                        </wps:txbx>
                        <wps:bodyPr wrap="square">
                          <a:spAutoFit/>
                        </wps:bodyPr>
                      </wps:wsp>
                      <wpg:grpSp>
                        <wpg:cNvPr id="1531188750" name="مجموعة 1531188750">
                          <a:extLst>
                            <a:ext uri="{FF2B5EF4-FFF2-40B4-BE49-F238E27FC236}">
                              <a16:creationId xmlns:a16="http://schemas.microsoft.com/office/drawing/2014/main" id="{B8AC9FBC-B2C6-A09C-7D0E-8366F97BC913}"/>
                            </a:ext>
                          </a:extLst>
                        </wpg:cNvPr>
                        <wpg:cNvGrpSpPr/>
                        <wpg:grpSpPr>
                          <a:xfrm>
                            <a:off x="4162550" y="1"/>
                            <a:ext cx="1137577" cy="1173653"/>
                            <a:chOff x="4162550" y="1"/>
                            <a:chExt cx="1703161" cy="1703169"/>
                          </a:xfrm>
                        </wpg:grpSpPr>
                        <wps:wsp>
                          <wps:cNvPr id="2062844867" name="Freeform: Shape 45">
                            <a:extLst>
                              <a:ext uri="{FF2B5EF4-FFF2-40B4-BE49-F238E27FC236}">
                                <a16:creationId xmlns:a16="http://schemas.microsoft.com/office/drawing/2014/main" id="{F9F9B92B-A562-2CF6-87E0-1A7999CE79AA}"/>
                              </a:ext>
                            </a:extLst>
                          </wps:cNvPr>
                          <wps:cNvSpPr/>
                          <wps:spPr>
                            <a:xfrm rot="5400000">
                              <a:off x="4162546" y="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747219556" name="Freeform: Shape 46">
                            <a:extLst>
                              <a:ext uri="{FF2B5EF4-FFF2-40B4-BE49-F238E27FC236}">
                                <a16:creationId xmlns:a16="http://schemas.microsoft.com/office/drawing/2014/main" id="{20831EC6-B233-6D26-A6C9-30BB3E58325F}"/>
                              </a:ext>
                            </a:extLst>
                          </wps:cNvPr>
                          <wps:cNvSpPr/>
                          <wps:spPr>
                            <a:xfrm rot="10800000">
                              <a:off x="4784329" y="18834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32952944" name="TextBox 47">
                            <a:extLst>
                              <a:ext uri="{FF2B5EF4-FFF2-40B4-BE49-F238E27FC236}">
                                <a16:creationId xmlns:a16="http://schemas.microsoft.com/office/drawing/2014/main" id="{24F167DC-4881-FF09-A7A0-93FF613FDC77}"/>
                              </a:ext>
                            </a:extLst>
                          </wps:cNvPr>
                          <wps:cNvSpPr txBox="1"/>
                          <wps:spPr>
                            <a:xfrm>
                              <a:off x="5001467" y="307581"/>
                              <a:ext cx="613679" cy="855276"/>
                            </a:xfrm>
                            <a:prstGeom prst="rect">
                              <a:avLst/>
                            </a:prstGeom>
                            <a:noFill/>
                          </wps:spPr>
                          <wps:txbx>
                            <w:txbxContent>
                              <w:p w14:paraId="444F205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wps:txbx>
                          <wps:bodyPr wrap="none" rtlCol="0" anchor="ctr">
                            <a:spAutoFit/>
                          </wps:bodyPr>
                        </wps:wsp>
                      </wpg:grpSp>
                      <wps:wsp>
                        <wps:cNvPr id="1118150657" name="TextBox 26">
                          <a:extLst>
                            <a:ext uri="{FF2B5EF4-FFF2-40B4-BE49-F238E27FC236}">
                              <a16:creationId xmlns:a16="http://schemas.microsoft.com/office/drawing/2014/main" id="{B3E9E642-5901-DE97-38EF-662456CA623D}"/>
                            </a:ext>
                          </a:extLst>
                        </wps:cNvPr>
                        <wps:cNvSpPr txBox="1"/>
                        <wps:spPr>
                          <a:xfrm>
                            <a:off x="3942737" y="1423561"/>
                            <a:ext cx="1357205" cy="623731"/>
                          </a:xfrm>
                          <a:prstGeom prst="rect">
                            <a:avLst/>
                          </a:prstGeom>
                          <a:noFill/>
                        </wps:spPr>
                        <wps:txbx>
                          <w:txbxContent>
                            <w:p w14:paraId="54DB9154" w14:textId="6DC10940"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الخصوصية</w:t>
                              </w:r>
                            </w:p>
                          </w:txbxContent>
                        </wps:txbx>
                        <wps:bodyPr wrap="square">
                          <a:noAutofit/>
                        </wps:bodyPr>
                      </wps:wsp>
                      <wpg:grpSp>
                        <wpg:cNvPr id="571898507" name="مجموعة 571898507">
                          <a:extLst>
                            <a:ext uri="{FF2B5EF4-FFF2-40B4-BE49-F238E27FC236}">
                              <a16:creationId xmlns:a16="http://schemas.microsoft.com/office/drawing/2014/main" id="{28568331-D2F4-E9B4-3031-8A20DF2B421D}"/>
                            </a:ext>
                          </a:extLst>
                        </wpg:cNvPr>
                        <wpg:cNvGrpSpPr/>
                        <wpg:grpSpPr>
                          <a:xfrm rot="10800000">
                            <a:off x="2376011" y="3281"/>
                            <a:ext cx="1137577" cy="1173653"/>
                            <a:chOff x="2376011" y="3281"/>
                            <a:chExt cx="1703161" cy="1703169"/>
                          </a:xfrm>
                        </wpg:grpSpPr>
                        <wps:wsp>
                          <wps:cNvPr id="1027020321" name="Freeform: Shape 27">
                            <a:extLst>
                              <a:ext uri="{FF2B5EF4-FFF2-40B4-BE49-F238E27FC236}">
                                <a16:creationId xmlns:a16="http://schemas.microsoft.com/office/drawing/2014/main" id="{0971A976-6A9E-96E6-D016-0662EF1F0BEB}"/>
                              </a:ext>
                            </a:extLst>
                          </wps:cNvPr>
                          <wps:cNvSpPr/>
                          <wps:spPr>
                            <a:xfrm rot="16200000">
                              <a:off x="2376007" y="328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530802728" name="Freeform: Shape 28">
                            <a:extLst>
                              <a:ext uri="{FF2B5EF4-FFF2-40B4-BE49-F238E27FC236}">
                                <a16:creationId xmlns:a16="http://schemas.microsoft.com/office/drawing/2014/main" id="{BB74303A-08F2-8894-57EF-166FE3E4D1E7}"/>
                              </a:ext>
                            </a:extLst>
                          </wps:cNvPr>
                          <wps:cNvSpPr/>
                          <wps:spPr>
                            <a:xfrm rot="16200000">
                              <a:off x="2542277" y="625090"/>
                              <a:ext cx="915108" cy="915093"/>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393965558" name="TextBox 29">
                            <a:extLst>
                              <a:ext uri="{FF2B5EF4-FFF2-40B4-BE49-F238E27FC236}">
                                <a16:creationId xmlns:a16="http://schemas.microsoft.com/office/drawing/2014/main" id="{368CA534-9E67-B51D-F314-8FBDF7B0C371}"/>
                              </a:ext>
                            </a:extLst>
                          </wps:cNvPr>
                          <wps:cNvSpPr txBox="1"/>
                          <wps:spPr>
                            <a:xfrm rot="10835482">
                              <a:off x="2651109" y="499050"/>
                              <a:ext cx="613679" cy="855276"/>
                            </a:xfrm>
                            <a:prstGeom prst="rect">
                              <a:avLst/>
                            </a:prstGeom>
                            <a:noFill/>
                          </wps:spPr>
                          <wps:txbx>
                            <w:txbxContent>
                              <w:p w14:paraId="26D0F68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wps:txbx>
                          <wps:bodyPr wrap="none" rtlCol="0" anchor="ctr">
                            <a:spAutoFit/>
                          </wps:bodyPr>
                        </wps:wsp>
                      </wpg:grpSp>
                      <wpg:grpSp>
                        <wpg:cNvPr id="1878847979" name="مجموعة 1878847979">
                          <a:extLst>
                            <a:ext uri="{FF2B5EF4-FFF2-40B4-BE49-F238E27FC236}">
                              <a16:creationId xmlns:a16="http://schemas.microsoft.com/office/drawing/2014/main" id="{08226943-55D9-1160-0FE0-259BA284E947}"/>
                            </a:ext>
                          </a:extLst>
                        </wpg:cNvPr>
                        <wpg:cNvGrpSpPr/>
                        <wpg:grpSpPr>
                          <a:xfrm>
                            <a:off x="567740" y="0"/>
                            <a:ext cx="1137577" cy="1173653"/>
                            <a:chOff x="567740" y="0"/>
                            <a:chExt cx="1703161" cy="1703169"/>
                          </a:xfrm>
                        </wpg:grpSpPr>
                        <wps:wsp>
                          <wps:cNvPr id="816557962" name="Freeform: Shape 32">
                            <a:extLst>
                              <a:ext uri="{FF2B5EF4-FFF2-40B4-BE49-F238E27FC236}">
                                <a16:creationId xmlns:a16="http://schemas.microsoft.com/office/drawing/2014/main" id="{A93527FC-E9F0-90EE-4222-D49FC57EE480}"/>
                              </a:ext>
                            </a:extLst>
                          </wps:cNvPr>
                          <wps:cNvSpPr/>
                          <wps:spPr>
                            <a:xfrm rot="5400000">
                              <a:off x="567736"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1622646857" name="Freeform: Shape 34">
                            <a:extLst>
                              <a:ext uri="{FF2B5EF4-FFF2-40B4-BE49-F238E27FC236}">
                                <a16:creationId xmlns:a16="http://schemas.microsoft.com/office/drawing/2014/main" id="{9D656DBC-F063-DC3B-BF64-E5FA11C99E51}"/>
                              </a:ext>
                            </a:extLst>
                          </wps:cNvPr>
                          <wps:cNvSpPr/>
                          <wps:spPr>
                            <a:xfrm>
                              <a:off x="1229079" y="161381"/>
                              <a:ext cx="915107" cy="915093"/>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770498998" name="TextBox 35">
                            <a:extLst>
                              <a:ext uri="{FF2B5EF4-FFF2-40B4-BE49-F238E27FC236}">
                                <a16:creationId xmlns:a16="http://schemas.microsoft.com/office/drawing/2014/main" id="{3CAC85DF-14A2-012C-BA62-9CC2EC36177E}"/>
                              </a:ext>
                            </a:extLst>
                          </wps:cNvPr>
                          <wps:cNvSpPr txBox="1"/>
                          <wps:spPr>
                            <a:xfrm>
                              <a:off x="1421208" y="291732"/>
                              <a:ext cx="613679" cy="855276"/>
                            </a:xfrm>
                            <a:prstGeom prst="rect">
                              <a:avLst/>
                            </a:prstGeom>
                            <a:noFill/>
                          </wps:spPr>
                          <wps:txbx>
                            <w:txbxContent>
                              <w:p w14:paraId="425FD3D1"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wps:txbx>
                          <wps:bodyPr wrap="none" rtlCol="0" anchor="ctr">
                            <a:spAutoFit/>
                          </wps:bodyPr>
                        </wps:wsp>
                      </wpg:grpSp>
                      <wps:wsp>
                        <wps:cNvPr id="735780859" name="TextBox 26">
                          <a:extLst>
                            <a:ext uri="{FF2B5EF4-FFF2-40B4-BE49-F238E27FC236}">
                              <a16:creationId xmlns:a16="http://schemas.microsoft.com/office/drawing/2014/main" id="{CB288E5B-F4D0-A516-A4B9-F0E0B5C32453}"/>
                            </a:ext>
                          </a:extLst>
                        </wps:cNvPr>
                        <wps:cNvSpPr txBox="1"/>
                        <wps:spPr>
                          <a:xfrm>
                            <a:off x="409199" y="1305113"/>
                            <a:ext cx="1561920" cy="581022"/>
                          </a:xfrm>
                          <a:prstGeom prst="rect">
                            <a:avLst/>
                          </a:prstGeom>
                          <a:noFill/>
                        </wps:spPr>
                        <wps:txbx>
                          <w:txbxContent>
                            <w:p w14:paraId="509026E7" w14:textId="5C27A4FE"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التحيّز</w:t>
                              </w:r>
                            </w:p>
                          </w:txbxContent>
                        </wps:txbx>
                        <wps:bodyPr wrap="square">
                          <a:spAutoFit/>
                        </wps:bodyPr>
                      </wps:wsp>
                    </wpg:wgp>
                  </a:graphicData>
                </a:graphic>
              </wp:inline>
            </w:drawing>
          </mc:Choice>
          <mc:Fallback>
            <w:pict>
              <v:group w14:anchorId="1102694A" id="مجموعة 65" o:spid="_x0000_s1581" style="width:403.35pt;height:129.05pt;mso-position-horizontal-relative:char;mso-position-vertical-relative:line" coordorigin="4091" coordsize="67343,2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">
                <v:shape id="TextBox 39" o:spid="_x0000_s1582" type="#_x0000_t202" style="position:absolute;left:21297;top:14292;width:17289;height:6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" filled="f" stroked="f">
                  <v:textbox style="mso-fit-shape-to-text:t">
                    <w:txbxContent>
                      <w:p w14:paraId="5A0A37A3" w14:textId="4AAAB926" w:rsidR="00FE609F" w:rsidRDefault="00FE609F" w:rsidP="00FE609F">
                        <w:pPr>
                          <w:spacing w:after="160"/>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الدقّة</w:t>
                        </w:r>
                      </w:p>
                    </w:txbxContent>
                  </v:textbox>
                </v:shape>
                <v:group id="مجموعة 1056313029" o:spid="_x0000_s1583" style="position:absolute;left:55878;top:19;width:11376;height:11736" coordorigin="55878,19"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">
                  <v:shape id="Freeform: Shape 38" o:spid="_x0000_s1584" style="position:absolute;left:55878;top:19;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0" o:spid="_x0000_s1585" style="position:absolute;left:62096;top:1681;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1586" type="#_x0000_t202" style="position:absolute;left:64011;top:2985;width:6137;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" filled="f" stroked="f">
                    <v:textbox style="mso-fit-shape-to-text:t">
                      <w:txbxContent>
                        <w:p w14:paraId="48B7E2BF"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v:textbox>
                  </v:shape>
                </v:group>
                <v:shape id="TextBox 44" o:spid="_x0000_s1587" type="#_x0000_t202" style="position:absolute;left:55065;top:13047;width:16370;height:8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" filled="f" stroked="f">
                  <v:textbox style="mso-fit-shape-to-text:t">
                    <w:txbxContent>
                      <w:p w14:paraId="17D2DB34" w14:textId="3CC93121"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 xml:space="preserve">حجم البيانات </w:t>
                        </w:r>
                        <w:r w:rsidRPr="00FE609F">
                          <w:rPr>
                            <w:rFonts w:eastAsia="Calibri" w:hAnsi="Adobe Arabic" w:cs="Adobe Arabic"/>
                            <w:b/>
                            <w:bCs/>
                            <w:kern w:val="24"/>
                            <w:szCs w:val="28"/>
                            <w:lang w:bidi="ar-EG"/>
                          </w:rPr>
                          <w:t>ChatGPT</w:t>
                        </w:r>
                      </w:p>
                    </w:txbxContent>
                  </v:textbox>
                </v:shape>
                <v:group id="مجموعة 1531188750" o:spid="_x0000_s1588" style="position:absolute;left:41625;width:11376;height:11736" coordorigin="41625"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">
                  <v:shape id="Freeform: Shape 45" o:spid="_x0000_s1589" style="position:absolute;left:41625;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1590" style="position:absolute;left:47843;top:1883;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1591" type="#_x0000_t202" style="position:absolute;left:50014;top:3075;width:6137;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" filled="f" stroked="f">
                    <v:textbox style="mso-fit-shape-to-text:t">
                      <w:txbxContent>
                        <w:p w14:paraId="444F205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v:textbox>
                  </v:shape>
                </v:group>
                <v:shape id="TextBox 26" o:spid="_x0000_s1592" type="#_x0000_t202" style="position:absolute;left:39427;top:14235;width:13572;height:6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" filled="f" stroked="f">
                  <v:textbox>
                    <w:txbxContent>
                      <w:p w14:paraId="54DB9154" w14:textId="6DC10940"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الخصوصية</w:t>
                        </w:r>
                      </w:p>
                    </w:txbxContent>
                  </v:textbox>
                </v:shape>
                <v:group id="مجموعة 571898507" o:spid="_x0000_s1593" style="position:absolute;left:23760;top:32;width:11375;height:11737;rotation:180" coordorigin="23760,32"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">
                  <v:shape id="Freeform: Shape 27" o:spid="_x0000_s1594" style="position:absolute;left:23760;top:32;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1595" style="position:absolute;left:25422;top:6250;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5;857199,610967;857030,610850;626604,844429;596959,868630;241730,832492;82594,673348;82594,273898;273883,82601;473631,0" o:connectangles="0,0,0,0,0,0,0,0,0,0,0,0,0"/>
                  </v:shape>
                  <v:shape id="TextBox 29" o:spid="_x0000_s1596" type="#_x0000_t202" style="position:absolute;left:26511;top:4990;width:6136;height:8553;rotation:-117577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" filled="f" stroked="f">
                    <v:textbox style="mso-fit-shape-to-text:t">
                      <w:txbxContent>
                        <w:p w14:paraId="26D0F68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v:textbox>
                  </v:shape>
                </v:group>
                <v:group id="مجموعة 1878847979" o:spid="_x0000_s1597" style="position:absolute;left:5677;width:11376;height:11736" coordorigin="5677"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">
                  <v:shape id="Freeform: Shape 32" o:spid="_x0000_s1598" style="position:absolute;left:5677;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34" o:spid="_x0000_s1599" style="position:absolute;left:12290;top:1613;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0,0;673378,82601;832514,241745;868649,596945;857198,610967;857029,610850;626603,844429;596959,868630;241730,832492;82594,673348;82594,273898;273882,82601;473630,0" o:connectangles="0,0,0,0,0,0,0,0,0,0,0,0,0"/>
                  </v:shape>
                  <v:shape id="TextBox 35" o:spid="_x0000_s1600" type="#_x0000_t202" style="position:absolute;left:14212;top:2917;width:6136;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" filled="f" stroked="f">
                    <v:textbox style="mso-fit-shape-to-text:t">
                      <w:txbxContent>
                        <w:p w14:paraId="425FD3D1"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v:textbox>
                  </v:shape>
                </v:group>
                <v:shape id="TextBox 26" o:spid="_x0000_s1601" type="#_x0000_t202" style="position:absolute;left:4091;top:13051;width:15620;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" filled="f" stroked="f">
                  <v:textbox style="mso-fit-shape-to-text:t">
                    <w:txbxContent>
                      <w:p w14:paraId="509026E7" w14:textId="5C27A4FE"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التحيّز</w:t>
                        </w:r>
                      </w:p>
                    </w:txbxContent>
                  </v:textbox>
                </v:shape>
                <w10:anchorlock/>
              </v:group>
            </w:pict>
          </mc:Fallback>
        </mc:AlternateContent>
      </w:r>
    </w:p>
    <w:p w14:paraId="1B58841A"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حجم البيانات</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color w:val="C00000"/>
          <w:sz w:val="34"/>
        </w:rPr>
        <w:t xml:space="preserve">ChatGPT </w:t>
      </w:r>
      <w:r w:rsidRPr="003A5C66">
        <w:rPr>
          <w:rFonts w:ascii="Sakkal Majalla" w:hAnsi="Sakkal Majalla"/>
          <w:sz w:val="34"/>
          <w:rtl/>
        </w:rPr>
        <w:t>له حدّ أقصى لعدد الكلمات</w:t>
      </w:r>
      <w:r w:rsidRPr="003A5C66">
        <w:rPr>
          <w:rFonts w:ascii="Sakkal Majalla" w:hAnsi="Sakkal Majalla"/>
          <w:sz w:val="34"/>
        </w:rPr>
        <w:t xml:space="preserve"> (Tokens) </w:t>
      </w:r>
      <w:r w:rsidRPr="003A5C66">
        <w:rPr>
          <w:rFonts w:ascii="Sakkal Majalla" w:hAnsi="Sakkal Majalla"/>
          <w:sz w:val="34"/>
          <w:rtl/>
        </w:rPr>
        <w:t>التي يمكنه معالجتها في كلّ مرّة. للبيانات الضخمة، يحتاج الأمر إلى تقسيمها</w:t>
      </w:r>
      <w:r w:rsidRPr="003A5C66">
        <w:rPr>
          <w:rFonts w:ascii="Sakkal Majalla" w:hAnsi="Sakkal Majalla"/>
          <w:sz w:val="34"/>
        </w:rPr>
        <w:t>.</w:t>
      </w:r>
    </w:p>
    <w:p w14:paraId="2DD09D8E"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الخصوصية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لا تُدخل بيانات حساسة أو سرّية، لأنّ البيانات المُدخَلة قد تُستخدم في تحسين النموذج</w:t>
      </w:r>
      <w:r w:rsidRPr="003A5C66">
        <w:rPr>
          <w:rFonts w:ascii="Sakkal Majalla" w:hAnsi="Sakkal Majalla"/>
          <w:sz w:val="34"/>
        </w:rPr>
        <w:t>.</w:t>
      </w:r>
    </w:p>
    <w:p w14:paraId="37392EB2"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الدقّة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النتائج ممتازة لكنّها ليست معصومة من الخطأ، خاصّة في السياقات المعقّدة جداً</w:t>
      </w:r>
      <w:r w:rsidRPr="003A5C66">
        <w:rPr>
          <w:rFonts w:ascii="Sakkal Majalla" w:hAnsi="Sakkal Majalla"/>
          <w:sz w:val="34"/>
        </w:rPr>
        <w:t>.</w:t>
      </w:r>
    </w:p>
    <w:p w14:paraId="27C141E6"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التحيّز</w:t>
      </w:r>
      <w:r w:rsidRPr="003A5C66">
        <w:rPr>
          <w:rFonts w:ascii="Sakkal Majalla" w:hAnsi="Sakkal Majalla"/>
          <w:b/>
          <w:bCs/>
          <w:color w:val="C00000"/>
          <w:sz w:val="34"/>
        </w:rPr>
        <w:t xml:space="preserve"> (Bias):</w:t>
      </w:r>
      <w:r w:rsidRPr="003A5C66">
        <w:rPr>
          <w:rFonts w:ascii="Sakkal Majalla" w:hAnsi="Sakkal Majalla"/>
          <w:color w:val="C00000"/>
          <w:sz w:val="34"/>
        </w:rPr>
        <w:t xml:space="preserve"> </w:t>
      </w:r>
      <w:r w:rsidRPr="003A5C66">
        <w:rPr>
          <w:rFonts w:ascii="Sakkal Majalla" w:hAnsi="Sakkal Majalla"/>
          <w:sz w:val="34"/>
          <w:rtl/>
        </w:rPr>
        <w:t>النموذج قد يحمل تحيّزات موجودة في البيانات التي تدرّب عليها</w:t>
      </w:r>
      <w:r w:rsidRPr="003A5C66">
        <w:rPr>
          <w:rFonts w:ascii="Sakkal Majalla" w:hAnsi="Sakkal Majalla"/>
          <w:sz w:val="34"/>
        </w:rPr>
        <w:t>.</w:t>
      </w:r>
    </w:p>
    <w:p w14:paraId="3C09E939" w14:textId="77777777" w:rsidR="008229B3" w:rsidRDefault="008229B3" w:rsidP="008229B3">
      <w:pPr>
        <w:rPr>
          <w:rFonts w:ascii="Sakkal Majalla" w:hAnsi="Sakkal Majalla"/>
          <w:sz w:val="32"/>
          <w:szCs w:val="32"/>
          <w:rtl/>
        </w:rPr>
      </w:pPr>
    </w:p>
    <w:p w14:paraId="63451349" w14:textId="48905A6A" w:rsidR="008229B3" w:rsidRPr="00A30D09" w:rsidRDefault="00FE609F" w:rsidP="00FE609F">
      <w:pPr>
        <w:keepNext/>
        <w:pageBreakBefore/>
        <w:rPr>
          <w:rFonts w:ascii="Sakkal Majalla" w:hAnsi="Sakkal Majalla"/>
          <w:b/>
          <w:bCs/>
          <w:sz w:val="32"/>
          <w:szCs w:val="32"/>
        </w:rPr>
      </w:pPr>
      <w:r w:rsidRPr="002A078C">
        <w:rPr>
          <w:rFonts w:ascii="Sakkal Majalla" w:hAnsi="Sakkal Majalla"/>
          <w:noProof/>
          <w:color w:val="002060"/>
          <w:sz w:val="34"/>
          <w:lang w:bidi="ar-SY"/>
        </w:rPr>
        <w:lastRenderedPageBreak/>
        <mc:AlternateContent>
          <mc:Choice Requires="wpg">
            <w:drawing>
              <wp:inline distT="0" distB="0" distL="0" distR="0" wp14:anchorId="2EB9FCC5" wp14:editId="226C4B0F">
                <wp:extent cx="5731510" cy="895350"/>
                <wp:effectExtent l="0" t="0" r="21590" b="19050"/>
                <wp:docPr id="11666579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21880830"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93161590" name="مجموعة 39"/>
                        <wpg:cNvGrpSpPr/>
                        <wpg:grpSpPr>
                          <a:xfrm>
                            <a:off x="0" y="0"/>
                            <a:ext cx="5731510" cy="895350"/>
                            <a:chOff x="0" y="0"/>
                            <a:chExt cx="5878196" cy="918845"/>
                          </a:xfrm>
                        </wpg:grpSpPr>
                        <wpg:grpSp>
                          <wpg:cNvPr id="6084889" name="مجموعة 40"/>
                          <wpg:cNvGrpSpPr/>
                          <wpg:grpSpPr>
                            <a:xfrm>
                              <a:off x="0" y="0"/>
                              <a:ext cx="5878196" cy="918845"/>
                              <a:chOff x="0" y="0"/>
                              <a:chExt cx="6240348" cy="919070"/>
                            </a:xfrm>
                          </wpg:grpSpPr>
                          <wpg:grpSp>
                            <wpg:cNvPr id="602411186" name="مجموعة 41"/>
                            <wpg:cNvGrpSpPr/>
                            <wpg:grpSpPr>
                              <a:xfrm>
                                <a:off x="0" y="169208"/>
                                <a:ext cx="5433072" cy="580613"/>
                                <a:chOff x="0" y="169208"/>
                                <a:chExt cx="5433072" cy="580613"/>
                              </a:xfrm>
                            </wpg:grpSpPr>
                            <wps:wsp>
                              <wps:cNvPr id="21288782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83943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70186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4446181" name="مربع نص 41"/>
                          <wps:cNvSpPr txBox="1"/>
                          <wps:spPr>
                            <a:xfrm>
                              <a:off x="204484" y="257055"/>
                              <a:ext cx="4616071" cy="407289"/>
                            </a:xfrm>
                            <a:prstGeom prst="rect">
                              <a:avLst/>
                            </a:prstGeom>
                            <a:noFill/>
                          </wps:spPr>
                          <wps:txbx>
                            <w:txbxContent>
                              <w:p w14:paraId="22814907" w14:textId="7449A6C9" w:rsidR="00FE609F" w:rsidRDefault="00FE609F" w:rsidP="00FE609F">
                                <w:pP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استخدام </w:t>
                                </w:r>
                                <w:r w:rsidRPr="00FE609F">
                                  <w:rPr>
                                    <w:rFonts w:eastAsia="Calibri" w:hAnsi="Adobe Arabic" w:cs="Adobe Arabic"/>
                                    <w:b/>
                                    <w:bCs/>
                                    <w:color w:val="FFFFFF"/>
                                    <w:kern w:val="24"/>
                                    <w:sz w:val="32"/>
                                    <w:szCs w:val="32"/>
                                    <w:lang w:bidi="ar-EG"/>
                                  </w:rPr>
                                  <w:t>Google Colab</w:t>
                                </w:r>
                                <w:r w:rsidRPr="00FE609F">
                                  <w:rPr>
                                    <w:rFonts w:eastAsia="Calibri" w:hAnsi="Adobe Arabic" w:cs="Adobe Arabic"/>
                                    <w:b/>
                                    <w:bCs/>
                                    <w:color w:val="FFFFFF"/>
                                    <w:kern w:val="24"/>
                                    <w:sz w:val="32"/>
                                    <w:szCs w:val="32"/>
                                    <w:rtl/>
                                    <w:lang w:bidi="ar-EG"/>
                                  </w:rPr>
                                  <w:t xml:space="preserve"> </w:t>
                                </w:r>
                                <w:r w:rsidRPr="00FE609F">
                                  <w:rPr>
                                    <w:rFonts w:eastAsia="Calibri" w:hAnsi="Adobe Arabic" w:cs="Adobe Arabic"/>
                                    <w:b/>
                                    <w:bCs/>
                                    <w:color w:val="FFFFFF"/>
                                    <w:kern w:val="24"/>
                                    <w:sz w:val="36"/>
                                    <w:szCs w:val="36"/>
                                    <w:rtl/>
                                    <w:lang w:bidi="ar-EG"/>
                                  </w:rPr>
                                  <w:t>لتحليل البيانات الرقمية</w:t>
                                </w:r>
                              </w:p>
                            </w:txbxContent>
                          </wps:txbx>
                          <wps:bodyPr wrap="square" rtlCol="1">
                            <a:spAutoFit/>
                          </wps:bodyPr>
                        </wps:wsp>
                      </wpg:grpSp>
                    </wpg:wgp>
                  </a:graphicData>
                </a:graphic>
              </wp:inline>
            </w:drawing>
          </mc:Choice>
          <mc:Fallback>
            <w:pict>
              <v:group w14:anchorId="2EB9FCC5" id="_x0000_s160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">
                <v:shape id="صورة 38" o:spid="_x0000_s16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">
                  <v:imagedata r:id="rId83" o:title=""/>
                </v:shape>
                <v:group id="مجموعة 39" o:spid="_x0000_s16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">
                  <v:group id="مجموعة 40" o:spid="_x0000_s16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">
                    <v:group id="مجموعة 41" o:spid="_x0000_s16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">
                      <v:shape id="شكل حر 42" o:spid="_x0000_s16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" fillcolor="#168489" stroked="f" strokeweight="1pt">
                        <v:stroke joinstyle="miter"/>
                      </v:roundrect>
                    </v:group>
                    <v:oval id="شكل بيضاوي 44" o:spid="_x0000_s16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" filled="f" strokecolor="#a5a5a5 [2092]" strokeweight="1pt">
                      <v:stroke joinstyle="miter"/>
                    </v:oval>
                  </v:group>
                  <v:shape id="مربع نص 41" o:spid="_x0000_s1610"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" filled="f" stroked="f">
                    <v:textbox style="mso-fit-shape-to-text:t">
                      <w:txbxContent>
                        <w:p w14:paraId="22814907" w14:textId="7449A6C9" w:rsidR="00FE609F" w:rsidRDefault="00FE609F" w:rsidP="00FE609F">
                          <w:pP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استخدام </w:t>
                          </w:r>
                          <w:r w:rsidRPr="00FE609F">
                            <w:rPr>
                              <w:rFonts w:eastAsia="Calibri" w:hAnsi="Adobe Arabic" w:cs="Adobe Arabic"/>
                              <w:b/>
                              <w:bCs/>
                              <w:color w:val="FFFFFF"/>
                              <w:kern w:val="24"/>
                              <w:sz w:val="32"/>
                              <w:szCs w:val="32"/>
                              <w:lang w:bidi="ar-EG"/>
                            </w:rPr>
                            <w:t>Google Colab</w:t>
                          </w:r>
                          <w:r w:rsidRPr="00FE609F">
                            <w:rPr>
                              <w:rFonts w:eastAsia="Calibri" w:hAnsi="Adobe Arabic" w:cs="Adobe Arabic"/>
                              <w:b/>
                              <w:bCs/>
                              <w:color w:val="FFFFFF"/>
                              <w:kern w:val="24"/>
                              <w:sz w:val="32"/>
                              <w:szCs w:val="32"/>
                              <w:rtl/>
                              <w:lang w:bidi="ar-EG"/>
                            </w:rPr>
                            <w:t xml:space="preserve"> </w:t>
                          </w:r>
                          <w:r w:rsidRPr="00FE609F">
                            <w:rPr>
                              <w:rFonts w:eastAsia="Calibri" w:hAnsi="Adobe Arabic" w:cs="Adobe Arabic"/>
                              <w:b/>
                              <w:bCs/>
                              <w:color w:val="FFFFFF"/>
                              <w:kern w:val="24"/>
                              <w:sz w:val="36"/>
                              <w:szCs w:val="36"/>
                              <w:rtl/>
                              <w:lang w:bidi="ar-EG"/>
                            </w:rPr>
                            <w:t>لتحليل البيانات الرقمية</w:t>
                          </w:r>
                        </w:p>
                      </w:txbxContent>
                    </v:textbox>
                  </v:shape>
                </v:group>
                <w10:anchorlock/>
              </v:group>
            </w:pict>
          </mc:Fallback>
        </mc:AlternateContent>
      </w:r>
    </w:p>
    <w:p w14:paraId="6C01C0B7" w14:textId="35CDD93F" w:rsidR="008229B3" w:rsidRPr="003A5C66" w:rsidRDefault="00FE609F" w:rsidP="008229B3">
      <w:pPr>
        <w:rPr>
          <w:rFonts w:ascii="Sakkal Majalla" w:hAnsi="Sakkal Majalla"/>
          <w:b/>
          <w:bCs/>
          <w:color w:val="C00000"/>
          <w:sz w:val="34"/>
        </w:rPr>
      </w:pPr>
      <w:r w:rsidRPr="003A5C66">
        <w:rPr>
          <w:rFonts w:ascii="Sakkal Majalla" w:hAnsi="Sakkal Majalla"/>
          <w:b/>
          <w:bCs/>
          <w:color w:val="C00000"/>
          <w:sz w:val="34"/>
        </w:rPr>
        <w:t>6.4</w:t>
      </w:r>
      <w:r w:rsidR="008229B3" w:rsidRPr="003A5C66">
        <w:rPr>
          <w:rFonts w:ascii="Sakkal Majalla" w:hAnsi="Sakkal Majalla"/>
          <w:b/>
          <w:bCs/>
          <w:color w:val="C00000"/>
          <w:sz w:val="34"/>
          <w:rtl/>
        </w:rPr>
        <w:t>ما هو</w:t>
      </w:r>
      <w:r w:rsidR="008229B3" w:rsidRPr="003A5C66">
        <w:rPr>
          <w:rFonts w:ascii="Sakkal Majalla" w:hAnsi="Sakkal Majalla"/>
          <w:b/>
          <w:bCs/>
          <w:color w:val="C00000"/>
          <w:sz w:val="34"/>
        </w:rPr>
        <w:t xml:space="preserve"> Google Colab </w:t>
      </w:r>
      <w:r w:rsidR="008229B3" w:rsidRPr="003A5C66">
        <w:rPr>
          <w:rFonts w:ascii="Sakkal Majalla" w:hAnsi="Sakkal Majalla"/>
          <w:b/>
          <w:bCs/>
          <w:color w:val="C00000"/>
          <w:sz w:val="34"/>
          <w:rtl/>
        </w:rPr>
        <w:t>ولماذا نستخدمه؟</w:t>
      </w:r>
    </w:p>
    <w:p w14:paraId="1A4B2D96" w14:textId="578B0345" w:rsidR="008229B3" w:rsidRPr="003A5C66" w:rsidRDefault="008229B3" w:rsidP="008229B3">
      <w:pPr>
        <w:rPr>
          <w:rFonts w:ascii="Sakkal Majalla" w:hAnsi="Sakkal Majalla"/>
          <w:sz w:val="34"/>
        </w:rPr>
      </w:pPr>
      <w:r w:rsidRPr="00A30D09">
        <w:rPr>
          <w:rFonts w:ascii="Sakkal Majalla" w:hAnsi="Sakkal Majalla"/>
          <w:sz w:val="32"/>
          <w:szCs w:val="32"/>
        </w:rPr>
        <w:t xml:space="preserve"> </w:t>
      </w:r>
      <w:r w:rsidRPr="003A5C66">
        <w:rPr>
          <w:rFonts w:ascii="Sakkal Majalla" w:hAnsi="Sakkal Majalla"/>
          <w:sz w:val="34"/>
        </w:rPr>
        <w:t>Colab</w:t>
      </w:r>
      <w:r w:rsidRPr="00A30D09">
        <w:rPr>
          <w:rFonts w:ascii="Sakkal Majalla" w:hAnsi="Sakkal Majalla"/>
          <w:sz w:val="32"/>
          <w:szCs w:val="32"/>
        </w:rPr>
        <w:t xml:space="preserve"> </w:t>
      </w:r>
      <w:r w:rsidR="00FE609F" w:rsidRPr="003A5C66">
        <w:rPr>
          <w:rFonts w:ascii="Adobe Arabic" w:hAnsi="Adobe Arabic" w:cs="Adobe Arabic"/>
          <w:noProof/>
          <w:color w:val="1E3D6A"/>
          <w:sz w:val="34"/>
        </w:rPr>
        <mc:AlternateContent>
          <mc:Choice Requires="wpg">
            <w:drawing>
              <wp:anchor distT="0" distB="0" distL="114300" distR="114300" simplePos="0" relativeHeight="252884992" behindDoc="0" locked="0" layoutInCell="1" allowOverlap="1" wp14:anchorId="0B094CEE" wp14:editId="5E4BF113">
                <wp:simplePos x="0" y="0"/>
                <wp:positionH relativeFrom="column">
                  <wp:posOffset>5143500</wp:posOffset>
                </wp:positionH>
                <wp:positionV relativeFrom="paragraph">
                  <wp:posOffset>3175</wp:posOffset>
                </wp:positionV>
                <wp:extent cx="582930" cy="474345"/>
                <wp:effectExtent l="0" t="0" r="7620" b="20955"/>
                <wp:wrapSquare wrapText="bothSides"/>
                <wp:docPr id="1526229727"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663695121" name="Picture 388507670" descr="Problem "/>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53951523"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6DFFAD5" id="Group 29" o:spid="_x0000_s1026" style="position:absolute;margin-left:405pt;margin-top:.25pt;width:45.9pt;height:37.35pt;z-index:25288499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" fillcolor="#168489" strokecolor="#168489" strokeweight="1pt">
                  <v:stroke joinstyle="miter"/>
                </v:roundrect>
                <w10:wrap type="square"/>
              </v:group>
            </w:pict>
          </mc:Fallback>
        </mc:AlternateContent>
      </w:r>
      <w:r w:rsidRPr="003A5C66">
        <w:rPr>
          <w:rFonts w:ascii="Sakkal Majalla" w:hAnsi="Sakkal Majalla"/>
          <w:sz w:val="34"/>
          <w:rtl/>
        </w:rPr>
        <w:t>اختصاراً</w:t>
      </w:r>
      <w:r w:rsidRPr="003A5C66">
        <w:rPr>
          <w:rFonts w:ascii="Sakkal Majalla" w:hAnsi="Sakkal Majalla"/>
          <w:sz w:val="34"/>
        </w:rPr>
        <w:t xml:space="preserve"> </w:t>
      </w:r>
      <w:r w:rsidRPr="003A5C66">
        <w:rPr>
          <w:rFonts w:ascii="Sakkal Majalla" w:hAnsi="Sakkal Majalla" w:hint="cs"/>
          <w:sz w:val="34"/>
          <w:rtl/>
        </w:rPr>
        <w:t>(</w:t>
      </w:r>
      <w:r w:rsidRPr="003A5C66">
        <w:rPr>
          <w:rFonts w:ascii="Sakkal Majalla" w:hAnsi="Sakkal Majalla"/>
          <w:sz w:val="34"/>
        </w:rPr>
        <w:t>Google Colaboratory</w:t>
      </w:r>
      <w:r w:rsidRPr="003A5C66">
        <w:rPr>
          <w:rFonts w:ascii="Sakkal Majalla" w:hAnsi="Sakkal Majalla" w:hint="cs"/>
          <w:sz w:val="34"/>
          <w:rtl/>
        </w:rPr>
        <w:t>)</w:t>
      </w:r>
      <w:r w:rsidRPr="003A5C66">
        <w:rPr>
          <w:rFonts w:ascii="Sakkal Majalla" w:hAnsi="Sakkal Majalla"/>
          <w:sz w:val="34"/>
        </w:rPr>
        <w:t xml:space="preserve"> </w:t>
      </w:r>
      <w:r w:rsidRPr="003A5C66">
        <w:rPr>
          <w:rFonts w:ascii="Sakkal Majalla" w:hAnsi="Sakkal Majalla"/>
          <w:sz w:val="34"/>
          <w:rtl/>
        </w:rPr>
        <w:t>هو خدمة مجانية من</w:t>
      </w:r>
      <w:r w:rsidRPr="003A5C66">
        <w:rPr>
          <w:rFonts w:ascii="Sakkal Majalla" w:hAnsi="Sakkal Majalla"/>
          <w:sz w:val="34"/>
        </w:rPr>
        <w:t xml:space="preserve"> Google </w:t>
      </w:r>
      <w:r w:rsidRPr="003A5C66">
        <w:rPr>
          <w:rFonts w:ascii="Sakkal Majalla" w:hAnsi="Sakkal Majalla"/>
          <w:sz w:val="34"/>
          <w:rtl/>
        </w:rPr>
        <w:t>توفّر بيئة برمجية تفاعلية قائمة على السحابة. يسمح للمستخدمين بكتابة وتنفيذ أكواد</w:t>
      </w:r>
      <w:r w:rsidRPr="003A5C66">
        <w:rPr>
          <w:rFonts w:ascii="Sakkal Majalla" w:hAnsi="Sakkal Majalla"/>
          <w:sz w:val="34"/>
        </w:rPr>
        <w:t xml:space="preserve"> Python </w:t>
      </w:r>
      <w:r w:rsidRPr="003A5C66">
        <w:rPr>
          <w:rFonts w:ascii="Sakkal Majalla" w:hAnsi="Sakkal Majalla"/>
          <w:sz w:val="34"/>
          <w:rtl/>
        </w:rPr>
        <w:t>مباشرة من المتصفّح دون الحاجة لتثبيت أي برامج على الجهاز</w:t>
      </w:r>
      <w:r w:rsidRPr="003A5C66">
        <w:rPr>
          <w:rFonts w:ascii="Sakkal Majalla" w:hAnsi="Sakkal Majalla"/>
          <w:sz w:val="34"/>
        </w:rPr>
        <w:t>.</w:t>
      </w:r>
    </w:p>
    <w:p w14:paraId="512085C5" w14:textId="158E3FE4"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مزايا استخدام</w:t>
      </w:r>
      <w:r w:rsidRPr="003A5C66">
        <w:rPr>
          <w:rFonts w:ascii="Sakkal Majalla" w:hAnsi="Sakkal Majalla"/>
          <w:b/>
          <w:bCs/>
          <w:color w:val="008080"/>
          <w:sz w:val="34"/>
        </w:rPr>
        <w:t xml:space="preserve"> Google Colab</w:t>
      </w:r>
    </w:p>
    <w:p w14:paraId="7AFAB1A1" w14:textId="20DFDC25" w:rsidR="00FE609F" w:rsidRDefault="00FE609F" w:rsidP="00FE609F">
      <w:pPr>
        <w:jc w:val="center"/>
        <w:rPr>
          <w:rFonts w:ascii="Sakkal Majalla" w:hAnsi="Sakkal Majalla"/>
          <w:color w:val="008080"/>
          <w:sz w:val="32"/>
          <w:szCs w:val="32"/>
          <w:rtl/>
        </w:rPr>
      </w:pPr>
      <w:r w:rsidRPr="00650EFC">
        <w:rPr>
          <w:rFonts w:ascii="Sakkal Majalla" w:hAnsi="Sakkal Majalla"/>
          <w:noProof/>
          <w:sz w:val="34"/>
        </w:rPr>
        <mc:AlternateContent>
          <mc:Choice Requires="wpg">
            <w:drawing>
              <wp:inline distT="0" distB="0" distL="0" distR="0" wp14:anchorId="470D3675" wp14:editId="23A43045">
                <wp:extent cx="5442802" cy="1353874"/>
                <wp:effectExtent l="95250" t="76200" r="5715" b="0"/>
                <wp:docPr id="1430966004" name="مجموعة 154"/>
                <wp:cNvGraphicFramePr/>
                <a:graphic xmlns:a="http://schemas.openxmlformats.org/drawingml/2006/main">
                  <a:graphicData uri="http://schemas.microsoft.com/office/word/2010/wordprocessingGroup">
                    <wpg:wgp>
                      <wpg:cNvGrpSpPr/>
                      <wpg:grpSpPr>
                        <a:xfrm>
                          <a:off x="0" y="0"/>
                          <a:ext cx="5442802" cy="1353874"/>
                          <a:chOff x="10336" y="0"/>
                          <a:chExt cx="5912299" cy="1470659"/>
                        </a:xfrm>
                      </wpg:grpSpPr>
                      <wps:wsp>
                        <wps:cNvPr id="1160411740" name="Freeform 22"/>
                        <wps:cNvSpPr/>
                        <wps:spPr>
                          <a:xfrm rot="18900000">
                            <a:off x="2427081"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FFD366"/>
                          </a:solidFill>
                        </wps:spPr>
                        <wps:bodyPr/>
                      </wps:wsp>
                      <wps:wsp>
                        <wps:cNvPr id="193852374" name="TextBox 23"/>
                        <wps:cNvSpPr txBox="1"/>
                        <wps:spPr>
                          <a:xfrm rot="18900000">
                            <a:off x="2417768" y="23639"/>
                            <a:ext cx="449539" cy="475879"/>
                          </a:xfrm>
                          <a:prstGeom prst="rect">
                            <a:avLst/>
                          </a:prstGeom>
                        </wps:spPr>
                        <wps:bodyPr lIns="33867" tIns="33867" rIns="33867" bIns="33867" rtlCol="0" anchor="ctr"/>
                      </wps:wsp>
                      <wps:wsp>
                        <wps:cNvPr id="1212827562" name="Freeform 31"/>
                        <wps:cNvSpPr/>
                        <wps:spPr>
                          <a:xfrm rot="18900000">
                            <a:off x="3623300"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848183795" name="TextBox 32"/>
                        <wps:cNvSpPr txBox="1"/>
                        <wps:spPr>
                          <a:xfrm rot="18900000">
                            <a:off x="3613987" y="23639"/>
                            <a:ext cx="449539" cy="475879"/>
                          </a:xfrm>
                          <a:prstGeom prst="rect">
                            <a:avLst/>
                          </a:prstGeom>
                        </wps:spPr>
                        <wps:bodyPr lIns="33867" tIns="33867" rIns="33867" bIns="33867" rtlCol="0" anchor="ctr"/>
                      </wps:wsp>
                      <wps:wsp>
                        <wps:cNvPr id="2111623547" name="Freeform 40"/>
                        <wps:cNvSpPr/>
                        <wps:spPr>
                          <a:xfrm rot="18900000">
                            <a:off x="4819519"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607181197" name="TextBox 41"/>
                        <wps:cNvSpPr txBox="1"/>
                        <wps:spPr>
                          <a:xfrm rot="18900000">
                            <a:off x="4810206" y="23639"/>
                            <a:ext cx="449539" cy="475879"/>
                          </a:xfrm>
                          <a:prstGeom prst="rect">
                            <a:avLst/>
                          </a:prstGeom>
                        </wps:spPr>
                        <wps:bodyPr lIns="33867" tIns="33867" rIns="33867" bIns="33867" rtlCol="0" anchor="ctr"/>
                      </wps:wsp>
                      <wps:wsp>
                        <wps:cNvPr id="1644067802" name="Freeform 31"/>
                        <wps:cNvSpPr/>
                        <wps:spPr>
                          <a:xfrm rot="18900000">
                            <a:off x="19649"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225344587" name="TextBox 32"/>
                        <wps:cNvSpPr txBox="1"/>
                        <wps:spPr>
                          <a:xfrm rot="18900000">
                            <a:off x="10336" y="0"/>
                            <a:ext cx="449539" cy="475879"/>
                          </a:xfrm>
                          <a:prstGeom prst="rect">
                            <a:avLst/>
                          </a:prstGeom>
                        </wps:spPr>
                        <wps:bodyPr lIns="33867" tIns="33867" rIns="33867" bIns="33867" rtlCol="0" anchor="ctr"/>
                      </wps:wsp>
                      <wps:wsp>
                        <wps:cNvPr id="514321003" name="Freeform 40"/>
                        <wps:cNvSpPr/>
                        <wps:spPr>
                          <a:xfrm rot="18900000">
                            <a:off x="1215868"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418363533" name="TextBox 41"/>
                        <wps:cNvSpPr txBox="1"/>
                        <wps:spPr>
                          <a:xfrm rot="18900000">
                            <a:off x="1206555" y="0"/>
                            <a:ext cx="449539" cy="475879"/>
                          </a:xfrm>
                          <a:prstGeom prst="rect">
                            <a:avLst/>
                          </a:prstGeom>
                        </wps:spPr>
                        <wps:bodyPr lIns="33867" tIns="33867" rIns="33867" bIns="33867" rtlCol="0" anchor="ctr"/>
                      </wps:wsp>
                      <wpg:grpSp>
                        <wpg:cNvPr id="342950936" name="مجموعة 342950936"/>
                        <wpg:cNvGrpSpPr/>
                        <wpg:grpSpPr>
                          <a:xfrm>
                            <a:off x="31789" y="44997"/>
                            <a:ext cx="5890846" cy="1425662"/>
                            <a:chOff x="31789" y="44997"/>
                            <a:chExt cx="5890846" cy="1425662"/>
                          </a:xfrm>
                        </wpg:grpSpPr>
                        <wps:wsp>
                          <wps:cNvPr id="1294208994" name="Freeform 19"/>
                          <wps:cNvSpPr/>
                          <wps:spPr>
                            <a:xfrm>
                              <a:off x="2439222"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FFD366"/>
                            </a:solidFill>
                          </wps:spPr>
                          <wps:bodyPr/>
                        </wps:wsp>
                        <wps:wsp>
                          <wps:cNvPr id="2120314794" name="TextBox 20"/>
                          <wps:cNvSpPr txBox="1"/>
                          <wps:spPr>
                            <a:xfrm>
                              <a:off x="2439222" y="198029"/>
                              <a:ext cx="1090976" cy="1272630"/>
                            </a:xfrm>
                            <a:prstGeom prst="rect">
                              <a:avLst/>
                            </a:prstGeom>
                          </wps:spPr>
                          <wps:bodyPr lIns="33867" tIns="33867" rIns="33867" bIns="33867" rtlCol="0" anchor="ctr"/>
                        </wps:wsp>
                        <wps:wsp>
                          <wps:cNvPr id="168855032" name="Freeform 25"/>
                          <wps:cNvSpPr/>
                          <wps:spPr>
                            <a:xfrm rot="18900000">
                              <a:off x="2470904"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867941447" name="TextBox 26"/>
                          <wps:cNvSpPr txBox="1"/>
                          <wps:spPr>
                            <a:xfrm rot="18900000">
                              <a:off x="2463407" y="71846"/>
                              <a:ext cx="361893" cy="383098"/>
                            </a:xfrm>
                            <a:prstGeom prst="rect">
                              <a:avLst/>
                            </a:prstGeom>
                          </wps:spPr>
                          <wps:bodyPr lIns="33867" tIns="33867" rIns="33867" bIns="33867" rtlCol="0" anchor="ctr"/>
                        </wps:wsp>
                        <wps:wsp>
                          <wps:cNvPr id="1146900920" name="Freeform 28"/>
                          <wps:cNvSpPr/>
                          <wps:spPr>
                            <a:xfrm>
                              <a:off x="3635440"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414460318" name="TextBox 29"/>
                          <wps:cNvSpPr txBox="1"/>
                          <wps:spPr>
                            <a:xfrm>
                              <a:off x="3635440" y="198029"/>
                              <a:ext cx="1090976" cy="1272630"/>
                            </a:xfrm>
                            <a:prstGeom prst="rect">
                              <a:avLst/>
                            </a:prstGeom>
                          </wps:spPr>
                          <wps:bodyPr lIns="33867" tIns="33867" rIns="33867" bIns="33867" rtlCol="0" anchor="ctr"/>
                        </wps:wsp>
                        <wps:wsp>
                          <wps:cNvPr id="1214960348" name="Freeform 34"/>
                          <wps:cNvSpPr/>
                          <wps:spPr>
                            <a:xfrm rot="18900000">
                              <a:off x="3667123"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78619338" name="TextBox 35"/>
                          <wps:cNvSpPr txBox="1"/>
                          <wps:spPr>
                            <a:xfrm rot="18900000">
                              <a:off x="3659626" y="71846"/>
                              <a:ext cx="361893" cy="383098"/>
                            </a:xfrm>
                            <a:prstGeom prst="rect">
                              <a:avLst/>
                            </a:prstGeom>
                          </wps:spPr>
                          <wps:bodyPr lIns="33867" tIns="33867" rIns="33867" bIns="33867" rtlCol="0" anchor="ctr"/>
                        </wps:wsp>
                        <wps:wsp>
                          <wps:cNvPr id="173539740" name="Freeform 37"/>
                          <wps:cNvSpPr/>
                          <wps:spPr>
                            <a:xfrm>
                              <a:off x="4831659"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1406239360" name="TextBox 38"/>
                          <wps:cNvSpPr txBox="1"/>
                          <wps:spPr>
                            <a:xfrm>
                              <a:off x="4831659" y="198029"/>
                              <a:ext cx="1090976" cy="1272630"/>
                            </a:xfrm>
                            <a:prstGeom prst="rect">
                              <a:avLst/>
                            </a:prstGeom>
                          </wps:spPr>
                          <wps:bodyPr lIns="33867" tIns="33867" rIns="33867" bIns="33867" rtlCol="0" anchor="ctr"/>
                        </wps:wsp>
                        <wps:wsp>
                          <wps:cNvPr id="744297506" name="Freeform 43"/>
                          <wps:cNvSpPr/>
                          <wps:spPr>
                            <a:xfrm rot="18900000">
                              <a:off x="4863342"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28594792" name="TextBox 44"/>
                          <wps:cNvSpPr txBox="1"/>
                          <wps:spPr>
                            <a:xfrm rot="18900000">
                              <a:off x="4855845" y="71846"/>
                              <a:ext cx="361893" cy="383098"/>
                            </a:xfrm>
                            <a:prstGeom prst="rect">
                              <a:avLst/>
                            </a:prstGeom>
                          </wps:spPr>
                          <wps:bodyPr lIns="33867" tIns="33867" rIns="33867" bIns="33867" rtlCol="0" anchor="ctr"/>
                        </wps:wsp>
                        <wps:wsp>
                          <wps:cNvPr id="1780188571" name="TextBox 55"/>
                          <wps:cNvSpPr txBox="1"/>
                          <wps:spPr>
                            <a:xfrm>
                              <a:off x="4878314" y="612563"/>
                              <a:ext cx="1044320" cy="416452"/>
                            </a:xfrm>
                            <a:prstGeom prst="rect">
                              <a:avLst/>
                            </a:prstGeom>
                          </wps:spPr>
                          <wps:txbx>
                            <w:txbxContent>
                              <w:p w14:paraId="7CF7E73D" w14:textId="71E839C3"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مجاني بالكامل</w:t>
                                </w:r>
                              </w:p>
                            </w:txbxContent>
                          </wps:txbx>
                          <wps:bodyPr wrap="square" lIns="0" tIns="0" rIns="0" bIns="0" rtlCol="0" anchor="t">
                            <a:noAutofit/>
                          </wps:bodyPr>
                        </wps:wsp>
                        <wps:wsp>
                          <wps:cNvPr id="100581769" name="TextBox 56"/>
                          <wps:cNvSpPr txBox="1"/>
                          <wps:spPr>
                            <a:xfrm>
                              <a:off x="3609583" y="601283"/>
                              <a:ext cx="1156753" cy="367161"/>
                            </a:xfrm>
                            <a:prstGeom prst="rect">
                              <a:avLst/>
                            </a:prstGeom>
                          </wps:spPr>
                          <wps:txbx>
                            <w:txbxContent>
                              <w:p w14:paraId="37E11DA4" w14:textId="35EB4016"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لا يحتاج إعداد</w:t>
                                </w:r>
                              </w:p>
                            </w:txbxContent>
                          </wps:txbx>
                          <wps:bodyPr wrap="square" lIns="0" tIns="0" rIns="0" bIns="0" rtlCol="0" anchor="t">
                            <a:noAutofit/>
                          </wps:bodyPr>
                        </wps:wsp>
                        <wps:wsp>
                          <wps:cNvPr id="1689863136" name="TextBox 57"/>
                          <wps:cNvSpPr txBox="1"/>
                          <wps:spPr>
                            <a:xfrm>
                              <a:off x="2490979" y="611953"/>
                              <a:ext cx="920850" cy="580019"/>
                            </a:xfrm>
                            <a:prstGeom prst="rect">
                              <a:avLst/>
                            </a:prstGeom>
                          </wps:spPr>
                          <wps:txbx>
                            <w:txbxContent>
                              <w:p w14:paraId="38D5F205" w14:textId="13F00804"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سهل المشاركة</w:t>
                                </w:r>
                              </w:p>
                            </w:txbxContent>
                          </wps:txbx>
                          <wps:bodyPr lIns="0" tIns="0" rIns="0" bIns="0" rtlCol="0" anchor="t">
                            <a:noAutofit/>
                          </wps:bodyPr>
                        </wps:wsp>
                        <wps:wsp>
                          <wps:cNvPr id="204364023" name="مربع نص 181"/>
                          <wps:cNvSpPr txBox="1"/>
                          <wps:spPr>
                            <a:xfrm>
                              <a:off x="4889244" y="76902"/>
                              <a:ext cx="239352" cy="513883"/>
                            </a:xfrm>
                            <a:prstGeom prst="rect">
                              <a:avLst/>
                            </a:prstGeom>
                            <a:noFill/>
                          </wps:spPr>
                          <wps:txbx>
                            <w:txbxContent>
                              <w:p w14:paraId="164EEBB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1</w:t>
                                </w:r>
                              </w:p>
                            </w:txbxContent>
                          </wps:txbx>
                          <wps:bodyPr wrap="square">
                            <a:spAutoFit/>
                          </wps:bodyPr>
                        </wps:wsp>
                        <wps:wsp>
                          <wps:cNvPr id="1852672785" name="مربع نص 182"/>
                          <wps:cNvSpPr txBox="1"/>
                          <wps:spPr>
                            <a:xfrm>
                              <a:off x="2490781" y="76902"/>
                              <a:ext cx="239352" cy="513883"/>
                            </a:xfrm>
                            <a:prstGeom prst="rect">
                              <a:avLst/>
                            </a:prstGeom>
                            <a:noFill/>
                          </wps:spPr>
                          <wps:txbx>
                            <w:txbxContent>
                              <w:p w14:paraId="3BF1447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3</w:t>
                                </w:r>
                              </w:p>
                            </w:txbxContent>
                          </wps:txbx>
                          <wps:bodyPr wrap="square">
                            <a:spAutoFit/>
                          </wps:bodyPr>
                        </wps:wsp>
                        <wps:wsp>
                          <wps:cNvPr id="218651611" name="مربع نص 183"/>
                          <wps:cNvSpPr txBox="1"/>
                          <wps:spPr>
                            <a:xfrm>
                              <a:off x="3693086" y="87417"/>
                              <a:ext cx="240042" cy="513883"/>
                            </a:xfrm>
                            <a:prstGeom prst="rect">
                              <a:avLst/>
                            </a:prstGeom>
                            <a:noFill/>
                          </wps:spPr>
                          <wps:txbx>
                            <w:txbxContent>
                              <w:p w14:paraId="1EB253C5"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2</w:t>
                                </w:r>
                              </w:p>
                            </w:txbxContent>
                          </wps:txbx>
                          <wps:bodyPr wrap="square">
                            <a:spAutoFit/>
                          </wps:bodyPr>
                        </wps:wsp>
                        <wps:wsp>
                          <wps:cNvPr id="130879120" name="Freeform 28"/>
                          <wps:cNvSpPr/>
                          <wps:spPr>
                            <a:xfrm>
                              <a:off x="31789" y="247253"/>
                              <a:ext cx="1090976" cy="997517"/>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2105631292" name="TextBox 29"/>
                          <wps:cNvSpPr txBox="1"/>
                          <wps:spPr>
                            <a:xfrm>
                              <a:off x="31789" y="174390"/>
                              <a:ext cx="1090976" cy="1272630"/>
                            </a:xfrm>
                            <a:prstGeom prst="rect">
                              <a:avLst/>
                            </a:prstGeom>
                          </wps:spPr>
                          <wps:bodyPr lIns="33867" tIns="33867" rIns="33867" bIns="33867" rtlCol="0" anchor="ctr"/>
                        </wps:wsp>
                        <wps:wsp>
                          <wps:cNvPr id="1304102472" name="Freeform 34"/>
                          <wps:cNvSpPr/>
                          <wps:spPr>
                            <a:xfrm rot="18900000">
                              <a:off x="63472"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76776366" name="TextBox 35"/>
                          <wps:cNvSpPr txBox="1"/>
                          <wps:spPr>
                            <a:xfrm rot="18900000">
                              <a:off x="55975" y="48207"/>
                              <a:ext cx="361893" cy="383098"/>
                            </a:xfrm>
                            <a:prstGeom prst="rect">
                              <a:avLst/>
                            </a:prstGeom>
                          </wps:spPr>
                          <wps:bodyPr lIns="33867" tIns="33867" rIns="33867" bIns="33867" rtlCol="0" anchor="ctr"/>
                        </wps:wsp>
                        <wps:wsp>
                          <wps:cNvPr id="1062493832" name="Freeform 37"/>
                          <wps:cNvSpPr/>
                          <wps:spPr>
                            <a:xfrm>
                              <a:off x="1228008" y="247253"/>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692528714" name="TextBox 38"/>
                          <wps:cNvSpPr txBox="1"/>
                          <wps:spPr>
                            <a:xfrm>
                              <a:off x="1228008" y="174390"/>
                              <a:ext cx="1090976" cy="1272630"/>
                            </a:xfrm>
                            <a:prstGeom prst="rect">
                              <a:avLst/>
                            </a:prstGeom>
                          </wps:spPr>
                          <wps:bodyPr lIns="33867" tIns="33867" rIns="33867" bIns="33867" rtlCol="0" anchor="ctr"/>
                        </wps:wsp>
                        <wps:wsp>
                          <wps:cNvPr id="161413046" name="Freeform 43"/>
                          <wps:cNvSpPr/>
                          <wps:spPr>
                            <a:xfrm rot="18900000">
                              <a:off x="1259691"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828065898" name="TextBox 44"/>
                          <wps:cNvSpPr txBox="1"/>
                          <wps:spPr>
                            <a:xfrm rot="18900000">
                              <a:off x="1252194" y="48207"/>
                              <a:ext cx="361893" cy="383098"/>
                            </a:xfrm>
                            <a:prstGeom prst="rect">
                              <a:avLst/>
                            </a:prstGeom>
                          </wps:spPr>
                          <wps:bodyPr lIns="33867" tIns="33867" rIns="33867" bIns="33867" rtlCol="0" anchor="ctr"/>
                        </wps:wsp>
                        <wps:wsp>
                          <wps:cNvPr id="542200161" name="TextBox 55"/>
                          <wps:cNvSpPr txBox="1"/>
                          <wps:spPr>
                            <a:xfrm>
                              <a:off x="1256454" y="456363"/>
                              <a:ext cx="1043630" cy="788413"/>
                            </a:xfrm>
                            <a:prstGeom prst="rect">
                              <a:avLst/>
                            </a:prstGeom>
                          </wps:spPr>
                          <wps:txbx>
                            <w:txbxContent>
                              <w:p w14:paraId="6BCF1B8C" w14:textId="23699141"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متكامل مع </w:t>
                                </w:r>
                                <w:r w:rsidRPr="003A5C66">
                                  <w:rPr>
                                    <w:rFonts w:eastAsia="Calibri" w:hAnsi="Adobe Arabic" w:cs="Adobe Arabic"/>
                                    <w:b/>
                                    <w:bCs/>
                                    <w:color w:val="FFFFFF"/>
                                    <w:kern w:val="24"/>
                                    <w:sz w:val="32"/>
                                    <w:szCs w:val="32"/>
                                    <w:lang w:bidi="ar-EG"/>
                                  </w:rPr>
                                  <w:t>Google Drive</w:t>
                                </w:r>
                              </w:p>
                            </w:txbxContent>
                          </wps:txbx>
                          <wps:bodyPr wrap="square" lIns="0" tIns="0" rIns="0" bIns="0" rtlCol="0" anchor="t">
                            <a:spAutoFit/>
                          </wps:bodyPr>
                        </wps:wsp>
                        <wps:wsp>
                          <wps:cNvPr id="1210103840" name="TextBox 56"/>
                          <wps:cNvSpPr txBox="1"/>
                          <wps:spPr>
                            <a:xfrm>
                              <a:off x="162550" y="526787"/>
                              <a:ext cx="844975" cy="525608"/>
                            </a:xfrm>
                            <a:prstGeom prst="rect">
                              <a:avLst/>
                            </a:prstGeom>
                          </wps:spPr>
                          <wps:txbx>
                            <w:txbxContent>
                              <w:p w14:paraId="2EAB4DCF" w14:textId="16873486" w:rsidR="00FE609F" w:rsidRDefault="003A5C66" w:rsidP="00FE609F">
                                <w:pPr>
                                  <w:spacing w:line="381" w:lineRule="exact"/>
                                  <w:jc w:val="center"/>
                                  <w:rPr>
                                    <w:rFonts w:eastAsia="Calibri" w:hAnsi="Adobe Arabic" w:cs="Adobe Arabic"/>
                                    <w:b/>
                                    <w:bCs/>
                                    <w:color w:val="FFFFFF"/>
                                    <w:kern w:val="24"/>
                                    <w:sz w:val="36"/>
                                    <w:szCs w:val="36"/>
                                    <w:lang w:bidi="ar-EG"/>
                                  </w:rPr>
                                </w:pPr>
                                <w:r w:rsidRPr="003A5C66">
                                  <w:rPr>
                                    <w:rFonts w:eastAsia="Calibri" w:hAnsi="Adobe Arabic" w:cs="Adobe Arabic"/>
                                    <w:b/>
                                    <w:bCs/>
                                    <w:color w:val="FFFFFF"/>
                                    <w:kern w:val="24"/>
                                    <w:sz w:val="36"/>
                                    <w:szCs w:val="36"/>
                                    <w:rtl/>
                                    <w:lang w:bidi="ar-EG"/>
                                  </w:rPr>
                                  <w:t>مكتبات جاهزة</w:t>
                                </w:r>
                              </w:p>
                            </w:txbxContent>
                          </wps:txbx>
                          <wps:bodyPr wrap="square" lIns="0" tIns="0" rIns="0" bIns="0" rtlCol="0" anchor="t">
                            <a:spAutoFit/>
                          </wps:bodyPr>
                        </wps:wsp>
                        <wps:wsp>
                          <wps:cNvPr id="1360057277" name="مربع نص 194"/>
                          <wps:cNvSpPr txBox="1"/>
                          <wps:spPr>
                            <a:xfrm>
                              <a:off x="1291486" y="53267"/>
                              <a:ext cx="240042" cy="513883"/>
                            </a:xfrm>
                            <a:prstGeom prst="rect">
                              <a:avLst/>
                            </a:prstGeom>
                            <a:noFill/>
                          </wps:spPr>
                          <wps:txbx>
                            <w:txbxContent>
                              <w:p w14:paraId="09F585E4"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4</w:t>
                                </w:r>
                              </w:p>
                            </w:txbxContent>
                          </wps:txbx>
                          <wps:bodyPr wrap="square">
                            <a:spAutoFit/>
                          </wps:bodyPr>
                        </wps:wsp>
                        <wps:wsp>
                          <wps:cNvPr id="1770015894" name="مربع نص 195"/>
                          <wps:cNvSpPr txBox="1"/>
                          <wps:spPr>
                            <a:xfrm>
                              <a:off x="72201" y="44997"/>
                              <a:ext cx="239352" cy="513883"/>
                            </a:xfrm>
                            <a:prstGeom prst="rect">
                              <a:avLst/>
                            </a:prstGeom>
                            <a:noFill/>
                          </wps:spPr>
                          <wps:txbx>
                            <w:txbxContent>
                              <w:p w14:paraId="3E7CE6DB"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5</w:t>
                                </w:r>
                              </w:p>
                            </w:txbxContent>
                          </wps:txbx>
                          <wps:bodyPr wrap="square">
                            <a:spAutoFit/>
                          </wps:bodyPr>
                        </wps:wsp>
                      </wpg:grpSp>
                    </wpg:wgp>
                  </a:graphicData>
                </a:graphic>
              </wp:inline>
            </w:drawing>
          </mc:Choice>
          <mc:Fallback>
            <w:pict>
              <v:group w14:anchorId="470D3675" id="مجموعة 154" o:spid="_x0000_s1611" style="width:428.55pt;height:106.6pt;mso-position-horizontal-relative:char;mso-position-vertical-relative:line" coordorigin="103" coordsize="59122,14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">
                <v:shape id="Freeform 22" o:spid="_x0000_s1612" style="position:absolute;left:24270;top:461;width:4496;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ffd366" stroked="f">
                  <v:path arrowok="t"/>
                </v:shape>
                <v:shape id="TextBox 23" o:spid="_x0000_s1613" type="#_x0000_t202" style="position:absolute;left:24177;top:236;width:4496;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" filled="f" stroked="f">
                  <v:textbox inset=".94075mm,.94075mm,.94075mm,.94075mm"/>
                </v:shape>
                <v:shape id="Freeform 31" o:spid="_x0000_s1614" style="position:absolute;left:36233;top:461;width:4495;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1615" type="#_x0000_t202" style="position:absolute;left:36139;top:236;width:4496;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" filled="f" stroked="f">
                  <v:textbox inset=".94075mm,.94075mm,.94075mm,.94075mm"/>
                </v:shape>
                <v:shape id="Freeform 40" o:spid="_x0000_s1616" style="position:absolute;left:48195;top:461;width:4495;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1617" type="#_x0000_t202" style="position:absolute;left:48102;top:236;width:4495;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" filled="f" stroked="f">
                  <v:textbox inset=".94075mm,.94075mm,.94075mm,.94075mm"/>
                </v:shape>
                <v:shape id="Freeform 31" o:spid="_x0000_s1618" style="position:absolute;left:196;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1619" type="#_x0000_t202" style="position:absolute;left:103;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" filled="f" stroked="f">
                  <v:textbox inset=".94075mm,.94075mm,.94075mm,.94075mm"/>
                </v:shape>
                <v:shape id="Freeform 40" o:spid="_x0000_s1620" style="position:absolute;left:12158;top:224;width:4496;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&#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1621" type="#_x0000_t202" style="position:absolute;left:12065;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" filled="f" stroked="f">
                  <v:textbox inset=".94075mm,.94075mm,.94075mm,.94075mm"/>
                </v:shape>
                <v:group id="مجموعة 342950936" o:spid="_x0000_s1622" style="position:absolute;left:317;top:449;width:58909;height:14257" coordorigin="317,449" coordsize="58908,1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">
                  <v:shape id="Freeform 19" o:spid="_x0000_s1623" style="position:absolute;left:24392;top:2708;width:10909;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" path="m53240,l802469,v29403,,53240,23836,53240,53240l855709,887800v,29403,-23837,53240,-53240,53240l53240,941040c23836,941040,,917203,,887800l,53240c,23836,23836,,53240,xe" fillcolor="#ffd366" stroked="f">
                    <v:path arrowok="t"/>
                  </v:shape>
                  <v:shape id="TextBox 20" o:spid="_x0000_s1624" type="#_x0000_t202" style="position:absolute;left:24392;top:1980;width:10909;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" filled="f" stroked="f">
                    <v:textbox inset=".94075mm,.94075mm,.94075mm,.94075mm"/>
                  </v:shape>
                  <v:shape id="Freeform 25" o:spid="_x0000_s1625" style="position:absolute;left:24709;top:899;width:3618;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" path="m160499,l652301,v88641,,160499,71858,160499,160499l812800,652301v,88641,-71858,160499,-160499,160499l160499,812800c71858,812800,,740942,,652301l,160499c,71858,71858,,160499,xe" stroked="f">
                    <v:path arrowok="t"/>
                  </v:shape>
                  <v:shape id="TextBox 26" o:spid="_x0000_s1626" type="#_x0000_t202" style="position:absolute;left:24634;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" filled="f" stroked="f">
                    <v:textbox inset=".94075mm,.94075mm,.94075mm,.94075mm"/>
                  </v:shape>
                  <v:shape id="Freeform 28" o:spid="_x0000_s1627" style="position:absolute;left:36354;top:2708;width:10910;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" path="m53240,l802469,v29403,,53240,23836,53240,53240l855709,887800v,29403,-23837,53240,-53240,53240l53240,941040c23836,941040,,917203,,887800l,53240c,23836,23836,,53240,xe" fillcolor="#bfbfbf" stroked="f">
                    <v:path arrowok="t"/>
                  </v:shape>
                  <v:shape id="TextBox 29" o:spid="_x0000_s1628" type="#_x0000_t202" style="position:absolute;left:36354;top:1980;width:10910;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" filled="f" stroked="f">
                    <v:textbox inset=".94075mm,.94075mm,.94075mm,.94075mm"/>
                  </v:shape>
                  <v:shape id="Freeform 34" o:spid="_x0000_s1629" style="position:absolute;left:36671;top:899;width:3619;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" path="m160499,l652301,v88641,,160499,71858,160499,160499l812800,652301v,88641,-71858,160499,-160499,160499l160499,812800c71858,812800,,740942,,652301l,160499c,71858,71858,,160499,xe" stroked="f">
                    <v:path arrowok="t"/>
                  </v:shape>
                  <v:shape id="TextBox 35" o:spid="_x0000_s1630" type="#_x0000_t202" style="position:absolute;left:36596;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" filled="f" stroked="f">
                    <v:textbox inset=".94075mm,.94075mm,.94075mm,.94075mm"/>
                  </v:shape>
                  <v:shape id="Freeform 37" o:spid="_x0000_s1631" style="position:absolute;left:48316;top:2708;width:10910;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" path="m53240,l802469,v29403,,53240,23836,53240,53240l855709,887800v,29403,-23837,53240,-53240,53240l53240,941040c23836,941040,,917203,,887800l,53240c,23836,23836,,53240,xe" fillcolor="#168489" stroked="f">
                    <v:path arrowok="t"/>
                  </v:shape>
                  <v:shape id="TextBox 38" o:spid="_x0000_s1632" type="#_x0000_t202" style="position:absolute;left:48316;top:1980;width:10910;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" filled="f" stroked="f">
                    <v:textbox inset=".94075mm,.94075mm,.94075mm,.94075mm"/>
                  </v:shape>
                  <v:shape id="Freeform 43" o:spid="_x0000_s1633" style="position:absolute;left:48633;top:899;width:3619;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" path="m160499,l652301,v88641,,160499,71858,160499,160499l812800,652301v,88641,-71858,160499,-160499,160499l160499,812800c71858,812800,,740942,,652301l,160499c,71858,71858,,160499,xe" stroked="f">
                    <v:path arrowok="t"/>
                  </v:shape>
                  <v:shape id="TextBox 44" o:spid="_x0000_s1634" type="#_x0000_t202" style="position:absolute;left:48558;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" filled="f" stroked="f">
                    <v:textbox inset=".94075mm,.94075mm,.94075mm,.94075mm"/>
                  </v:shape>
                  <v:shape id="TextBox 55" o:spid="_x0000_s1635" type="#_x0000_t202" style="position:absolute;left:48783;top:6125;width:10443;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" filled="f" stroked="f">
                    <v:textbox inset="0,0,0,0">
                      <w:txbxContent>
                        <w:p w14:paraId="7CF7E73D" w14:textId="71E839C3"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مجاني بالكامل</w:t>
                          </w:r>
                        </w:p>
                      </w:txbxContent>
                    </v:textbox>
                  </v:shape>
                  <v:shape id="TextBox 56" o:spid="_x0000_s1636" type="#_x0000_t202" style="position:absolute;left:36095;top:6012;width:11568;height:3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" filled="f" stroked="f">
                    <v:textbox inset="0,0,0,0">
                      <w:txbxContent>
                        <w:p w14:paraId="37E11DA4" w14:textId="35EB4016"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لا يحتاج إعداد</w:t>
                          </w:r>
                        </w:p>
                      </w:txbxContent>
                    </v:textbox>
                  </v:shape>
                  <v:shape id="TextBox 57" o:spid="_x0000_s1637" type="#_x0000_t202" style="position:absolute;left:24909;top:6119;width:9209;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" filled="f" stroked="f">
                    <v:textbox inset="0,0,0,0">
                      <w:txbxContent>
                        <w:p w14:paraId="38D5F205" w14:textId="13F00804"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سهل المشاركة</w:t>
                          </w:r>
                        </w:p>
                      </w:txbxContent>
                    </v:textbox>
                  </v:shape>
                  <v:shape id="مربع نص 181" o:spid="_x0000_s1638" type="#_x0000_t202" style="position:absolute;left:48892;top:769;width:2393;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" filled="f" stroked="f">
                    <v:textbox style="mso-fit-shape-to-text:t">
                      <w:txbxContent>
                        <w:p w14:paraId="164EEBB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1</w:t>
                          </w:r>
                        </w:p>
                      </w:txbxContent>
                    </v:textbox>
                  </v:shape>
                  <v:shape id="مربع نص 182" o:spid="_x0000_s1639" type="#_x0000_t202" style="position:absolute;left:24907;top:769;width:2394;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" filled="f" stroked="f">
                    <v:textbox style="mso-fit-shape-to-text:t">
                      <w:txbxContent>
                        <w:p w14:paraId="3BF1447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3</w:t>
                          </w:r>
                        </w:p>
                      </w:txbxContent>
                    </v:textbox>
                  </v:shape>
                  <v:shape id="مربع نص 183" o:spid="_x0000_s1640" type="#_x0000_t202" style="position:absolute;left:36930;top:874;width:2401;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" filled="f" stroked="f">
                    <v:textbox style="mso-fit-shape-to-text:t">
                      <w:txbxContent>
                        <w:p w14:paraId="1EB253C5"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2</w:t>
                          </w:r>
                        </w:p>
                      </w:txbxContent>
                    </v:textbox>
                  </v:shape>
                  <v:shape id="Freeform 28" o:spid="_x0000_s1641" style="position:absolute;left:317;top:2472;width:10910;height:9975;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" path="m53240,l802469,v29403,,53240,23836,53240,53240l855709,887800v,29403,-23837,53240,-53240,53240l53240,941040c23836,941040,,917203,,887800l,53240c,23836,23836,,53240,xe" fillcolor="#bfbfbf" stroked="f">
                    <v:path arrowok="t"/>
                  </v:shape>
                  <v:shape id="TextBox 29" o:spid="_x0000_s1642" type="#_x0000_t202" style="position:absolute;left:317;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" filled="f" stroked="f">
                    <v:textbox inset=".94075mm,.94075mm,.94075mm,.94075mm"/>
                  </v:shape>
                  <v:shape id="Freeform 34" o:spid="_x0000_s1643" style="position:absolute;left:634;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" path="m160499,l652301,v88641,,160499,71858,160499,160499l812800,652301v,88641,-71858,160499,-160499,160499l160499,812800c71858,812800,,740942,,652301l,160499c,71858,71858,,160499,xe" stroked="f">
                    <v:path arrowok="t"/>
                  </v:shape>
                  <v:shape id="TextBox 35" o:spid="_x0000_s1644" type="#_x0000_t202" style="position:absolute;left:559;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" filled="f" stroked="f">
                    <v:textbox inset=".94075mm,.94075mm,.94075mm,.94075mm"/>
                  </v:shape>
                  <v:shape id="Freeform 37" o:spid="_x0000_s1645" style="position:absolute;left:12280;top:2472;width:10909;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" path="m53240,l802469,v29403,,53240,23836,53240,53240l855709,887800v,29403,-23837,53240,-53240,53240l53240,941040c23836,941040,,917203,,887800l,53240c,23836,23836,,53240,xe" fillcolor="#168489" stroked="f">
                    <v:path arrowok="t"/>
                  </v:shape>
                  <v:shape id="TextBox 38" o:spid="_x0000_s1646" type="#_x0000_t202" style="position:absolute;left:12280;top:1743;width:10909;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" filled="f" stroked="f">
                    <v:textbox inset=".94075mm,.94075mm,.94075mm,.94075mm"/>
                  </v:shape>
                  <v:shape id="Freeform 43" o:spid="_x0000_s1647" style="position:absolute;left:12596;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" path="m160499,l652301,v88641,,160499,71858,160499,160499l812800,652301v,88641,-71858,160499,-160499,160499l160499,812800c71858,812800,,740942,,652301l,160499c,71858,71858,,160499,xe" stroked="f">
                    <v:path arrowok="t"/>
                  </v:shape>
                  <v:shape id="TextBox 44" o:spid="_x0000_s1648" type="#_x0000_t202" style="position:absolute;left:12521;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" filled="f" stroked="f">
                    <v:textbox inset=".94075mm,.94075mm,.94075mm,.94075mm"/>
                  </v:shape>
                  <v:shape id="TextBox 55" o:spid="_x0000_s1649" type="#_x0000_t202" style="position:absolute;left:12564;top:4563;width:10436;height:7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" filled="f" stroked="f">
                    <v:textbox style="mso-fit-shape-to-text:t" inset="0,0,0,0">
                      <w:txbxContent>
                        <w:p w14:paraId="6BCF1B8C" w14:textId="23699141"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متكامل مع </w:t>
                          </w:r>
                          <w:r w:rsidRPr="003A5C66">
                            <w:rPr>
                              <w:rFonts w:eastAsia="Calibri" w:hAnsi="Adobe Arabic" w:cs="Adobe Arabic"/>
                              <w:b/>
                              <w:bCs/>
                              <w:color w:val="FFFFFF"/>
                              <w:kern w:val="24"/>
                              <w:sz w:val="32"/>
                              <w:szCs w:val="32"/>
                              <w:lang w:bidi="ar-EG"/>
                            </w:rPr>
                            <w:t>Google Drive</w:t>
                          </w:r>
                        </w:p>
                      </w:txbxContent>
                    </v:textbox>
                  </v:shape>
                  <v:shape id="TextBox 56" o:spid="_x0000_s1650" type="#_x0000_t202" style="position:absolute;left:1625;top:5267;width:8450;height:5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" filled="f" stroked="f">
                    <v:textbox style="mso-fit-shape-to-text:t" inset="0,0,0,0">
                      <w:txbxContent>
                        <w:p w14:paraId="2EAB4DCF" w14:textId="16873486" w:rsidR="00FE609F" w:rsidRDefault="003A5C66" w:rsidP="00FE609F">
                          <w:pPr>
                            <w:spacing w:line="381" w:lineRule="exact"/>
                            <w:jc w:val="center"/>
                            <w:rPr>
                              <w:rFonts w:eastAsia="Calibri" w:hAnsi="Adobe Arabic" w:cs="Adobe Arabic"/>
                              <w:b/>
                              <w:bCs/>
                              <w:color w:val="FFFFFF"/>
                              <w:kern w:val="24"/>
                              <w:sz w:val="36"/>
                              <w:szCs w:val="36"/>
                              <w:lang w:bidi="ar-EG"/>
                            </w:rPr>
                          </w:pPr>
                          <w:r w:rsidRPr="003A5C66">
                            <w:rPr>
                              <w:rFonts w:eastAsia="Calibri" w:hAnsi="Adobe Arabic" w:cs="Adobe Arabic"/>
                              <w:b/>
                              <w:bCs/>
                              <w:color w:val="FFFFFF"/>
                              <w:kern w:val="24"/>
                              <w:sz w:val="36"/>
                              <w:szCs w:val="36"/>
                              <w:rtl/>
                              <w:lang w:bidi="ar-EG"/>
                            </w:rPr>
                            <w:t>مكتبات جاهزة</w:t>
                          </w:r>
                        </w:p>
                      </w:txbxContent>
                    </v:textbox>
                  </v:shape>
                  <v:shape id="مربع نص 194" o:spid="_x0000_s1651" type="#_x0000_t202" style="position:absolute;left:12914;top:532;width:2401;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" filled="f" stroked="f">
                    <v:textbox style="mso-fit-shape-to-text:t">
                      <w:txbxContent>
                        <w:p w14:paraId="09F585E4"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4</w:t>
                          </w:r>
                        </w:p>
                      </w:txbxContent>
                    </v:textbox>
                  </v:shape>
                  <v:shape id="مربع نص 195" o:spid="_x0000_s1652" type="#_x0000_t202" style="position:absolute;left:722;top:449;width:2393;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" filled="f" stroked="f">
                    <v:textbox style="mso-fit-shape-to-text:t">
                      <w:txbxContent>
                        <w:p w14:paraId="3E7CE6DB"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5</w:t>
                          </w:r>
                        </w:p>
                      </w:txbxContent>
                    </v:textbox>
                  </v:shape>
                </v:group>
                <w10:anchorlock/>
              </v:group>
            </w:pict>
          </mc:Fallback>
        </mc:AlternateContent>
      </w:r>
    </w:p>
    <w:p w14:paraId="1CB9E52F" w14:textId="77777777" w:rsidR="000D7AAA" w:rsidRPr="00FE609F" w:rsidRDefault="000D7AAA" w:rsidP="00FE609F">
      <w:pPr>
        <w:jc w:val="center"/>
        <w:rPr>
          <w:rFonts w:ascii="Sakkal Majalla" w:hAnsi="Sakkal Majalla"/>
          <w:color w:val="008080"/>
          <w:sz w:val="32"/>
          <w:szCs w:val="32"/>
        </w:rPr>
      </w:pPr>
    </w:p>
    <w:p w14:paraId="67B8ABD5"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مجاني بالكامل</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يوفّر موارد حوسبة مجانية بما في ذلك وحدات معالجة رسومية</w:t>
      </w:r>
      <w:r w:rsidRPr="003A5C66">
        <w:rPr>
          <w:rFonts w:ascii="Sakkal Majalla" w:hAnsi="Sakkal Majalla"/>
          <w:sz w:val="34"/>
        </w:rPr>
        <w:t xml:space="preserve"> (GPU).</w:t>
      </w:r>
    </w:p>
    <w:p w14:paraId="32A4FF58"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لا يحتاج إعداد</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يعمل مباشرة من المتصفّح، جاهز للاستخدام فوراً</w:t>
      </w:r>
      <w:r w:rsidRPr="003A5C66">
        <w:rPr>
          <w:rFonts w:ascii="Sakkal Majalla" w:hAnsi="Sakkal Majalla"/>
          <w:sz w:val="34"/>
        </w:rPr>
        <w:t>.</w:t>
      </w:r>
    </w:p>
    <w:p w14:paraId="7EE49B32"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سهل المشاركة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يمكن مشاركة الدفاتر</w:t>
      </w:r>
      <w:r w:rsidRPr="003A5C66">
        <w:rPr>
          <w:rFonts w:ascii="Sakkal Majalla" w:hAnsi="Sakkal Majalla"/>
          <w:sz w:val="34"/>
        </w:rPr>
        <w:t xml:space="preserve"> (Notebooks) </w:t>
      </w:r>
      <w:r w:rsidRPr="003A5C66">
        <w:rPr>
          <w:rFonts w:ascii="Sakkal Majalla" w:hAnsi="Sakkal Majalla"/>
          <w:sz w:val="34"/>
          <w:rtl/>
        </w:rPr>
        <w:t>مع الآخرين بسهولة</w:t>
      </w:r>
      <w:r w:rsidRPr="003A5C66">
        <w:rPr>
          <w:rFonts w:ascii="Sakkal Majalla" w:hAnsi="Sakkal Majalla"/>
          <w:sz w:val="34"/>
        </w:rPr>
        <w:t>.</w:t>
      </w:r>
    </w:p>
    <w:p w14:paraId="2322D144" w14:textId="681DDEBB"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متكامل مع</w:t>
      </w:r>
      <w:r w:rsidRPr="003A5C66">
        <w:rPr>
          <w:rFonts w:ascii="Sakkal Majalla" w:hAnsi="Sakkal Majalla"/>
          <w:b/>
          <w:bCs/>
          <w:color w:val="C00000"/>
          <w:sz w:val="34"/>
        </w:rPr>
        <w:t xml:space="preserve"> </w:t>
      </w:r>
      <w:r w:rsidR="00FE609F" w:rsidRPr="003A5C66">
        <w:rPr>
          <w:rFonts w:ascii="Sakkal Majalla" w:hAnsi="Sakkal Majalla"/>
          <w:b/>
          <w:bCs/>
          <w:color w:val="C00000"/>
          <w:sz w:val="34"/>
        </w:rPr>
        <w:t>:</w:t>
      </w:r>
      <w:r w:rsidRPr="003A5C66">
        <w:rPr>
          <w:rFonts w:ascii="Sakkal Majalla" w:hAnsi="Sakkal Majalla"/>
          <w:b/>
          <w:bCs/>
          <w:color w:val="C00000"/>
          <w:sz w:val="34"/>
        </w:rPr>
        <w:t>Google Drive</w:t>
      </w:r>
      <w:r w:rsidRPr="003A5C66">
        <w:rPr>
          <w:rFonts w:ascii="Sakkal Majalla" w:hAnsi="Sakkal Majalla"/>
          <w:color w:val="auto"/>
          <w:sz w:val="34"/>
          <w:rtl/>
        </w:rPr>
        <w:t>يحفظ</w:t>
      </w:r>
      <w:r w:rsidRPr="003A5C66">
        <w:rPr>
          <w:rFonts w:ascii="Sakkal Majalla" w:hAnsi="Sakkal Majalla"/>
          <w:color w:val="C00000"/>
          <w:sz w:val="34"/>
          <w:rtl/>
        </w:rPr>
        <w:t xml:space="preserve"> </w:t>
      </w:r>
      <w:r w:rsidRPr="003A5C66">
        <w:rPr>
          <w:rFonts w:ascii="Sakkal Majalla" w:hAnsi="Sakkal Majalla"/>
          <w:sz w:val="34"/>
          <w:rtl/>
        </w:rPr>
        <w:t>العمل تلقائياً على حسابك</w:t>
      </w:r>
      <w:r w:rsidRPr="003A5C66">
        <w:rPr>
          <w:rFonts w:ascii="Sakkal Majalla" w:hAnsi="Sakkal Majalla"/>
          <w:sz w:val="34"/>
        </w:rPr>
        <w:t>.</w:t>
      </w:r>
    </w:p>
    <w:p w14:paraId="09C2DA2D"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مكتبات جاهزة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يأتي مُثبّتاً عليه معظم مكتبات</w:t>
      </w:r>
      <w:r w:rsidRPr="003A5C66">
        <w:rPr>
          <w:rFonts w:ascii="Sakkal Majalla" w:hAnsi="Sakkal Majalla"/>
          <w:sz w:val="34"/>
        </w:rPr>
        <w:t xml:space="preserve"> Python </w:t>
      </w:r>
      <w:r w:rsidRPr="003A5C66">
        <w:rPr>
          <w:rFonts w:ascii="Sakkal Majalla" w:hAnsi="Sakkal Majalla"/>
          <w:sz w:val="34"/>
          <w:rtl/>
        </w:rPr>
        <w:t>الشهيرة للبيانات</w:t>
      </w:r>
      <w:r w:rsidRPr="003A5C66">
        <w:rPr>
          <w:rFonts w:ascii="Sakkal Majalla" w:hAnsi="Sakkal Majalla"/>
          <w:sz w:val="34"/>
        </w:rPr>
        <w:t>.</w:t>
      </w:r>
    </w:p>
    <w:p w14:paraId="133893DE" w14:textId="77777777" w:rsidR="008229B3" w:rsidRPr="003A5C66" w:rsidRDefault="008229B3" w:rsidP="003A5C66">
      <w:pPr>
        <w:keepNext/>
        <w:pageBreakBefore/>
        <w:rPr>
          <w:rFonts w:ascii="Sakkal Majalla" w:hAnsi="Sakkal Majalla"/>
          <w:sz w:val="34"/>
        </w:rPr>
      </w:pPr>
      <w:r w:rsidRPr="003A5C66">
        <w:rPr>
          <w:rFonts w:ascii="Sakkal Majalla" w:hAnsi="Sakkal Majalla"/>
          <w:b/>
          <w:bCs/>
          <w:sz w:val="34"/>
          <w:rtl/>
        </w:rPr>
        <w:lastRenderedPageBreak/>
        <w:t>كيفية البدء</w:t>
      </w:r>
      <w:r w:rsidRPr="003A5C66">
        <w:rPr>
          <w:rFonts w:ascii="Sakkal Majalla" w:hAnsi="Sakkal Majalla"/>
          <w:b/>
          <w:bCs/>
          <w:sz w:val="34"/>
        </w:rPr>
        <w:t>:</w:t>
      </w:r>
    </w:p>
    <w:p w14:paraId="7C8D62DE"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افتح متصفّحك وانتقل إلى</w:t>
      </w:r>
      <w:r w:rsidRPr="003A5C66">
        <w:rPr>
          <w:rFonts w:ascii="Sakkal Majalla" w:hAnsi="Sakkal Majalla"/>
          <w:sz w:val="34"/>
        </w:rPr>
        <w:t>: colab.research.google.com</w:t>
      </w:r>
    </w:p>
    <w:p w14:paraId="5716D9D4"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سجّل الدخول بحساب</w:t>
      </w:r>
      <w:r w:rsidRPr="003A5C66">
        <w:rPr>
          <w:rFonts w:ascii="Sakkal Majalla" w:hAnsi="Sakkal Majalla"/>
          <w:sz w:val="34"/>
        </w:rPr>
        <w:t xml:space="preserve"> Google </w:t>
      </w:r>
      <w:r w:rsidRPr="003A5C66">
        <w:rPr>
          <w:rFonts w:ascii="Sakkal Majalla" w:hAnsi="Sakkal Majalla"/>
          <w:sz w:val="34"/>
          <w:rtl/>
        </w:rPr>
        <w:t>الخاصّ بك</w:t>
      </w:r>
      <w:r w:rsidRPr="003A5C66">
        <w:rPr>
          <w:rFonts w:ascii="Sakkal Majalla" w:hAnsi="Sakkal Majalla"/>
          <w:sz w:val="34"/>
        </w:rPr>
        <w:t>.</w:t>
      </w:r>
    </w:p>
    <w:p w14:paraId="22AF8B89"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اختر "ملف جديد</w:t>
      </w:r>
      <w:r w:rsidRPr="003A5C66">
        <w:rPr>
          <w:rFonts w:ascii="Sakkal Majalla" w:hAnsi="Sakkal Majalla"/>
          <w:sz w:val="34"/>
        </w:rPr>
        <w:t>" (New Notebook).</w:t>
      </w:r>
    </w:p>
    <w:p w14:paraId="4388C15D"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ستظهر لك واجهة تشبه دفتر الملاحظات مع خلايا</w:t>
      </w:r>
      <w:r w:rsidRPr="003A5C66">
        <w:rPr>
          <w:rFonts w:ascii="Sakkal Majalla" w:hAnsi="Sakkal Majalla"/>
          <w:sz w:val="34"/>
        </w:rPr>
        <w:t xml:space="preserve"> (Cells) </w:t>
      </w:r>
      <w:r w:rsidRPr="003A5C66">
        <w:rPr>
          <w:rFonts w:ascii="Sakkal Majalla" w:hAnsi="Sakkal Majalla"/>
          <w:sz w:val="34"/>
          <w:rtl/>
        </w:rPr>
        <w:t>يمكنك كتابة الأكواد فيها</w:t>
      </w:r>
      <w:r w:rsidRPr="003A5C66">
        <w:rPr>
          <w:rFonts w:ascii="Sakkal Majalla" w:hAnsi="Sakkal Majalla"/>
          <w:sz w:val="34"/>
        </w:rPr>
        <w:t>.</w:t>
      </w:r>
    </w:p>
    <w:p w14:paraId="706EE845" w14:textId="77777777" w:rsidR="008229B3" w:rsidRPr="00A30D09" w:rsidRDefault="008229B3" w:rsidP="008229B3">
      <w:pPr>
        <w:rPr>
          <w:rFonts w:ascii="Sakkal Majalla" w:hAnsi="Sakkal Majalla"/>
          <w:sz w:val="32"/>
          <w:szCs w:val="32"/>
        </w:rPr>
      </w:pPr>
      <w:r>
        <w:rPr>
          <w:rFonts w:ascii="Sakkal Majalla" w:hAnsi="Sakkal Majalla"/>
          <w:noProof/>
          <w:sz w:val="32"/>
          <w:szCs w:val="32"/>
        </w:rPr>
        <w:drawing>
          <wp:inline distT="0" distB="0" distL="0" distR="0" wp14:anchorId="3BE6E6EE" wp14:editId="2435FA2D">
            <wp:extent cx="5257800" cy="4629150"/>
            <wp:effectExtent l="0" t="0" r="0" b="0"/>
            <wp:docPr id="6245477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47707" name="Picture 624547707"/>
                    <pic:cNvPicPr/>
                  </pic:nvPicPr>
                  <pic:blipFill>
                    <a:blip r:embed="rId199">
                      <a:extLst>
                        <a:ext uri="{28A0092B-C50C-407E-A947-70E740481C1C}">
                          <a14:useLocalDpi xmlns:a14="http://schemas.microsoft.com/office/drawing/2010/main" val="0"/>
                        </a:ext>
                      </a:extLst>
                    </a:blip>
                    <a:stretch>
                      <a:fillRect/>
                    </a:stretch>
                  </pic:blipFill>
                  <pic:spPr>
                    <a:xfrm>
                      <a:off x="0" y="0"/>
                      <a:ext cx="5257800" cy="4629150"/>
                    </a:xfrm>
                    <a:prstGeom prst="rect">
                      <a:avLst/>
                    </a:prstGeom>
                  </pic:spPr>
                </pic:pic>
              </a:graphicData>
            </a:graphic>
          </wp:inline>
        </w:drawing>
      </w:r>
    </w:p>
    <w:p w14:paraId="69D196F3" w14:textId="1D364DA5"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7.4</w:t>
      </w:r>
      <w:r w:rsidR="008229B3" w:rsidRPr="003A5C66">
        <w:rPr>
          <w:rFonts w:ascii="Sakkal Majalla" w:hAnsi="Sakkal Majalla"/>
          <w:b/>
          <w:bCs/>
          <w:color w:val="C00000"/>
          <w:sz w:val="34"/>
          <w:rtl/>
        </w:rPr>
        <w:t>أساسيات</w:t>
      </w:r>
      <w:r w:rsidR="008229B3" w:rsidRPr="003A5C66">
        <w:rPr>
          <w:rFonts w:ascii="Sakkal Majalla" w:hAnsi="Sakkal Majalla"/>
          <w:b/>
          <w:bCs/>
          <w:color w:val="C00000"/>
          <w:sz w:val="34"/>
        </w:rPr>
        <w:t xml:space="preserve"> Python </w:t>
      </w:r>
      <w:r w:rsidR="008229B3" w:rsidRPr="003A5C66">
        <w:rPr>
          <w:rFonts w:ascii="Sakkal Majalla" w:hAnsi="Sakkal Majalla"/>
          <w:b/>
          <w:bCs/>
          <w:color w:val="C00000"/>
          <w:sz w:val="34"/>
          <w:rtl/>
        </w:rPr>
        <w:t>للمبتدئين في تحليل البيانات</w:t>
      </w:r>
    </w:p>
    <w:p w14:paraId="2898DA18" w14:textId="77777777" w:rsidR="008229B3" w:rsidRPr="003A5C66" w:rsidRDefault="008229B3" w:rsidP="008229B3">
      <w:pPr>
        <w:rPr>
          <w:rFonts w:ascii="Sakkal Majalla" w:hAnsi="Sakkal Majalla"/>
          <w:sz w:val="34"/>
        </w:rPr>
      </w:pPr>
      <w:r w:rsidRPr="003A5C66">
        <w:rPr>
          <w:rFonts w:ascii="Sakkal Majalla" w:hAnsi="Sakkal Majalla"/>
          <w:sz w:val="34"/>
        </w:rPr>
        <w:t xml:space="preserve">Python </w:t>
      </w:r>
      <w:r w:rsidRPr="003A5C66">
        <w:rPr>
          <w:rFonts w:ascii="Sakkal Majalla" w:hAnsi="Sakkal Majalla"/>
          <w:sz w:val="34"/>
          <w:rtl/>
        </w:rPr>
        <w:t>هي اللغة الأكثر شهرة في علم البيانات بفضل سهولتها وقوّة مكتباتها. لا تقلقوا إن لم تكن لديكم خلفية برمجية، سنبدأ من الأساسيات</w:t>
      </w:r>
      <w:r w:rsidRPr="003A5C66">
        <w:rPr>
          <w:rFonts w:ascii="Sakkal Majalla" w:hAnsi="Sakkal Majalla"/>
          <w:sz w:val="34"/>
        </w:rPr>
        <w:t>.</w:t>
      </w:r>
    </w:p>
    <w:p w14:paraId="0AF3A131" w14:textId="4B94BDFE" w:rsidR="008229B3" w:rsidRPr="003A5C66" w:rsidRDefault="008229B3" w:rsidP="008229B3">
      <w:pPr>
        <w:rPr>
          <w:rFonts w:ascii="Sakkal Majalla" w:hAnsi="Sakkal Majalla"/>
          <w:sz w:val="34"/>
        </w:rPr>
      </w:pPr>
      <w:r w:rsidRPr="003A5C66">
        <w:rPr>
          <w:rFonts w:ascii="Sakkal Majalla" w:hAnsi="Sakkal Majalla"/>
          <w:b/>
          <w:bCs/>
          <w:sz w:val="34"/>
          <w:rtl/>
        </w:rPr>
        <w:t>العمليات الأساسية في</w:t>
      </w:r>
      <w:r w:rsidRPr="003A5C66">
        <w:rPr>
          <w:rFonts w:ascii="Sakkal Majalla" w:hAnsi="Sakkal Majalla"/>
          <w:b/>
          <w:bCs/>
          <w:sz w:val="34"/>
        </w:rPr>
        <w:t xml:space="preserve"> Python</w:t>
      </w:r>
      <w:r w:rsidR="004166CD">
        <w:rPr>
          <w:rFonts w:ascii="Sakkal Majalla" w:hAnsi="Sakkal Majalla" w:hint="cs"/>
          <w:b/>
          <w:bCs/>
          <w:sz w:val="34"/>
          <w:rtl/>
        </w:rPr>
        <w:t>:</w:t>
      </w:r>
    </w:p>
    <w:p w14:paraId="3F7B797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هذا تعليق في</w:t>
      </w:r>
      <w:r w:rsidRPr="004166CD">
        <w:rPr>
          <w:rFonts w:ascii="Sakkal Majalla" w:hAnsi="Sakkal Majalla"/>
          <w:sz w:val="34"/>
        </w:rPr>
        <w:t xml:space="preserve"> Python</w:t>
      </w:r>
      <w:r w:rsidRPr="004166CD">
        <w:rPr>
          <w:rFonts w:ascii="Sakkal Majalla" w:hAnsi="Sakkal Majalla"/>
          <w:sz w:val="34"/>
          <w:rtl/>
        </w:rPr>
        <w:t>، يبدأ بعلامة</w:t>
      </w:r>
      <w:r w:rsidRPr="004166CD">
        <w:rPr>
          <w:rFonts w:ascii="Sakkal Majalla" w:hAnsi="Sakkal Majalla"/>
          <w:sz w:val="34"/>
        </w:rPr>
        <w:t xml:space="preserve"> #</w:t>
      </w:r>
    </w:p>
    <w:p w14:paraId="7EEEB71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الطباعة على الشاشة</w:t>
      </w:r>
    </w:p>
    <w:p w14:paraId="26F2114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مرحباً بكم في تحليل البيانات</w:t>
      </w:r>
      <w:r w:rsidRPr="004166CD">
        <w:rPr>
          <w:rFonts w:ascii="Sakkal Majalla" w:hAnsi="Sakkal Majalla"/>
          <w:sz w:val="34"/>
        </w:rPr>
        <w:t>!")</w:t>
      </w:r>
    </w:p>
    <w:p w14:paraId="2F8D54EA"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تعريف المتغيّرات</w:t>
      </w:r>
    </w:p>
    <w:p w14:paraId="5BFF6E79"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name = "</w:t>
      </w:r>
      <w:r w:rsidRPr="004166CD">
        <w:rPr>
          <w:rFonts w:ascii="Sakkal Majalla" w:hAnsi="Sakkal Majalla"/>
          <w:sz w:val="34"/>
          <w:rtl/>
        </w:rPr>
        <w:t>أحمد</w:t>
      </w:r>
      <w:r w:rsidRPr="004166CD">
        <w:rPr>
          <w:rFonts w:ascii="Sakkal Majalla" w:hAnsi="Sakkal Majalla"/>
          <w:sz w:val="34"/>
        </w:rPr>
        <w:t>"</w:t>
      </w:r>
    </w:p>
    <w:p w14:paraId="713DED26"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age = 25</w:t>
      </w:r>
    </w:p>
    <w:p w14:paraId="6FBFB8CC"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salary = 5000.50</w:t>
      </w:r>
    </w:p>
    <w:p w14:paraId="29215CD4"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العمليات الحسابية</w:t>
      </w:r>
    </w:p>
    <w:p w14:paraId="7FF2E816"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total = salary * 12</w:t>
      </w:r>
    </w:p>
    <w:p w14:paraId="24BE813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الراتب السنوي</w:t>
      </w:r>
      <w:r w:rsidRPr="004166CD">
        <w:rPr>
          <w:rFonts w:ascii="Sakkal Majalla" w:hAnsi="Sakkal Majalla"/>
          <w:sz w:val="34"/>
        </w:rPr>
        <w:t>:", total)</w:t>
      </w:r>
    </w:p>
    <w:p w14:paraId="3B70D4B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القوائم</w:t>
      </w:r>
      <w:r w:rsidRPr="004166CD">
        <w:rPr>
          <w:rFonts w:ascii="Sakkal Majalla" w:hAnsi="Sakkal Majalla"/>
          <w:sz w:val="34"/>
        </w:rPr>
        <w:t xml:space="preserve"> (Lists) - </w:t>
      </w:r>
      <w:r w:rsidRPr="004166CD">
        <w:rPr>
          <w:rFonts w:ascii="Sakkal Majalla" w:hAnsi="Sakkal Majalla"/>
          <w:sz w:val="34"/>
          <w:rtl/>
        </w:rPr>
        <w:t>لتخزين مجموعة قيم</w:t>
      </w:r>
    </w:p>
    <w:p w14:paraId="729CEB88"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sales = [1200, 1500, 1800, 1600, 2000]</w:t>
      </w:r>
    </w:p>
    <w:p w14:paraId="0904C110"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إجمالي المبيعات</w:t>
      </w:r>
      <w:r w:rsidRPr="004166CD">
        <w:rPr>
          <w:rFonts w:ascii="Sakkal Majalla" w:hAnsi="Sakkal Majalla"/>
          <w:sz w:val="34"/>
        </w:rPr>
        <w:t>:", sum(sales))</w:t>
      </w:r>
    </w:p>
    <w:p w14:paraId="166F31A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متوسّط المبيعات</w:t>
      </w:r>
      <w:r w:rsidRPr="004166CD">
        <w:rPr>
          <w:rFonts w:ascii="Sakkal Majalla" w:hAnsi="Sakkal Majalla"/>
          <w:sz w:val="34"/>
        </w:rPr>
        <w:t>:", sum(sales) / len(sales))</w:t>
      </w:r>
    </w:p>
    <w:p w14:paraId="42D04E93" w14:textId="77777777" w:rsidR="008229B3" w:rsidRDefault="008229B3" w:rsidP="008229B3">
      <w:pPr>
        <w:jc w:val="center"/>
        <w:rPr>
          <w:rFonts w:ascii="Sakkal Majalla" w:hAnsi="Sakkal Majalla"/>
          <w:b/>
          <w:bCs/>
          <w:color w:val="008000"/>
          <w:sz w:val="32"/>
          <w:szCs w:val="32"/>
          <w:rtl/>
        </w:rPr>
      </w:pPr>
    </w:p>
    <w:p w14:paraId="4C6329C1" w14:textId="7C8EE1A5"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8.4</w:t>
      </w:r>
      <w:r w:rsidR="008229B3" w:rsidRPr="003A5C66">
        <w:rPr>
          <w:rFonts w:ascii="Sakkal Majalla" w:hAnsi="Sakkal Majalla"/>
          <w:b/>
          <w:bCs/>
          <w:color w:val="C00000"/>
          <w:sz w:val="34"/>
          <w:rtl/>
        </w:rPr>
        <w:t>مكتبة</w:t>
      </w:r>
      <w:r w:rsidR="008229B3" w:rsidRPr="003A5C66">
        <w:rPr>
          <w:rFonts w:ascii="Sakkal Majalla" w:hAnsi="Sakkal Majalla"/>
          <w:b/>
          <w:bCs/>
          <w:color w:val="C00000"/>
          <w:sz w:val="34"/>
        </w:rPr>
        <w:t xml:space="preserve"> Pandas - </w:t>
      </w:r>
      <w:r w:rsidR="008229B3" w:rsidRPr="003A5C66">
        <w:rPr>
          <w:rFonts w:ascii="Sakkal Majalla" w:hAnsi="Sakkal Majalla"/>
          <w:b/>
          <w:bCs/>
          <w:color w:val="C00000"/>
          <w:sz w:val="34"/>
          <w:rtl/>
        </w:rPr>
        <w:t>أداة تحليل البيانات الأساسية</w:t>
      </w:r>
    </w:p>
    <w:p w14:paraId="1345AE7A" w14:textId="77777777" w:rsidR="008229B3" w:rsidRPr="003A5C66" w:rsidRDefault="008229B3" w:rsidP="008229B3">
      <w:pPr>
        <w:rPr>
          <w:rFonts w:ascii="Sakkal Majalla" w:hAnsi="Sakkal Majalla"/>
          <w:sz w:val="34"/>
        </w:rPr>
      </w:pPr>
      <w:r w:rsidRPr="003A5C66">
        <w:rPr>
          <w:rFonts w:ascii="Sakkal Majalla" w:hAnsi="Sakkal Majalla"/>
          <w:sz w:val="34"/>
        </w:rPr>
        <w:t xml:space="preserve">Pandas </w:t>
      </w:r>
      <w:r w:rsidRPr="003A5C66">
        <w:rPr>
          <w:rFonts w:ascii="Sakkal Majalla" w:hAnsi="Sakkal Majalla"/>
          <w:sz w:val="34"/>
          <w:rtl/>
        </w:rPr>
        <w:t>هي المكتبة الأشهر في</w:t>
      </w:r>
      <w:r w:rsidRPr="003A5C66">
        <w:rPr>
          <w:rFonts w:ascii="Sakkal Majalla" w:hAnsi="Sakkal Majalla"/>
          <w:sz w:val="34"/>
        </w:rPr>
        <w:t xml:space="preserve"> Python </w:t>
      </w:r>
      <w:r w:rsidRPr="003A5C66">
        <w:rPr>
          <w:rFonts w:ascii="Sakkal Majalla" w:hAnsi="Sakkal Majalla"/>
          <w:sz w:val="34"/>
          <w:rtl/>
        </w:rPr>
        <w:t>لمعالجة وتحليل البيانات المنظّمة. تسمح بالعمل مع البيانات في شكل جداول</w:t>
      </w:r>
      <w:r w:rsidRPr="003A5C66">
        <w:rPr>
          <w:rFonts w:ascii="Sakkal Majalla" w:hAnsi="Sakkal Majalla"/>
          <w:sz w:val="34"/>
        </w:rPr>
        <w:t xml:space="preserve"> (DataFrames) </w:t>
      </w:r>
      <w:r w:rsidRPr="003A5C66">
        <w:rPr>
          <w:rFonts w:ascii="Sakkal Majalla" w:hAnsi="Sakkal Majalla"/>
          <w:sz w:val="34"/>
          <w:rtl/>
        </w:rPr>
        <w:t>بطريقة سهلة وفعّالة</w:t>
      </w:r>
      <w:r w:rsidRPr="003A5C66">
        <w:rPr>
          <w:rFonts w:ascii="Sakkal Majalla" w:hAnsi="Sakkal Majalla"/>
          <w:sz w:val="34"/>
        </w:rPr>
        <w:t>.</w:t>
      </w:r>
    </w:p>
    <w:p w14:paraId="73433E3B" w14:textId="2C2A0B28" w:rsidR="008229B3" w:rsidRPr="003A5C66" w:rsidRDefault="003A5C66"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6016" behindDoc="0" locked="0" layoutInCell="1" allowOverlap="1" wp14:anchorId="63FAC84F" wp14:editId="72F5B0A6">
                <wp:simplePos x="0" y="0"/>
                <wp:positionH relativeFrom="column">
                  <wp:posOffset>5372100</wp:posOffset>
                </wp:positionH>
                <wp:positionV relativeFrom="paragraph">
                  <wp:posOffset>1270</wp:posOffset>
                </wp:positionV>
                <wp:extent cx="361315" cy="324485"/>
                <wp:effectExtent l="0" t="0" r="635" b="0"/>
                <wp:wrapSquare wrapText="bothSides"/>
                <wp:docPr id="39544574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90675050"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0632388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145C8D7" id="Group 20" o:spid="_x0000_s1026" style="position:absolute;margin-left:423pt;margin-top:.1pt;width:28.45pt;height:25.55pt;z-index:2528860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zZ4jegQMAAGEIAAAOAAAAAAAAAAAA&#10;AAAAADoCAABkcnMvZTJvRG9jLnhtbFBLAQItAAoAAAAAAAAAIQCMnzYb4AoAAOAKAAAUAAAAAAAA&#10;AAAAAAAAAOcFAABkcnMvbWVkaWEvaW1hZ2UxLnBuZ1BLAQItABQABgAIAAAAIQBd0Zcj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(4) - تحليل بيانات مبيعات شهرية</w:t>
      </w:r>
      <w:r w:rsidR="008229B3" w:rsidRPr="003A5C66">
        <w:rPr>
          <w:rFonts w:ascii="Sakkal Majalla" w:hAnsi="Sakkal Majalla"/>
          <w:b/>
          <w:bCs/>
          <w:sz w:val="34"/>
        </w:rPr>
        <w:t>:</w:t>
      </w:r>
    </w:p>
    <w:p w14:paraId="75B75B4F" w14:textId="77777777" w:rsidR="008229B3" w:rsidRDefault="008229B3" w:rsidP="008229B3">
      <w:pPr>
        <w:rPr>
          <w:rFonts w:ascii="Sakkal Majalla" w:hAnsi="Sakkal Majalla"/>
          <w:sz w:val="32"/>
          <w:szCs w:val="32"/>
        </w:rPr>
      </w:pPr>
    </w:p>
    <w:p w14:paraId="1636EBE6"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استيراد المكتبة</w:t>
      </w:r>
    </w:p>
    <w:p w14:paraId="54049651"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import pandas as pd</w:t>
      </w:r>
    </w:p>
    <w:p w14:paraId="4F07915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إنشاء مجموعة بيانات بسيطة</w:t>
      </w:r>
    </w:p>
    <w:p w14:paraId="7060AB39"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data = {</w:t>
      </w:r>
    </w:p>
    <w:p w14:paraId="47958F0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الشهر': ['يناير', 'فبراير', 'مارس', 'أبريل', 'مايو', 'يونيو']</w:t>
      </w:r>
      <w:r w:rsidRPr="004166CD">
        <w:rPr>
          <w:rFonts w:ascii="Sakkal Majalla" w:hAnsi="Sakkal Majalla"/>
          <w:sz w:val="34"/>
        </w:rPr>
        <w:t>,</w:t>
      </w:r>
    </w:p>
    <w:p w14:paraId="4F9C2FB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المبيعات</w:t>
      </w:r>
      <w:r w:rsidRPr="004166CD">
        <w:rPr>
          <w:rFonts w:ascii="Sakkal Majalla" w:hAnsi="Sakkal Majalla"/>
          <w:sz w:val="34"/>
        </w:rPr>
        <w:t>': [15000, 18000, 22000, 19000, 25000, 28000],</w:t>
      </w:r>
    </w:p>
    <w:p w14:paraId="35E07B1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التكاليف</w:t>
      </w:r>
      <w:r w:rsidRPr="004166CD">
        <w:rPr>
          <w:rFonts w:ascii="Sakkal Majalla" w:hAnsi="Sakkal Majalla"/>
          <w:sz w:val="34"/>
        </w:rPr>
        <w:t>': [8000, 9000, 11000, 10000, 12000, 13000]</w:t>
      </w:r>
    </w:p>
    <w:p w14:paraId="7FDE1C5B"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w:t>
      </w:r>
    </w:p>
    <w:p w14:paraId="06F2BF74"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تحويل البيانات إلى</w:t>
      </w:r>
      <w:r w:rsidRPr="004166CD">
        <w:rPr>
          <w:rFonts w:ascii="Sakkal Majalla" w:hAnsi="Sakkal Majalla"/>
          <w:sz w:val="34"/>
        </w:rPr>
        <w:t xml:space="preserve"> DataFrame</w:t>
      </w:r>
    </w:p>
    <w:p w14:paraId="29A78A4D"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df = pd.DataFrame(data)</w:t>
      </w:r>
    </w:p>
    <w:p w14:paraId="1B71788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عرض البيانات</w:t>
      </w:r>
    </w:p>
    <w:p w14:paraId="6B2A851F"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print(df)</w:t>
      </w:r>
    </w:p>
    <w:p w14:paraId="5941F68A"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حساب الأرباح</w:t>
      </w:r>
    </w:p>
    <w:p w14:paraId="529BE4C6"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df['</w:t>
      </w:r>
      <w:r w:rsidRPr="004166CD">
        <w:rPr>
          <w:rFonts w:ascii="Sakkal Majalla" w:hAnsi="Sakkal Majalla"/>
          <w:sz w:val="34"/>
          <w:rtl/>
        </w:rPr>
        <w:t>الأرباح</w:t>
      </w:r>
      <w:r w:rsidRPr="004166CD">
        <w:rPr>
          <w:rFonts w:ascii="Sakkal Majalla" w:hAnsi="Sakkal Majalla"/>
          <w:sz w:val="34"/>
        </w:rPr>
        <w:t>'] = df['</w:t>
      </w:r>
      <w:r w:rsidRPr="004166CD">
        <w:rPr>
          <w:rFonts w:ascii="Sakkal Majalla" w:hAnsi="Sakkal Majalla"/>
          <w:sz w:val="34"/>
          <w:rtl/>
        </w:rPr>
        <w:t>المبيعات</w:t>
      </w:r>
      <w:r w:rsidRPr="004166CD">
        <w:rPr>
          <w:rFonts w:ascii="Sakkal Majalla" w:hAnsi="Sakkal Majalla"/>
          <w:sz w:val="34"/>
        </w:rPr>
        <w:t>'] - df['</w:t>
      </w:r>
      <w:r w:rsidRPr="004166CD">
        <w:rPr>
          <w:rFonts w:ascii="Sakkal Majalla" w:hAnsi="Sakkal Majalla"/>
          <w:sz w:val="34"/>
          <w:rtl/>
        </w:rPr>
        <w:t>التكاليف</w:t>
      </w:r>
      <w:r w:rsidRPr="004166CD">
        <w:rPr>
          <w:rFonts w:ascii="Sakkal Majalla" w:hAnsi="Sakkal Majalla"/>
          <w:sz w:val="34"/>
        </w:rPr>
        <w:t>']</w:t>
      </w:r>
    </w:p>
    <w:p w14:paraId="41A4553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عرض البيانات مع عمود الأرباح الجديد</w:t>
      </w:r>
    </w:p>
    <w:p w14:paraId="58655420"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print("\n</w:t>
      </w:r>
      <w:r w:rsidRPr="004166CD">
        <w:rPr>
          <w:rFonts w:ascii="Sakkal Majalla" w:hAnsi="Sakkal Majalla"/>
          <w:sz w:val="34"/>
          <w:rtl/>
        </w:rPr>
        <w:t>البيانات مع الأرباح</w:t>
      </w:r>
      <w:r w:rsidRPr="004166CD">
        <w:rPr>
          <w:rFonts w:ascii="Sakkal Majalla" w:hAnsi="Sakkal Majalla"/>
          <w:sz w:val="34"/>
        </w:rPr>
        <w:t>:")</w:t>
      </w:r>
    </w:p>
    <w:p w14:paraId="42593E38"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print(df)</w:t>
      </w:r>
    </w:p>
    <w:p w14:paraId="74B4C81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حساب إحصائيات أساسية</w:t>
      </w:r>
    </w:p>
    <w:p w14:paraId="566C8A0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print("\n</w:t>
      </w:r>
      <w:r w:rsidRPr="004166CD">
        <w:rPr>
          <w:rFonts w:ascii="Sakkal Majalla" w:hAnsi="Sakkal Majalla"/>
          <w:sz w:val="34"/>
          <w:rtl/>
        </w:rPr>
        <w:t>إجمالي المبيعات</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'].sum())</w:t>
      </w:r>
    </w:p>
    <w:p w14:paraId="1CF7CB3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متوسّط المبيعات الشهرية</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'].mean())</w:t>
      </w:r>
    </w:p>
    <w:p w14:paraId="693CD2C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lastRenderedPageBreak/>
        <w:t>print("</w:t>
      </w:r>
      <w:r w:rsidRPr="004166CD">
        <w:rPr>
          <w:rFonts w:ascii="Sakkal Majalla" w:hAnsi="Sakkal Majalla"/>
          <w:sz w:val="34"/>
          <w:rtl/>
        </w:rPr>
        <w:t>أعلى مبيعات</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'].max())</w:t>
      </w:r>
    </w:p>
    <w:p w14:paraId="5D6FF509"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w:t>
      </w:r>
      <w:r w:rsidRPr="004166CD">
        <w:rPr>
          <w:rFonts w:ascii="Sakkal Majalla" w:hAnsi="Sakkal Majalla"/>
          <w:sz w:val="34"/>
          <w:rtl/>
        </w:rPr>
        <w:t>الشهر الأفضل</w:t>
      </w:r>
      <w:r w:rsidRPr="004166CD">
        <w:rPr>
          <w:rFonts w:ascii="Sakkal Majalla" w:hAnsi="Sakkal Majalla"/>
          <w:sz w:val="34"/>
        </w:rPr>
        <w:t>:", df.loc[df['</w:t>
      </w:r>
      <w:r w:rsidRPr="004166CD">
        <w:rPr>
          <w:rFonts w:ascii="Sakkal Majalla" w:hAnsi="Sakkal Majalla"/>
          <w:sz w:val="34"/>
          <w:rtl/>
        </w:rPr>
        <w:t>المبيعات</w:t>
      </w:r>
      <w:r w:rsidRPr="004166CD">
        <w:rPr>
          <w:rFonts w:ascii="Sakkal Majalla" w:hAnsi="Sakkal Majalla"/>
          <w:sz w:val="34"/>
        </w:rPr>
        <w:t>'].idxmax(), '</w:t>
      </w:r>
      <w:r w:rsidRPr="004166CD">
        <w:rPr>
          <w:rFonts w:ascii="Sakkal Majalla" w:hAnsi="Sakkal Majalla"/>
          <w:sz w:val="34"/>
          <w:rtl/>
        </w:rPr>
        <w:t>الشهر</w:t>
      </w:r>
      <w:r w:rsidRPr="004166CD">
        <w:rPr>
          <w:rFonts w:ascii="Sakkal Majalla" w:hAnsi="Sakkal Majalla"/>
          <w:sz w:val="34"/>
        </w:rPr>
        <w:t>'])</w:t>
      </w:r>
    </w:p>
    <w:p w14:paraId="5EC4179B" w14:textId="77777777" w:rsidR="008229B3" w:rsidRPr="003A5C66" w:rsidRDefault="008229B3" w:rsidP="008229B3">
      <w:pPr>
        <w:rPr>
          <w:rFonts w:ascii="Sakkal Majalla" w:hAnsi="Sakkal Majalla"/>
          <w:sz w:val="34"/>
          <w:lang w:bidi="ar-SY"/>
        </w:rPr>
      </w:pPr>
      <w:r w:rsidRPr="003A5C66">
        <w:rPr>
          <w:rFonts w:ascii="Sakkal Majalla" w:hAnsi="Sakkal Majalla"/>
          <w:b/>
          <w:bCs/>
          <w:sz w:val="34"/>
          <w:rtl/>
        </w:rPr>
        <w:t>النتيجة المتوقّعة</w:t>
      </w:r>
      <w:r w:rsidRPr="003A5C66">
        <w:rPr>
          <w:rFonts w:ascii="Sakkal Majalla" w:hAnsi="Sakkal Majalla"/>
          <w:b/>
          <w:bCs/>
          <w:sz w:val="34"/>
          <w:lang w:bidi="ar-SY"/>
        </w:rPr>
        <w:t>:</w:t>
      </w:r>
    </w:p>
    <w:p w14:paraId="23CA6C14"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الشهر  المبيعات  التكاليف</w:t>
      </w:r>
    </w:p>
    <w:p w14:paraId="27A0FBC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0    </w:t>
      </w:r>
      <w:r w:rsidRPr="001660AA">
        <w:rPr>
          <w:rFonts w:ascii="Sakkal Majalla" w:hAnsi="Sakkal Majalla"/>
          <w:sz w:val="32"/>
          <w:szCs w:val="32"/>
          <w:rtl/>
          <w:lang w:bidi="ar-SY"/>
        </w:rPr>
        <w:t>يناير   15000    8000</w:t>
      </w:r>
    </w:p>
    <w:p w14:paraId="65E7EA31"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1   </w:t>
      </w:r>
      <w:r w:rsidRPr="001660AA">
        <w:rPr>
          <w:rFonts w:ascii="Sakkal Majalla" w:hAnsi="Sakkal Majalla"/>
          <w:sz w:val="32"/>
          <w:szCs w:val="32"/>
          <w:rtl/>
          <w:lang w:bidi="ar-SY"/>
        </w:rPr>
        <w:t>فبراير   18000    9000</w:t>
      </w:r>
    </w:p>
    <w:p w14:paraId="0D103F0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2     </w:t>
      </w:r>
      <w:r w:rsidRPr="001660AA">
        <w:rPr>
          <w:rFonts w:ascii="Sakkal Majalla" w:hAnsi="Sakkal Majalla"/>
          <w:sz w:val="32"/>
          <w:szCs w:val="32"/>
          <w:rtl/>
          <w:lang w:bidi="ar-SY"/>
        </w:rPr>
        <w:t>مارس   22000   11000</w:t>
      </w:r>
    </w:p>
    <w:p w14:paraId="434ED89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3    </w:t>
      </w:r>
      <w:r w:rsidRPr="001660AA">
        <w:rPr>
          <w:rFonts w:ascii="Sakkal Majalla" w:hAnsi="Sakkal Majalla"/>
          <w:sz w:val="32"/>
          <w:szCs w:val="32"/>
          <w:rtl/>
          <w:lang w:bidi="ar-SY"/>
        </w:rPr>
        <w:t>أبريل   19000   10000</w:t>
      </w:r>
    </w:p>
    <w:p w14:paraId="42D80C05"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4     </w:t>
      </w:r>
      <w:r w:rsidRPr="001660AA">
        <w:rPr>
          <w:rFonts w:ascii="Sakkal Majalla" w:hAnsi="Sakkal Majalla"/>
          <w:sz w:val="32"/>
          <w:szCs w:val="32"/>
          <w:rtl/>
          <w:lang w:bidi="ar-SY"/>
        </w:rPr>
        <w:t>مايو   25000   12000</w:t>
      </w:r>
    </w:p>
    <w:p w14:paraId="7551FC9F"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5    </w:t>
      </w:r>
      <w:r w:rsidRPr="001660AA">
        <w:rPr>
          <w:rFonts w:ascii="Sakkal Majalla" w:hAnsi="Sakkal Majalla"/>
          <w:sz w:val="32"/>
          <w:szCs w:val="32"/>
          <w:rtl/>
          <w:lang w:bidi="ar-SY"/>
        </w:rPr>
        <w:t>يونيو   28000   13000</w:t>
      </w:r>
    </w:p>
    <w:p w14:paraId="655553AD"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البيانات مع الأرباح</w:t>
      </w:r>
      <w:r w:rsidRPr="001660AA">
        <w:rPr>
          <w:rFonts w:ascii="Sakkal Majalla" w:hAnsi="Sakkal Majalla"/>
          <w:b/>
          <w:bCs/>
          <w:sz w:val="32"/>
          <w:szCs w:val="32"/>
          <w:lang w:bidi="ar-SY"/>
        </w:rPr>
        <w:t>:</w:t>
      </w:r>
    </w:p>
    <w:p w14:paraId="1577EDB1"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lang w:bidi="ar-SY"/>
        </w:rPr>
        <w:t xml:space="preserve">      </w:t>
      </w:r>
      <w:r w:rsidRPr="001660AA">
        <w:rPr>
          <w:rFonts w:ascii="Sakkal Majalla" w:hAnsi="Sakkal Majalla"/>
          <w:b/>
          <w:bCs/>
          <w:sz w:val="32"/>
          <w:szCs w:val="32"/>
          <w:rtl/>
          <w:lang w:bidi="ar-SY"/>
        </w:rPr>
        <w:t>الشهر  المبيعات  التكاليف  الأرباح</w:t>
      </w:r>
    </w:p>
    <w:p w14:paraId="34E64A9C"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0    </w:t>
      </w:r>
      <w:r w:rsidRPr="001660AA">
        <w:rPr>
          <w:rFonts w:ascii="Sakkal Majalla" w:hAnsi="Sakkal Majalla"/>
          <w:sz w:val="32"/>
          <w:szCs w:val="32"/>
          <w:rtl/>
          <w:lang w:bidi="ar-SY"/>
        </w:rPr>
        <w:t>يناير   15000    8000   7000</w:t>
      </w:r>
    </w:p>
    <w:p w14:paraId="01C91C11"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1   </w:t>
      </w:r>
      <w:r w:rsidRPr="001660AA">
        <w:rPr>
          <w:rFonts w:ascii="Sakkal Majalla" w:hAnsi="Sakkal Majalla"/>
          <w:sz w:val="32"/>
          <w:szCs w:val="32"/>
          <w:rtl/>
          <w:lang w:bidi="ar-SY"/>
        </w:rPr>
        <w:t>فبراير   18000    9000   9000</w:t>
      </w:r>
    </w:p>
    <w:p w14:paraId="1B46600A"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2     </w:t>
      </w:r>
      <w:r w:rsidRPr="001660AA">
        <w:rPr>
          <w:rFonts w:ascii="Sakkal Majalla" w:hAnsi="Sakkal Majalla"/>
          <w:sz w:val="32"/>
          <w:szCs w:val="32"/>
          <w:rtl/>
          <w:lang w:bidi="ar-SY"/>
        </w:rPr>
        <w:t>مارس   22000   11000  11000</w:t>
      </w:r>
    </w:p>
    <w:p w14:paraId="75DF2B62"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3    </w:t>
      </w:r>
      <w:r w:rsidRPr="001660AA">
        <w:rPr>
          <w:rFonts w:ascii="Sakkal Majalla" w:hAnsi="Sakkal Majalla"/>
          <w:sz w:val="32"/>
          <w:szCs w:val="32"/>
          <w:rtl/>
          <w:lang w:bidi="ar-SY"/>
        </w:rPr>
        <w:t>أبريل   19000   10000   9000</w:t>
      </w:r>
    </w:p>
    <w:p w14:paraId="0D9057F3"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4     </w:t>
      </w:r>
      <w:r w:rsidRPr="001660AA">
        <w:rPr>
          <w:rFonts w:ascii="Sakkal Majalla" w:hAnsi="Sakkal Majalla"/>
          <w:sz w:val="32"/>
          <w:szCs w:val="32"/>
          <w:rtl/>
          <w:lang w:bidi="ar-SY"/>
        </w:rPr>
        <w:t>مايو   25000   12000  13000</w:t>
      </w:r>
    </w:p>
    <w:p w14:paraId="758AB6CD"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5    </w:t>
      </w:r>
      <w:r w:rsidRPr="001660AA">
        <w:rPr>
          <w:rFonts w:ascii="Sakkal Majalla" w:hAnsi="Sakkal Majalla"/>
          <w:sz w:val="32"/>
          <w:szCs w:val="32"/>
          <w:rtl/>
          <w:lang w:bidi="ar-SY"/>
        </w:rPr>
        <w:t>يونيو   28000   13000  15000</w:t>
      </w:r>
    </w:p>
    <w:p w14:paraId="6593D925"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إجمالي المبيعات: 127000</w:t>
      </w:r>
    </w:p>
    <w:p w14:paraId="73FE5840"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متوسّط المبيعات الشهرية: 21166.67</w:t>
      </w:r>
    </w:p>
    <w:p w14:paraId="7F8C7A18"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أعلى مبيعات: 28000</w:t>
      </w:r>
    </w:p>
    <w:p w14:paraId="4B34EBD2"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الشهر الأفضل: يونيو</w:t>
      </w:r>
    </w:p>
    <w:p w14:paraId="4847AFEE" w14:textId="77777777" w:rsidR="008229B3" w:rsidRDefault="008229B3" w:rsidP="008229B3">
      <w:pPr>
        <w:jc w:val="center"/>
        <w:rPr>
          <w:rFonts w:ascii="Sakkal Majalla" w:hAnsi="Sakkal Majalla"/>
          <w:b/>
          <w:bCs/>
          <w:color w:val="008000"/>
          <w:sz w:val="32"/>
          <w:szCs w:val="32"/>
          <w:rtl/>
        </w:rPr>
      </w:pPr>
    </w:p>
    <w:p w14:paraId="013512BC" w14:textId="77777777" w:rsidR="008229B3" w:rsidRPr="003A5C66" w:rsidRDefault="008229B3" w:rsidP="003A5C66">
      <w:pPr>
        <w:keepNext/>
        <w:pageBreakBefore/>
        <w:rPr>
          <w:rFonts w:ascii="Sakkal Majalla" w:hAnsi="Sakkal Majalla"/>
          <w:sz w:val="34"/>
        </w:rPr>
      </w:pPr>
      <w:r w:rsidRPr="003A5C66">
        <w:rPr>
          <w:rFonts w:ascii="Sakkal Majalla" w:hAnsi="Sakkal Majalla"/>
          <w:b/>
          <w:bCs/>
          <w:sz w:val="34"/>
          <w:rtl/>
        </w:rPr>
        <w:lastRenderedPageBreak/>
        <w:t>عمليات شائعة في</w:t>
      </w:r>
      <w:r w:rsidRPr="003A5C66">
        <w:rPr>
          <w:rFonts w:ascii="Sakkal Majalla" w:hAnsi="Sakkal Majalla"/>
          <w:b/>
          <w:bCs/>
          <w:sz w:val="34"/>
        </w:rPr>
        <w:t xml:space="preserve"> Pandas:</w:t>
      </w:r>
    </w:p>
    <w:p w14:paraId="6C1C5E88"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قراءة بيانات من ملف</w:t>
      </w:r>
      <w:r w:rsidRPr="001660AA">
        <w:rPr>
          <w:rFonts w:ascii="Sakkal Majalla" w:hAnsi="Sakkal Majalla"/>
          <w:b/>
          <w:bCs/>
          <w:sz w:val="32"/>
          <w:szCs w:val="32"/>
        </w:rPr>
        <w:t xml:space="preserve"> CSV</w:t>
      </w:r>
    </w:p>
    <w:p w14:paraId="1763760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df = pd.read_csv('sales_data.csv')</w:t>
      </w:r>
    </w:p>
    <w:p w14:paraId="5DB2C746"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عرض أوّل 5 صفوف</w:t>
      </w:r>
    </w:p>
    <w:p w14:paraId="2E93AA2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print(df.head())</w:t>
      </w:r>
    </w:p>
    <w:p w14:paraId="71F2D528"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معلومات عن البيانات</w:t>
      </w:r>
    </w:p>
    <w:p w14:paraId="0BE8549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print(df.info())</w:t>
      </w:r>
    </w:p>
    <w:p w14:paraId="6B013463"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إحصائيات وصفية</w:t>
      </w:r>
    </w:p>
    <w:p w14:paraId="2843A18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print(df.describe())</w:t>
      </w:r>
    </w:p>
    <w:p w14:paraId="45981FFE"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تصفية البيانات (عرض الصفوف التي المبيعات فيها أكبر من 20000)</w:t>
      </w:r>
    </w:p>
    <w:p w14:paraId="7810215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high_sales = df[df</w:t>
      </w:r>
      <w:r w:rsidRPr="001660AA">
        <w:rPr>
          <w:rFonts w:ascii="Sakkal Majalla" w:hAnsi="Sakkal Majalla"/>
          <w:sz w:val="32"/>
          <w:szCs w:val="32"/>
          <w:rtl/>
        </w:rPr>
        <w:t>['المبيعات'] &gt; 20000</w:t>
      </w:r>
      <w:r w:rsidRPr="001660AA">
        <w:rPr>
          <w:rFonts w:ascii="Sakkal Majalla" w:hAnsi="Sakkal Majalla"/>
          <w:sz w:val="32"/>
          <w:szCs w:val="32"/>
        </w:rPr>
        <w:t>]</w:t>
      </w:r>
    </w:p>
    <w:p w14:paraId="1DDC378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print(high_sales)</w:t>
      </w:r>
    </w:p>
    <w:p w14:paraId="244A70E3"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ترتيب البيانات تنازلياً حسب المبيعات</w:t>
      </w:r>
    </w:p>
    <w:p w14:paraId="56D9753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df_sorted = df.sort_values('</w:t>
      </w:r>
      <w:r w:rsidRPr="001660AA">
        <w:rPr>
          <w:rFonts w:ascii="Sakkal Majalla" w:hAnsi="Sakkal Majalla"/>
          <w:sz w:val="32"/>
          <w:szCs w:val="32"/>
          <w:rtl/>
        </w:rPr>
        <w:t>المبيعات</w:t>
      </w:r>
      <w:r w:rsidRPr="001660AA">
        <w:rPr>
          <w:rFonts w:ascii="Sakkal Majalla" w:hAnsi="Sakkal Majalla"/>
          <w:sz w:val="32"/>
          <w:szCs w:val="32"/>
        </w:rPr>
        <w:t>', ascending=False)</w:t>
      </w:r>
    </w:p>
    <w:p w14:paraId="6F72235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print(df_sorted)</w:t>
      </w:r>
    </w:p>
    <w:p w14:paraId="08C24CBF"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حساب مجموع كلّ عمود</w:t>
      </w:r>
    </w:p>
    <w:p w14:paraId="2106FF59"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totals = df.sum()</w:t>
      </w:r>
    </w:p>
    <w:p w14:paraId="247EC98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print(totals)</w:t>
      </w:r>
    </w:p>
    <w:p w14:paraId="2F054157" w14:textId="77777777" w:rsidR="008229B3" w:rsidRDefault="008229B3" w:rsidP="008229B3">
      <w:pPr>
        <w:jc w:val="center"/>
        <w:rPr>
          <w:rFonts w:ascii="Sakkal Majalla" w:hAnsi="Sakkal Majalla"/>
          <w:b/>
          <w:bCs/>
          <w:color w:val="008000"/>
          <w:sz w:val="32"/>
          <w:szCs w:val="32"/>
          <w:rtl/>
        </w:rPr>
      </w:pPr>
    </w:p>
    <w:p w14:paraId="77A87A86" w14:textId="3E7D367E"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9.4</w:t>
      </w:r>
      <w:r w:rsidR="008229B3" w:rsidRPr="003A5C66">
        <w:rPr>
          <w:rFonts w:ascii="Sakkal Majalla" w:hAnsi="Sakkal Majalla"/>
          <w:b/>
          <w:bCs/>
          <w:color w:val="C00000"/>
          <w:sz w:val="34"/>
          <w:rtl/>
        </w:rPr>
        <w:t>مكتبة</w:t>
      </w:r>
      <w:r w:rsidR="008229B3" w:rsidRPr="003A5C66">
        <w:rPr>
          <w:rFonts w:ascii="Sakkal Majalla" w:hAnsi="Sakkal Majalla"/>
          <w:b/>
          <w:bCs/>
          <w:color w:val="C00000"/>
          <w:sz w:val="34"/>
        </w:rPr>
        <w:t xml:space="preserve"> Matplotlib - </w:t>
      </w:r>
      <w:r w:rsidR="008229B3" w:rsidRPr="003A5C66">
        <w:rPr>
          <w:rFonts w:ascii="Sakkal Majalla" w:hAnsi="Sakkal Majalla"/>
          <w:b/>
          <w:bCs/>
          <w:color w:val="C00000"/>
          <w:sz w:val="34"/>
          <w:rtl/>
        </w:rPr>
        <w:t>التصوير البياني للبيانات</w:t>
      </w:r>
    </w:p>
    <w:p w14:paraId="1571514E" w14:textId="77777777" w:rsidR="008229B3" w:rsidRPr="003A5C66" w:rsidRDefault="008229B3" w:rsidP="008229B3">
      <w:pPr>
        <w:rPr>
          <w:rFonts w:ascii="Sakkal Majalla" w:hAnsi="Sakkal Majalla"/>
          <w:sz w:val="34"/>
        </w:rPr>
      </w:pPr>
      <w:r w:rsidRPr="003A5C66">
        <w:rPr>
          <w:rFonts w:ascii="Sakkal Majalla" w:hAnsi="Sakkal Majalla"/>
          <w:sz w:val="34"/>
          <w:rtl/>
        </w:rPr>
        <w:t>التصوير البياني</w:t>
      </w:r>
      <w:r w:rsidRPr="003A5C66">
        <w:rPr>
          <w:rFonts w:ascii="Sakkal Majalla" w:hAnsi="Sakkal Majalla"/>
          <w:sz w:val="34"/>
        </w:rPr>
        <w:t xml:space="preserve"> (Data Visualization) </w:t>
      </w:r>
      <w:r w:rsidRPr="003A5C66">
        <w:rPr>
          <w:rFonts w:ascii="Sakkal Majalla" w:hAnsi="Sakkal Majalla"/>
          <w:sz w:val="34"/>
          <w:rtl/>
        </w:rPr>
        <w:t>هو أحد أهمّ جوانب تحليل البيانات. كما يقول المثل: "صورة واحدة تساوي ألف كلمة</w:t>
      </w:r>
      <w:r w:rsidRPr="003A5C66">
        <w:rPr>
          <w:rFonts w:ascii="Sakkal Majalla" w:hAnsi="Sakkal Majalla"/>
          <w:sz w:val="34"/>
        </w:rPr>
        <w:t xml:space="preserve">". Matplotlib </w:t>
      </w:r>
      <w:r w:rsidRPr="003A5C66">
        <w:rPr>
          <w:rFonts w:ascii="Sakkal Majalla" w:hAnsi="Sakkal Majalla"/>
          <w:sz w:val="34"/>
          <w:rtl/>
        </w:rPr>
        <w:t>هي المكتبة الأساسية للتصوير البياني في</w:t>
      </w:r>
      <w:r w:rsidRPr="003A5C66">
        <w:rPr>
          <w:rFonts w:ascii="Sakkal Majalla" w:hAnsi="Sakkal Majalla"/>
          <w:sz w:val="34"/>
        </w:rPr>
        <w:t xml:space="preserve"> Python.</w:t>
      </w:r>
    </w:p>
    <w:p w14:paraId="3748E318" w14:textId="4F119B5B" w:rsidR="008229B3" w:rsidRPr="003A5C66" w:rsidRDefault="003A5C66"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7040" behindDoc="0" locked="0" layoutInCell="1" allowOverlap="1" wp14:anchorId="7181C05B" wp14:editId="1D3A2051">
                <wp:simplePos x="0" y="0"/>
                <wp:positionH relativeFrom="column">
                  <wp:posOffset>5372100</wp:posOffset>
                </wp:positionH>
                <wp:positionV relativeFrom="paragraph">
                  <wp:posOffset>1270</wp:posOffset>
                </wp:positionV>
                <wp:extent cx="361315" cy="324485"/>
                <wp:effectExtent l="0" t="0" r="635" b="0"/>
                <wp:wrapSquare wrapText="bothSides"/>
                <wp:docPr id="72451795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129727014"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9581658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67A2384" id="Group 20" o:spid="_x0000_s1026" style="position:absolute;margin-left:423pt;margin-top:.1pt;width:28.45pt;height:25.55pt;z-index:2528870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uCtTqAAwAAYQgAAA4AAAAAAAAAAAAA&#10;AAAAOgIAAGRycy9lMm9Eb2MueG1sUEsBAi0ACgAAAAAAAAAhAIyfNhvgCgAA4AoAABQAAAAAAAAA&#10;AAAAAAAA5gUAAGRycy9tZWRpYS9pbWFnZTEucG5nUEsBAi0AFAAGAAgAAAAhAF3RlyPfAAAABwEA&#10;AA8AAAAAAAAAAAAAAAAA+B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(5) - رسم بياني لمبيعات الأشهر</w:t>
      </w:r>
      <w:r w:rsidR="008229B3" w:rsidRPr="003A5C66">
        <w:rPr>
          <w:rFonts w:ascii="Sakkal Majalla" w:hAnsi="Sakkal Majalla"/>
          <w:b/>
          <w:bCs/>
          <w:sz w:val="34"/>
        </w:rPr>
        <w:t>:</w:t>
      </w:r>
    </w:p>
    <w:p w14:paraId="023CEDAF"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import pandas as pd</w:t>
      </w:r>
    </w:p>
    <w:p w14:paraId="7676FD8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import matplotlib.pyplot as plt</w:t>
      </w:r>
    </w:p>
    <w:p w14:paraId="4DE8412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البيانات من المثال السابق</w:t>
      </w:r>
    </w:p>
    <w:p w14:paraId="6217D59F"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data = {</w:t>
      </w:r>
    </w:p>
    <w:p w14:paraId="476B22E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الشهر': ['يناير', 'فبراير', 'مارس', 'أبريل', 'مايو', 'يونيو']</w:t>
      </w:r>
      <w:r w:rsidRPr="001660AA">
        <w:rPr>
          <w:rFonts w:ascii="Sakkal Majalla" w:hAnsi="Sakkal Majalla"/>
          <w:sz w:val="32"/>
          <w:szCs w:val="32"/>
        </w:rPr>
        <w:t>,</w:t>
      </w:r>
    </w:p>
    <w:p w14:paraId="7426F89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المبيعات</w:t>
      </w:r>
      <w:r w:rsidRPr="001660AA">
        <w:rPr>
          <w:rFonts w:ascii="Sakkal Majalla" w:hAnsi="Sakkal Majalla"/>
          <w:sz w:val="32"/>
          <w:szCs w:val="32"/>
        </w:rPr>
        <w:t>': [15000, 18000, 22000, 19000, 25000, 28000],</w:t>
      </w:r>
    </w:p>
    <w:p w14:paraId="161ACE29"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التكاليف</w:t>
      </w:r>
      <w:r w:rsidRPr="001660AA">
        <w:rPr>
          <w:rFonts w:ascii="Sakkal Majalla" w:hAnsi="Sakkal Majalla"/>
          <w:sz w:val="32"/>
          <w:szCs w:val="32"/>
        </w:rPr>
        <w:t>': [8000, 9000, 11000, 10000, 12000, 13000]</w:t>
      </w:r>
    </w:p>
    <w:p w14:paraId="1D63BB8F"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w:t>
      </w:r>
    </w:p>
    <w:p w14:paraId="161F2D6D"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df = pd.DataFrame(data)</w:t>
      </w:r>
    </w:p>
    <w:p w14:paraId="451E653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df['</w:t>
      </w:r>
      <w:r w:rsidRPr="001660AA">
        <w:rPr>
          <w:rFonts w:ascii="Sakkal Majalla" w:hAnsi="Sakkal Majalla"/>
          <w:sz w:val="32"/>
          <w:szCs w:val="32"/>
          <w:rtl/>
        </w:rPr>
        <w:t>الأرباح</w:t>
      </w:r>
      <w:r w:rsidRPr="001660AA">
        <w:rPr>
          <w:rFonts w:ascii="Sakkal Majalla" w:hAnsi="Sakkal Majalla"/>
          <w:sz w:val="32"/>
          <w:szCs w:val="32"/>
        </w:rPr>
        <w:t>'] = df['</w:t>
      </w:r>
      <w:r w:rsidRPr="001660AA">
        <w:rPr>
          <w:rFonts w:ascii="Sakkal Majalla" w:hAnsi="Sakkal Majalla"/>
          <w:sz w:val="32"/>
          <w:szCs w:val="32"/>
          <w:rtl/>
        </w:rPr>
        <w:t>المبيعات</w:t>
      </w:r>
      <w:r w:rsidRPr="001660AA">
        <w:rPr>
          <w:rFonts w:ascii="Sakkal Majalla" w:hAnsi="Sakkal Majalla"/>
          <w:sz w:val="32"/>
          <w:szCs w:val="32"/>
        </w:rPr>
        <w:t>'] - df['</w:t>
      </w:r>
      <w:r w:rsidRPr="001660AA">
        <w:rPr>
          <w:rFonts w:ascii="Sakkal Majalla" w:hAnsi="Sakkal Majalla"/>
          <w:sz w:val="32"/>
          <w:szCs w:val="32"/>
          <w:rtl/>
        </w:rPr>
        <w:t>التكاليف</w:t>
      </w:r>
      <w:r w:rsidRPr="001660AA">
        <w:rPr>
          <w:rFonts w:ascii="Sakkal Majalla" w:hAnsi="Sakkal Majalla"/>
          <w:sz w:val="32"/>
          <w:szCs w:val="32"/>
        </w:rPr>
        <w:t>']</w:t>
      </w:r>
    </w:p>
    <w:p w14:paraId="3A1DFF25"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بياني خطّي للمبيعات</w:t>
      </w:r>
    </w:p>
    <w:p w14:paraId="2BD1F43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plt.figure(figsize=(10, 6))</w:t>
      </w:r>
    </w:p>
    <w:p w14:paraId="3092267D"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plt.plot(df['</w:t>
      </w:r>
      <w:r w:rsidRPr="001660AA">
        <w:rPr>
          <w:rFonts w:ascii="Sakkal Majalla" w:hAnsi="Sakkal Majalla"/>
          <w:sz w:val="32"/>
          <w:szCs w:val="32"/>
          <w:rtl/>
        </w:rPr>
        <w:t>الشهر</w:t>
      </w:r>
      <w:r w:rsidRPr="001660AA">
        <w:rPr>
          <w:rFonts w:ascii="Sakkal Majalla" w:hAnsi="Sakkal Majalla"/>
          <w:sz w:val="32"/>
          <w:szCs w:val="32"/>
        </w:rPr>
        <w:t>'], df['</w:t>
      </w:r>
      <w:r w:rsidRPr="001660AA">
        <w:rPr>
          <w:rFonts w:ascii="Sakkal Majalla" w:hAnsi="Sakkal Majalla"/>
          <w:sz w:val="32"/>
          <w:szCs w:val="32"/>
          <w:rtl/>
        </w:rPr>
        <w:t>المبيعات</w:t>
      </w:r>
      <w:r w:rsidRPr="001660AA">
        <w:rPr>
          <w:rFonts w:ascii="Sakkal Majalla" w:hAnsi="Sakkal Majalla"/>
          <w:sz w:val="32"/>
          <w:szCs w:val="32"/>
        </w:rPr>
        <w:t>'], marker='o', linewidth=2, markersize=8)</w:t>
      </w:r>
    </w:p>
    <w:p w14:paraId="71DB5AB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تطوّر المبيعات الشهرية</w:t>
      </w:r>
      <w:r w:rsidRPr="001660AA">
        <w:rPr>
          <w:rFonts w:ascii="Sakkal Majalla" w:hAnsi="Sakkal Majalla"/>
          <w:sz w:val="32"/>
          <w:szCs w:val="32"/>
        </w:rPr>
        <w:t>', fontsize=16)</w:t>
      </w:r>
    </w:p>
    <w:p w14:paraId="0733AEAB"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plt.xlabel('</w:t>
      </w:r>
      <w:r w:rsidRPr="001660AA">
        <w:rPr>
          <w:rFonts w:ascii="Sakkal Majalla" w:hAnsi="Sakkal Majalla"/>
          <w:sz w:val="32"/>
          <w:szCs w:val="32"/>
          <w:rtl/>
        </w:rPr>
        <w:t>الشهر</w:t>
      </w:r>
      <w:r w:rsidRPr="001660AA">
        <w:rPr>
          <w:rFonts w:ascii="Sakkal Majalla" w:hAnsi="Sakkal Majalla"/>
          <w:sz w:val="32"/>
          <w:szCs w:val="32"/>
        </w:rPr>
        <w:t>', fontsize=12)</w:t>
      </w:r>
    </w:p>
    <w:p w14:paraId="64C09296"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plt.ylabel('</w:t>
      </w:r>
      <w:r w:rsidRPr="001660AA">
        <w:rPr>
          <w:rFonts w:ascii="Sakkal Majalla" w:hAnsi="Sakkal Majalla"/>
          <w:sz w:val="32"/>
          <w:szCs w:val="32"/>
          <w:rtl/>
        </w:rPr>
        <w:t>المبيعات (بالريال)</w:t>
      </w:r>
      <w:r w:rsidRPr="001660AA">
        <w:rPr>
          <w:rFonts w:ascii="Sakkal Majalla" w:hAnsi="Sakkal Majalla"/>
          <w:sz w:val="32"/>
          <w:szCs w:val="32"/>
        </w:rPr>
        <w:t>', fontsize=12)</w:t>
      </w:r>
    </w:p>
    <w:p w14:paraId="4AC474B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plt.grid(True, alpha=0.3)</w:t>
      </w:r>
    </w:p>
    <w:p w14:paraId="6DBF2DE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5A500BEB"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4BE627E3"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بياني عمودي مقارن</w:t>
      </w:r>
    </w:p>
    <w:p w14:paraId="5795106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plt.figure(figsize=(12, 6))</w:t>
      </w:r>
    </w:p>
    <w:p w14:paraId="0CA3DABA"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x = range(len(df))</w:t>
      </w:r>
    </w:p>
    <w:p w14:paraId="050ABCB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width = 0.25</w:t>
      </w:r>
    </w:p>
    <w:p w14:paraId="07F71D6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lastRenderedPageBreak/>
        <w:t>plt.bar([i - width for i in x], df['</w:t>
      </w:r>
      <w:r w:rsidRPr="001660AA">
        <w:rPr>
          <w:rFonts w:ascii="Sakkal Majalla" w:hAnsi="Sakkal Majalla"/>
          <w:sz w:val="32"/>
          <w:szCs w:val="32"/>
          <w:rtl/>
        </w:rPr>
        <w:t>المبيعات</w:t>
      </w:r>
      <w:r w:rsidRPr="001660AA">
        <w:rPr>
          <w:rFonts w:ascii="Sakkal Majalla" w:hAnsi="Sakkal Majalla"/>
          <w:sz w:val="32"/>
          <w:szCs w:val="32"/>
        </w:rPr>
        <w:t>'], width=width, label='</w:t>
      </w:r>
      <w:r w:rsidRPr="001660AA">
        <w:rPr>
          <w:rFonts w:ascii="Sakkal Majalla" w:hAnsi="Sakkal Majalla"/>
          <w:sz w:val="32"/>
          <w:szCs w:val="32"/>
          <w:rtl/>
        </w:rPr>
        <w:t>المبيعات</w:t>
      </w:r>
      <w:r w:rsidRPr="001660AA">
        <w:rPr>
          <w:rFonts w:ascii="Sakkal Majalla" w:hAnsi="Sakkal Majalla"/>
          <w:sz w:val="32"/>
          <w:szCs w:val="32"/>
        </w:rPr>
        <w:t>', color='#2ecc71')</w:t>
      </w:r>
    </w:p>
    <w:p w14:paraId="2E2F356F"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plt.bar(x, df['</w:t>
      </w:r>
      <w:r w:rsidRPr="001660AA">
        <w:rPr>
          <w:rFonts w:ascii="Sakkal Majalla" w:hAnsi="Sakkal Majalla"/>
          <w:sz w:val="32"/>
          <w:szCs w:val="32"/>
          <w:rtl/>
        </w:rPr>
        <w:t>التكاليف</w:t>
      </w:r>
      <w:r w:rsidRPr="001660AA">
        <w:rPr>
          <w:rFonts w:ascii="Sakkal Majalla" w:hAnsi="Sakkal Majalla"/>
          <w:sz w:val="32"/>
          <w:szCs w:val="32"/>
        </w:rPr>
        <w:t>'], width=width, label='</w:t>
      </w:r>
      <w:r w:rsidRPr="001660AA">
        <w:rPr>
          <w:rFonts w:ascii="Sakkal Majalla" w:hAnsi="Sakkal Majalla"/>
          <w:sz w:val="32"/>
          <w:szCs w:val="32"/>
          <w:rtl/>
        </w:rPr>
        <w:t>التكاليف</w:t>
      </w:r>
      <w:r w:rsidRPr="001660AA">
        <w:rPr>
          <w:rFonts w:ascii="Sakkal Majalla" w:hAnsi="Sakkal Majalla"/>
          <w:sz w:val="32"/>
          <w:szCs w:val="32"/>
        </w:rPr>
        <w:t>', color='#e74c3c')</w:t>
      </w:r>
    </w:p>
    <w:p w14:paraId="6421AE53"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plt.bar([i + width for i in x], df['</w:t>
      </w:r>
      <w:r w:rsidRPr="001660AA">
        <w:rPr>
          <w:rFonts w:ascii="Sakkal Majalla" w:hAnsi="Sakkal Majalla"/>
          <w:sz w:val="32"/>
          <w:szCs w:val="32"/>
          <w:rtl/>
        </w:rPr>
        <w:t>الأرباح</w:t>
      </w:r>
      <w:r w:rsidRPr="001660AA">
        <w:rPr>
          <w:rFonts w:ascii="Sakkal Majalla" w:hAnsi="Sakkal Majalla"/>
          <w:sz w:val="32"/>
          <w:szCs w:val="32"/>
        </w:rPr>
        <w:t>'], width=width, label='</w:t>
      </w:r>
      <w:r w:rsidRPr="001660AA">
        <w:rPr>
          <w:rFonts w:ascii="Sakkal Majalla" w:hAnsi="Sakkal Majalla"/>
          <w:sz w:val="32"/>
          <w:szCs w:val="32"/>
          <w:rtl/>
        </w:rPr>
        <w:t>الأرباح</w:t>
      </w:r>
      <w:r w:rsidRPr="001660AA">
        <w:rPr>
          <w:rFonts w:ascii="Sakkal Majalla" w:hAnsi="Sakkal Majalla"/>
          <w:sz w:val="32"/>
          <w:szCs w:val="32"/>
        </w:rPr>
        <w:t>', color='#3498db')</w:t>
      </w:r>
    </w:p>
    <w:p w14:paraId="7B299F8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plt.xlabel('</w:t>
      </w:r>
      <w:r w:rsidRPr="001660AA">
        <w:rPr>
          <w:rFonts w:ascii="Sakkal Majalla" w:hAnsi="Sakkal Majalla"/>
          <w:sz w:val="32"/>
          <w:szCs w:val="32"/>
          <w:rtl/>
        </w:rPr>
        <w:t>الشهر</w:t>
      </w:r>
      <w:r w:rsidRPr="001660AA">
        <w:rPr>
          <w:rFonts w:ascii="Sakkal Majalla" w:hAnsi="Sakkal Majalla"/>
          <w:sz w:val="32"/>
          <w:szCs w:val="32"/>
        </w:rPr>
        <w:t>', fontsize=12)</w:t>
      </w:r>
    </w:p>
    <w:p w14:paraId="06DA2E8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plt.ylabel('</w:t>
      </w:r>
      <w:r w:rsidRPr="001660AA">
        <w:rPr>
          <w:rFonts w:ascii="Sakkal Majalla" w:hAnsi="Sakkal Majalla"/>
          <w:sz w:val="32"/>
          <w:szCs w:val="32"/>
          <w:rtl/>
        </w:rPr>
        <w:t>المبلغ (بالريال)</w:t>
      </w:r>
      <w:r w:rsidRPr="001660AA">
        <w:rPr>
          <w:rFonts w:ascii="Sakkal Majalla" w:hAnsi="Sakkal Majalla"/>
          <w:sz w:val="32"/>
          <w:szCs w:val="32"/>
        </w:rPr>
        <w:t>', fontsize=12)</w:t>
      </w:r>
    </w:p>
    <w:p w14:paraId="7B36B55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مقارنة المبيعات والتكاليف والأرباح</w:t>
      </w:r>
      <w:r w:rsidRPr="001660AA">
        <w:rPr>
          <w:rFonts w:ascii="Sakkal Majalla" w:hAnsi="Sakkal Majalla"/>
          <w:sz w:val="32"/>
          <w:szCs w:val="32"/>
        </w:rPr>
        <w:t>', fontsize=16)</w:t>
      </w:r>
    </w:p>
    <w:p w14:paraId="7CD7F0CB"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plt.xticks(x, df['</w:t>
      </w:r>
      <w:r w:rsidRPr="001660AA">
        <w:rPr>
          <w:rFonts w:ascii="Sakkal Majalla" w:hAnsi="Sakkal Majalla"/>
          <w:sz w:val="32"/>
          <w:szCs w:val="32"/>
          <w:rtl/>
        </w:rPr>
        <w:t>الشهر</w:t>
      </w:r>
      <w:r w:rsidRPr="001660AA">
        <w:rPr>
          <w:rFonts w:ascii="Sakkal Majalla" w:hAnsi="Sakkal Majalla"/>
          <w:sz w:val="32"/>
          <w:szCs w:val="32"/>
        </w:rPr>
        <w:t>'])</w:t>
      </w:r>
    </w:p>
    <w:p w14:paraId="033D9775"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plt.legend()</w:t>
      </w:r>
    </w:p>
    <w:p w14:paraId="6CE812C8"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plt.grid(True, alpha=0.3, axis='y')</w:t>
      </w:r>
    </w:p>
    <w:p w14:paraId="1E25741A"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1DE3D427"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484E935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دائري لتوزيع الأرباح</w:t>
      </w:r>
    </w:p>
    <w:p w14:paraId="09765848"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plt.figure(figsize=(8, 8))</w:t>
      </w:r>
    </w:p>
    <w:p w14:paraId="1C256B1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plt.pie(df['</w:t>
      </w:r>
      <w:r w:rsidRPr="001660AA">
        <w:rPr>
          <w:rFonts w:ascii="Sakkal Majalla" w:hAnsi="Sakkal Majalla"/>
          <w:sz w:val="32"/>
          <w:szCs w:val="32"/>
          <w:rtl/>
        </w:rPr>
        <w:t>الأرباح</w:t>
      </w:r>
      <w:r w:rsidRPr="001660AA">
        <w:rPr>
          <w:rFonts w:ascii="Sakkal Majalla" w:hAnsi="Sakkal Majalla"/>
          <w:sz w:val="32"/>
          <w:szCs w:val="32"/>
        </w:rPr>
        <w:t>'], labels=df['</w:t>
      </w:r>
      <w:r w:rsidRPr="001660AA">
        <w:rPr>
          <w:rFonts w:ascii="Sakkal Majalla" w:hAnsi="Sakkal Majalla"/>
          <w:sz w:val="32"/>
          <w:szCs w:val="32"/>
          <w:rtl/>
        </w:rPr>
        <w:t>الشهر</w:t>
      </w:r>
      <w:r w:rsidRPr="001660AA">
        <w:rPr>
          <w:rFonts w:ascii="Sakkal Majalla" w:hAnsi="Sakkal Majalla"/>
          <w:sz w:val="32"/>
          <w:szCs w:val="32"/>
        </w:rPr>
        <w:t>'], autopct='%1.1f%%', startangle=90)</w:t>
      </w:r>
    </w:p>
    <w:p w14:paraId="62894BC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توزيع الأرباح الشهرية</w:t>
      </w:r>
      <w:r w:rsidRPr="001660AA">
        <w:rPr>
          <w:rFonts w:ascii="Sakkal Majalla" w:hAnsi="Sakkal Majalla"/>
          <w:sz w:val="32"/>
          <w:szCs w:val="32"/>
        </w:rPr>
        <w:t>', fontsize=16)</w:t>
      </w:r>
    </w:p>
    <w:p w14:paraId="482C307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624CEB2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1C843F59" w14:textId="77777777" w:rsidR="00C0289F" w:rsidRPr="008229B3" w:rsidRDefault="00C0289F" w:rsidP="00403E19">
      <w:pPr>
        <w:rPr>
          <w:rtl/>
        </w:rPr>
      </w:pPr>
    </w:p>
    <w:p w14:paraId="187EEA90" w14:textId="77777777" w:rsidR="00C0289F" w:rsidRDefault="00C0289F" w:rsidP="00403E19">
      <w:pPr>
        <w:rPr>
          <w:rtl/>
        </w:rPr>
      </w:pPr>
    </w:p>
    <w:p w14:paraId="57F956C0" w14:textId="77777777" w:rsidR="00C0289F" w:rsidRDefault="00C0289F" w:rsidP="00403E19">
      <w:pPr>
        <w:rPr>
          <w:rtl/>
        </w:rPr>
      </w:pPr>
    </w:p>
    <w:p w14:paraId="1381E5AF" w14:textId="77777777" w:rsidR="00C0289F" w:rsidRDefault="00C0289F" w:rsidP="00403E19">
      <w:pPr>
        <w:rPr>
          <w:rtl/>
        </w:rPr>
      </w:pPr>
    </w:p>
    <w:p w14:paraId="79552D8F" w14:textId="77777777" w:rsidR="00C0289F" w:rsidRDefault="00C0289F" w:rsidP="00403E19">
      <w:pPr>
        <w:rPr>
          <w:rtl/>
        </w:rPr>
      </w:pPr>
    </w:p>
    <w:p w14:paraId="53C1AFA0" w14:textId="77777777" w:rsidR="00C0289F" w:rsidRDefault="00C0289F" w:rsidP="00403E19">
      <w:pPr>
        <w:rPr>
          <w:rtl/>
        </w:rPr>
      </w:pPr>
    </w:p>
    <w:p w14:paraId="487B5D86" w14:textId="77777777" w:rsidR="00C0289F" w:rsidRDefault="00C0289F" w:rsidP="00403E19">
      <w:pPr>
        <w:rPr>
          <w:rtl/>
        </w:rPr>
      </w:pPr>
    </w:p>
    <w:p w14:paraId="3FBFB3B3" w14:textId="77777777" w:rsidR="00C0289F" w:rsidRDefault="00C0289F" w:rsidP="00403E19">
      <w:pPr>
        <w:rPr>
          <w:rtl/>
        </w:rPr>
      </w:pPr>
    </w:p>
    <w:p w14:paraId="385DA196" w14:textId="77777777" w:rsidR="00C0289F" w:rsidRDefault="00C0289F" w:rsidP="00403E19">
      <w:pPr>
        <w:rPr>
          <w:rtl/>
        </w:rPr>
      </w:pP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6631C" w14:paraId="4B781689" w14:textId="77777777" w:rsidTr="00DC2903">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EDBDAD8" w14:textId="77777777" w:rsidR="0066631C" w:rsidRPr="00B45CE2" w:rsidRDefault="0066631C" w:rsidP="00DC2903">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5594B89" wp14:editId="68C4BB22">
                  <wp:extent cx="485140" cy="485140"/>
                  <wp:effectExtent l="0" t="0" r="0" b="0"/>
                  <wp:docPr id="156455570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3676A16" w14:textId="77777777" w:rsidR="0066631C" w:rsidRPr="00B45CE2" w:rsidRDefault="0066631C" w:rsidP="00DC2903">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015D8AC3" w14:textId="77777777" w:rsidR="0066631C" w:rsidRDefault="0066631C" w:rsidP="0066631C">
            <w:pPr>
              <w:jc w:val="center"/>
              <w:rPr>
                <w:rFonts w:ascii="Adobe Arabic" w:hAnsi="Adobe Arabic" w:cs="Adobe Arabic"/>
                <w:bCs/>
                <w:color w:val="168489"/>
                <w:sz w:val="52"/>
                <w:szCs w:val="52"/>
                <w:rtl/>
                <w:lang w:bidi="ar-EG"/>
              </w:rPr>
            </w:pPr>
          </w:p>
          <w:p w14:paraId="7CA11A3A" w14:textId="4C516B6F" w:rsidR="0066631C" w:rsidRPr="00AB5D47" w:rsidRDefault="0066631C" w:rsidP="0066631C">
            <w:pPr>
              <w:jc w:val="center"/>
              <w:rPr>
                <w:rFonts w:ascii="Adobe Arabic" w:hAnsi="Adobe Arabic" w:cs="Adobe Arabic"/>
                <w:bCs/>
                <w:color w:val="168489"/>
                <w:sz w:val="52"/>
                <w:szCs w:val="52"/>
                <w:rtl/>
                <w:lang w:bidi="ar-EG"/>
              </w:rPr>
            </w:pPr>
            <w:r w:rsidRPr="0066631C">
              <w:rPr>
                <w:rFonts w:ascii="Adobe Arabic" w:hAnsi="Adobe Arabic" w:cs="Adobe Arabic"/>
                <w:bCs/>
                <w:color w:val="168489"/>
                <w:sz w:val="52"/>
                <w:szCs w:val="52"/>
                <w:rtl/>
                <w:lang w:bidi="ar-EG"/>
              </w:rPr>
              <w:t xml:space="preserve">تحليل بيانات استبيان رضا العملاء باستخدام </w:t>
            </w:r>
            <w:r w:rsidRPr="0066631C">
              <w:rPr>
                <w:rFonts w:ascii="Adobe Arabic" w:hAnsi="Adobe Arabic" w:cs="Adobe Arabic"/>
                <w:bCs/>
                <w:color w:val="168489"/>
                <w:sz w:val="52"/>
                <w:szCs w:val="52"/>
                <w:lang w:bidi="ar-EG"/>
              </w:rPr>
              <w:t>ChatGPT</w:t>
            </w:r>
            <w:r w:rsidRPr="0066631C">
              <w:rPr>
                <w:rFonts w:ascii="Adobe Arabic" w:hAnsi="Adobe Arabic" w:cs="Adobe Arabic"/>
                <w:bCs/>
                <w:color w:val="168489"/>
                <w:sz w:val="52"/>
                <w:szCs w:val="52"/>
                <w:rtl/>
                <w:lang w:bidi="ar-EG"/>
              </w:rPr>
              <w:t xml:space="preserve"> و</w:t>
            </w:r>
            <w:r w:rsidRPr="0066631C">
              <w:rPr>
                <w:rFonts w:ascii="Adobe Arabic" w:hAnsi="Adobe Arabic" w:cs="Adobe Arabic"/>
                <w:bCs/>
                <w:color w:val="168489"/>
                <w:sz w:val="52"/>
                <w:szCs w:val="52"/>
                <w:lang w:bidi="ar-EG"/>
              </w:rPr>
              <w:t>Google Colab</w:t>
            </w:r>
          </w:p>
        </w:tc>
      </w:tr>
    </w:tbl>
    <w:p w14:paraId="590567B3" w14:textId="516E57C7" w:rsidR="0066631C" w:rsidRPr="008D39CE" w:rsidRDefault="00D53DEE" w:rsidP="0066631C">
      <w:r>
        <w:rPr>
          <w:noProof/>
        </w:rPr>
        <w:drawing>
          <wp:anchor distT="0" distB="0" distL="114300" distR="114300" simplePos="0" relativeHeight="252888064" behindDoc="0" locked="0" layoutInCell="1" allowOverlap="1" wp14:anchorId="292D5604" wp14:editId="67A3A1E2">
            <wp:simplePos x="0" y="0"/>
            <wp:positionH relativeFrom="column">
              <wp:posOffset>-25400</wp:posOffset>
            </wp:positionH>
            <wp:positionV relativeFrom="paragraph">
              <wp:posOffset>271780</wp:posOffset>
            </wp:positionV>
            <wp:extent cx="990600" cy="990600"/>
            <wp:effectExtent l="0" t="0" r="0" b="0"/>
            <wp:wrapSquare wrapText="bothSides"/>
            <wp:docPr id="1634782495" name="صورة 350" descr="Data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ata analysis "/>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631C" w:rsidRPr="00853909">
        <w:rPr>
          <w:noProof/>
        </w:rPr>
        <mc:AlternateContent>
          <mc:Choice Requires="wpg">
            <w:drawing>
              <wp:inline distT="0" distB="0" distL="0" distR="0" wp14:anchorId="4F19D2DC" wp14:editId="550A49A9">
                <wp:extent cx="4406692" cy="545009"/>
                <wp:effectExtent l="0" t="0" r="0" b="26670"/>
                <wp:docPr id="1710802574"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03212226" name="Group 1462637154"/>
                        <wpg:cNvGrpSpPr/>
                        <wpg:grpSpPr>
                          <a:xfrm>
                            <a:off x="3797654" y="0"/>
                            <a:ext cx="609038" cy="545009"/>
                            <a:chOff x="3797654" y="0"/>
                            <a:chExt cx="609038" cy="545009"/>
                          </a:xfrm>
                        </wpg:grpSpPr>
                        <pic:pic xmlns:pic="http://schemas.openxmlformats.org/drawingml/2006/picture">
                          <pic:nvPicPr>
                            <pic:cNvPr id="1796428580" name="Picture 1462637155"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92537116"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94724868" name="TextBox 19"/>
                        <wps:cNvSpPr txBox="1"/>
                        <wps:spPr>
                          <a:xfrm>
                            <a:off x="0" y="113458"/>
                            <a:ext cx="3596640" cy="395605"/>
                          </a:xfrm>
                          <a:prstGeom prst="rect">
                            <a:avLst/>
                          </a:prstGeom>
                          <a:noFill/>
                        </wps:spPr>
                        <wps:txbx>
                          <w:txbxContent>
                            <w:p w14:paraId="1F41A097" w14:textId="77777777" w:rsidR="0066631C" w:rsidRPr="00B45CE2" w:rsidRDefault="0066631C" w:rsidP="0066631C">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F19D2DC" id="_x0000_s1653"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">
                <v:group id="Group 1462637154" o:spid="_x0000_s165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">
                  <v:shape id="Picture 1462637155" o:spid="_x0000_s165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">
                    <v:imagedata r:id="rId131" o:title="Clock "/>
                  </v:shape>
                  <v:roundrect id="Rectangle: Rounded Corners 1462637156" o:spid="_x0000_s165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" fillcolor="#7a8696" strokecolor="#7a8696" strokeweight="1pt">
                    <v:stroke joinstyle="miter"/>
                  </v:roundrect>
                </v:group>
                <v:shape id="TextBox 19" o:spid="_x0000_s1657" type="#_x0000_t202" style="position:absolute;top:1134;width:35966;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" filled="f" stroked="f">
                  <v:textbox style="mso-fit-shape-to-text:t">
                    <w:txbxContent>
                      <w:p w14:paraId="1F41A097" w14:textId="77777777" w:rsidR="0066631C" w:rsidRPr="00B45CE2" w:rsidRDefault="0066631C" w:rsidP="0066631C">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F682760" w14:textId="69B6E41D" w:rsidR="0066631C" w:rsidRPr="0024372F" w:rsidRDefault="0066631C" w:rsidP="0066631C">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9BB768D" w14:textId="0411BC85" w:rsidR="0066631C" w:rsidRPr="008D39CE" w:rsidRDefault="0066631C" w:rsidP="0066631C">
      <w:r w:rsidRPr="00853909">
        <w:rPr>
          <w:noProof/>
        </w:rPr>
        <mc:AlternateContent>
          <mc:Choice Requires="wpg">
            <w:drawing>
              <wp:inline distT="0" distB="0" distL="0" distR="0" wp14:anchorId="238BFDD7" wp14:editId="53245BB5">
                <wp:extent cx="4435062" cy="545009"/>
                <wp:effectExtent l="0" t="0" r="3810" b="26670"/>
                <wp:docPr id="47692933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76355159" name="Picture 1462637159"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75577366"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639540" name="TextBox 23"/>
                        <wps:cNvSpPr txBox="1"/>
                        <wps:spPr>
                          <a:xfrm>
                            <a:off x="0" y="64160"/>
                            <a:ext cx="3600450" cy="395605"/>
                          </a:xfrm>
                          <a:prstGeom prst="rect">
                            <a:avLst/>
                          </a:prstGeom>
                          <a:noFill/>
                        </wps:spPr>
                        <wps:txbx>
                          <w:txbxContent>
                            <w:p w14:paraId="157A969F" w14:textId="77777777" w:rsidR="0066631C" w:rsidRPr="00B45CE2" w:rsidRDefault="0066631C" w:rsidP="0066631C">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38BFDD7" id="_x0000_s165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">
                <v:shape id="Picture 1462637159" o:spid="_x0000_s165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">
                  <v:imagedata r:id="rId133" o:title="Goal "/>
                </v:shape>
                <v:roundrect id="Rectangle: Rounded Corners 1462637160" o:spid="_x0000_s166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" fillcolor="#7a8696" strokecolor="#7a8696" strokeweight="1pt">
                  <v:stroke joinstyle="miter"/>
                </v:roundrect>
                <v:shape id="TextBox 23" o:spid="_x0000_s1661" type="#_x0000_t202" style="position:absolute;top:641;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" filled="f" stroked="f">
                  <v:textbox style="mso-fit-shape-to-text:t">
                    <w:txbxContent>
                      <w:p w14:paraId="157A969F" w14:textId="77777777" w:rsidR="0066631C" w:rsidRPr="00B45CE2" w:rsidRDefault="0066631C" w:rsidP="0066631C">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7506C2B" w14:textId="27F086C1" w:rsidR="0066631C" w:rsidRDefault="0066631C" w:rsidP="0066631C">
      <w:pPr>
        <w:rPr>
          <w:rtl/>
        </w:rPr>
      </w:pPr>
      <w:r>
        <w:rPr>
          <w:rtl/>
        </w:rPr>
        <w:t>•</w:t>
      </w:r>
      <w:r>
        <w:rPr>
          <w:rtl/>
        </w:rPr>
        <w:tab/>
        <w:t>تطبيق مهارات صياغة الأوامر (</w:t>
      </w:r>
      <w:r>
        <w:t>Prompts</w:t>
      </w:r>
      <w:r>
        <w:rPr>
          <w:rtl/>
        </w:rPr>
        <w:t>) لتحليل بيانات نصية.</w:t>
      </w:r>
    </w:p>
    <w:p w14:paraId="33524F0A" w14:textId="77777777" w:rsidR="0066631C" w:rsidRDefault="0066631C" w:rsidP="0066631C">
      <w:pPr>
        <w:rPr>
          <w:rtl/>
        </w:rPr>
      </w:pPr>
      <w:r>
        <w:rPr>
          <w:rtl/>
        </w:rPr>
        <w:t>•</w:t>
      </w:r>
      <w:r>
        <w:rPr>
          <w:rtl/>
        </w:rPr>
        <w:tab/>
        <w:t xml:space="preserve">استخدام </w:t>
      </w:r>
      <w:r>
        <w:t>Python</w:t>
      </w:r>
      <w:r>
        <w:rPr>
          <w:rtl/>
        </w:rPr>
        <w:t xml:space="preserve"> و</w:t>
      </w:r>
      <w:r>
        <w:t>Pandas</w:t>
      </w:r>
      <w:r>
        <w:rPr>
          <w:rtl/>
        </w:rPr>
        <w:t xml:space="preserve"> لتحليل بيانات رقمية.</w:t>
      </w:r>
    </w:p>
    <w:p w14:paraId="77AF0CEB" w14:textId="77777777" w:rsidR="0066631C" w:rsidRDefault="0066631C" w:rsidP="0066631C">
      <w:pPr>
        <w:rPr>
          <w:rtl/>
        </w:rPr>
      </w:pPr>
      <w:r>
        <w:rPr>
          <w:rtl/>
        </w:rPr>
        <w:t>•</w:t>
      </w:r>
      <w:r>
        <w:rPr>
          <w:rtl/>
        </w:rPr>
        <w:tab/>
        <w:t xml:space="preserve">إنشاء تصويرات بيانية باستخدام </w:t>
      </w:r>
      <w:r>
        <w:t>Matplotlib</w:t>
      </w:r>
      <w:r>
        <w:rPr>
          <w:rtl/>
        </w:rPr>
        <w:t>.</w:t>
      </w:r>
    </w:p>
    <w:p w14:paraId="75DBE32D" w14:textId="77777777" w:rsidR="0066631C" w:rsidRDefault="0066631C" w:rsidP="0066631C">
      <w:r>
        <w:rPr>
          <w:rtl/>
        </w:rPr>
        <w:t>•</w:t>
      </w:r>
      <w:r>
        <w:rPr>
          <w:rtl/>
        </w:rPr>
        <w:tab/>
        <w:t>دمج التحليل النصي والرقمي للوصول إلى رؤى شاملة.</w:t>
      </w:r>
    </w:p>
    <w:p w14:paraId="447F1CE6" w14:textId="4B682839" w:rsidR="0066631C" w:rsidRDefault="0066631C" w:rsidP="0066631C">
      <w:pPr>
        <w:rPr>
          <w:rtl/>
        </w:rPr>
      </w:pPr>
      <w:r w:rsidRPr="00DF5C59">
        <w:rPr>
          <w:noProof/>
        </w:rPr>
        <mc:AlternateContent>
          <mc:Choice Requires="wpg">
            <w:drawing>
              <wp:inline distT="0" distB="0" distL="0" distR="0" wp14:anchorId="2B0929CD" wp14:editId="199576DD">
                <wp:extent cx="4399280" cy="544971"/>
                <wp:effectExtent l="0" t="0" r="1270" b="26670"/>
                <wp:docPr id="145145726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68588461" name="Group 1462637164"/>
                        <wpg:cNvGrpSpPr/>
                        <wpg:grpSpPr>
                          <a:xfrm>
                            <a:off x="0" y="0"/>
                            <a:ext cx="3843037" cy="544971"/>
                            <a:chOff x="0" y="0"/>
                            <a:chExt cx="3843373" cy="545009"/>
                          </a:xfrm>
                        </wpg:grpSpPr>
                        <wps:wsp>
                          <wps:cNvPr id="832177813" name="Rectangle: Rounded Corners 1462637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8014279" name="TextBox 19"/>
                          <wps:cNvSpPr txBox="1"/>
                          <wps:spPr>
                            <a:xfrm>
                              <a:off x="0" y="113618"/>
                              <a:ext cx="3599495" cy="395633"/>
                            </a:xfrm>
                            <a:prstGeom prst="rect">
                              <a:avLst/>
                            </a:prstGeom>
                            <a:noFill/>
                          </wps:spPr>
                          <wps:txbx>
                            <w:txbxContent>
                              <w:p w14:paraId="2A26950F" w14:textId="77777777" w:rsidR="0066631C" w:rsidRPr="00B45CE2" w:rsidRDefault="0066631C" w:rsidP="0066631C">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39283345" name="Picture 1462637167"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0929CD" id="_x0000_s1662"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">
                <v:group id="Group 1462637164" o:spid="_x0000_s1663"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">
                  <v:roundrect id="Rectangle: Rounded Corners 1462637165" o:spid="_x0000_s166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" fillcolor="#7a8696" strokecolor="#7a8696" strokeweight="1pt">
                    <v:stroke joinstyle="miter"/>
                  </v:roundrect>
                  <v:shape id="TextBox 19" o:spid="_x0000_s1665" type="#_x0000_t202" style="position:absolute;top:1136;width:3599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" filled="f" stroked="f">
                    <v:textbox style="mso-fit-shape-to-text:t">
                      <w:txbxContent>
                        <w:p w14:paraId="2A26950F" w14:textId="77777777" w:rsidR="0066631C" w:rsidRPr="00B45CE2" w:rsidRDefault="0066631C" w:rsidP="0066631C">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462637167" o:spid="_x0000_s1666"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">
                  <v:imagedata r:id="rId135" o:title="Idea"/>
                </v:shape>
                <w10:anchorlock/>
              </v:group>
            </w:pict>
          </mc:Fallback>
        </mc:AlternateContent>
      </w:r>
    </w:p>
    <w:p w14:paraId="38FA7A6A" w14:textId="77777777" w:rsidR="0066631C" w:rsidRDefault="0066631C" w:rsidP="0066631C">
      <w:pPr>
        <w:rPr>
          <w:rtl/>
        </w:rPr>
      </w:pPr>
      <w:r>
        <w:rPr>
          <w:rtl/>
        </w:rPr>
        <w:t>•</w:t>
      </w:r>
      <w:r>
        <w:rPr>
          <w:rtl/>
        </w:rPr>
        <w:tab/>
        <w:t>جهاز حاسوب أو جهاز لوحي متّصل بالإنترنت.</w:t>
      </w:r>
    </w:p>
    <w:p w14:paraId="7C36F432" w14:textId="77777777" w:rsidR="0066631C" w:rsidRDefault="0066631C" w:rsidP="0066631C">
      <w:pPr>
        <w:rPr>
          <w:rtl/>
        </w:rPr>
      </w:pPr>
      <w:r>
        <w:rPr>
          <w:rtl/>
        </w:rPr>
        <w:t>•</w:t>
      </w:r>
      <w:r>
        <w:rPr>
          <w:rtl/>
        </w:rPr>
        <w:tab/>
        <w:t xml:space="preserve">حساب </w:t>
      </w:r>
      <w:r>
        <w:t>ChatGPT</w:t>
      </w:r>
      <w:r>
        <w:rPr>
          <w:rtl/>
        </w:rPr>
        <w:t xml:space="preserve"> (يمكن استخدام النسخة المجانية).</w:t>
      </w:r>
    </w:p>
    <w:p w14:paraId="63430B23" w14:textId="77777777" w:rsidR="0066631C" w:rsidRDefault="0066631C" w:rsidP="0066631C">
      <w:pPr>
        <w:rPr>
          <w:rtl/>
        </w:rPr>
      </w:pPr>
      <w:r>
        <w:rPr>
          <w:rtl/>
        </w:rPr>
        <w:t>•</w:t>
      </w:r>
      <w:r>
        <w:rPr>
          <w:rtl/>
        </w:rPr>
        <w:tab/>
        <w:t xml:space="preserve">حساب </w:t>
      </w:r>
      <w:r>
        <w:t>Google</w:t>
      </w:r>
      <w:r>
        <w:rPr>
          <w:rtl/>
        </w:rPr>
        <w:t xml:space="preserve"> للدخول إلى </w:t>
      </w:r>
      <w:r>
        <w:t>Google Colab</w:t>
      </w:r>
      <w:r>
        <w:rPr>
          <w:rtl/>
        </w:rPr>
        <w:t>.</w:t>
      </w:r>
    </w:p>
    <w:p w14:paraId="64ADA278" w14:textId="77777777" w:rsidR="0066631C" w:rsidRDefault="0066631C" w:rsidP="0066631C">
      <w:r>
        <w:rPr>
          <w:rtl/>
        </w:rPr>
        <w:t>•</w:t>
      </w:r>
      <w:r>
        <w:rPr>
          <w:rtl/>
        </w:rPr>
        <w:tab/>
        <w:t>مجموعة البيانات المرفقة (ستُوزّع على المتدرّبين).</w:t>
      </w:r>
    </w:p>
    <w:p w14:paraId="246FA067" w14:textId="32A007BD" w:rsidR="0066631C" w:rsidRDefault="0066631C" w:rsidP="0066631C">
      <w:r w:rsidRPr="00873F62">
        <w:rPr>
          <w:noProof/>
          <w:color w:val="C00000"/>
        </w:rPr>
        <mc:AlternateContent>
          <mc:Choice Requires="wpg">
            <w:drawing>
              <wp:inline distT="0" distB="0" distL="0" distR="0" wp14:anchorId="4055AF68" wp14:editId="5A0EFAD1">
                <wp:extent cx="4418827" cy="545009"/>
                <wp:effectExtent l="0" t="0" r="1270" b="26670"/>
                <wp:docPr id="173859257"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603582288" name="Group 1462637169"/>
                        <wpg:cNvGrpSpPr/>
                        <wpg:grpSpPr>
                          <a:xfrm>
                            <a:off x="3803929" y="0"/>
                            <a:ext cx="614898" cy="545009"/>
                            <a:chOff x="3803929" y="0"/>
                            <a:chExt cx="614898" cy="545009"/>
                          </a:xfrm>
                        </wpg:grpSpPr>
                        <pic:pic xmlns:pic="http://schemas.openxmlformats.org/drawingml/2006/picture">
                          <pic:nvPicPr>
                            <pic:cNvPr id="683331018" name="Picture 146263717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38916771"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131263" name="TextBox 17"/>
                        <wps:cNvSpPr txBox="1"/>
                        <wps:spPr>
                          <a:xfrm>
                            <a:off x="0" y="110562"/>
                            <a:ext cx="3596005" cy="395605"/>
                          </a:xfrm>
                          <a:prstGeom prst="rect">
                            <a:avLst/>
                          </a:prstGeom>
                          <a:noFill/>
                        </wps:spPr>
                        <wps:txbx>
                          <w:txbxContent>
                            <w:p w14:paraId="3129C72A" w14:textId="54C4943E" w:rsidR="0066631C" w:rsidRPr="00262BBE" w:rsidRDefault="0066631C" w:rsidP="0066631C">
                              <w:pPr>
                                <w:pStyle w:val="ac"/>
                                <w:rPr>
                                  <w:color w:val="168489"/>
                                  <w:sz w:val="44"/>
                                  <w:szCs w:val="44"/>
                                </w:rPr>
                              </w:pPr>
                              <w:r w:rsidRPr="0066631C">
                                <w:rPr>
                                  <w:color w:val="168489"/>
                                  <w:sz w:val="44"/>
                                  <w:szCs w:val="44"/>
                                  <w:rtl/>
                                </w:rPr>
                                <w:t>السيناريو</w:t>
                              </w:r>
                              <w:r w:rsidRPr="00262BBE">
                                <w:rPr>
                                  <w:color w:val="168489"/>
                                  <w:sz w:val="44"/>
                                  <w:szCs w:val="44"/>
                                  <w:rtl/>
                                  <w:lang w:bidi="ar-EG"/>
                                </w:rPr>
                                <w:t>:</w:t>
                              </w:r>
                            </w:p>
                          </w:txbxContent>
                        </wps:txbx>
                        <wps:bodyPr wrap="square">
                          <a:spAutoFit/>
                        </wps:bodyPr>
                      </wps:wsp>
                    </wpg:wgp>
                  </a:graphicData>
                </a:graphic>
              </wp:inline>
            </w:drawing>
          </mc:Choice>
          <mc:Fallback>
            <w:pict>
              <v:group w14:anchorId="4055AF68" id="_x0000_s1667"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">
                <v:group id="Group 1462637169" o:spid="_x0000_s1668"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">
                  <v:shape id="Picture 1462637170" o:spid="_x0000_s1669" type="#_x0000_t75"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">
                    <v:imagedata r:id="rId202" o:title=""/>
                  </v:shape>
                  <v:roundrect id="Rectangle: Rounded Corners 1462637171" o:spid="_x0000_s1670"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" fillcolor="#7a8696" strokecolor="#7a8696" strokeweight="1pt">
                    <v:stroke joinstyle="miter"/>
                  </v:roundrect>
                </v:group>
                <v:shape id="TextBox 17" o:spid="_x0000_s1671" type="#_x0000_t202" style="position:absolute;top:1105;width:35960;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" filled="f" stroked="f">
                  <v:textbox style="mso-fit-shape-to-text:t">
                    <w:txbxContent>
                      <w:p w14:paraId="3129C72A" w14:textId="54C4943E" w:rsidR="0066631C" w:rsidRPr="00262BBE" w:rsidRDefault="0066631C" w:rsidP="0066631C">
                        <w:pPr>
                          <w:pStyle w:val="ac"/>
                          <w:rPr>
                            <w:color w:val="168489"/>
                            <w:sz w:val="44"/>
                            <w:szCs w:val="44"/>
                          </w:rPr>
                        </w:pPr>
                        <w:r w:rsidRPr="0066631C">
                          <w:rPr>
                            <w:color w:val="168489"/>
                            <w:sz w:val="44"/>
                            <w:szCs w:val="44"/>
                            <w:rtl/>
                          </w:rPr>
                          <w:t>السيناريو</w:t>
                        </w:r>
                        <w:r w:rsidRPr="00262BBE">
                          <w:rPr>
                            <w:color w:val="168489"/>
                            <w:sz w:val="44"/>
                            <w:szCs w:val="44"/>
                            <w:rtl/>
                            <w:lang w:bidi="ar-EG"/>
                          </w:rPr>
                          <w:t>:</w:t>
                        </w:r>
                      </w:p>
                    </w:txbxContent>
                  </v:textbox>
                </v:shape>
                <w10:anchorlock/>
              </v:group>
            </w:pict>
          </mc:Fallback>
        </mc:AlternateContent>
      </w:r>
    </w:p>
    <w:p w14:paraId="393C6F97" w14:textId="77777777" w:rsidR="0066631C" w:rsidRPr="0066631C" w:rsidRDefault="0066631C" w:rsidP="0066631C">
      <w:pPr>
        <w:rPr>
          <w:rFonts w:ascii="Sakkal Majalla" w:hAnsi="Sakkal Majalla"/>
          <w:sz w:val="34"/>
        </w:rPr>
      </w:pPr>
      <w:r w:rsidRPr="0066631C">
        <w:rPr>
          <w:rFonts w:ascii="Sakkal Majalla" w:hAnsi="Sakkal Majalla"/>
          <w:sz w:val="34"/>
          <w:rtl/>
        </w:rPr>
        <w:t>أنتم تعملون كمحلّلي بيانات في شركة خدمات توصيل طعام. الشركة أجرت استبياناً لقياس رضا العملاء شمل 50 عميلاً. الاستبيان يحتوي على</w:t>
      </w:r>
      <w:r w:rsidRPr="0066631C">
        <w:rPr>
          <w:rFonts w:ascii="Sakkal Majalla" w:hAnsi="Sakkal Majalla"/>
          <w:sz w:val="34"/>
        </w:rPr>
        <w:t>:</w:t>
      </w:r>
    </w:p>
    <w:p w14:paraId="5E91BD0F" w14:textId="77777777" w:rsidR="0066631C" w:rsidRPr="0066631C" w:rsidRDefault="0066631C">
      <w:pPr>
        <w:numPr>
          <w:ilvl w:val="0"/>
          <w:numId w:val="67"/>
        </w:numPr>
        <w:spacing w:after="160" w:line="259" w:lineRule="auto"/>
        <w:jc w:val="left"/>
        <w:rPr>
          <w:rFonts w:ascii="Sakkal Majalla" w:hAnsi="Sakkal Majalla"/>
          <w:sz w:val="34"/>
        </w:rPr>
      </w:pPr>
      <w:r w:rsidRPr="0066631C">
        <w:rPr>
          <w:rFonts w:ascii="Sakkal Majalla" w:hAnsi="Sakkal Majalla"/>
          <w:sz w:val="34"/>
          <w:rtl/>
        </w:rPr>
        <w:t>تقييم رقمي من 1 إلى 5 نجوم لعدّة جوانب (سرعة التوصيل، جودة الطعام، خدمة العملاء، التطبيق)</w:t>
      </w:r>
      <w:r w:rsidRPr="0066631C">
        <w:rPr>
          <w:rFonts w:ascii="Sakkal Majalla" w:hAnsi="Sakkal Majalla"/>
          <w:sz w:val="34"/>
        </w:rPr>
        <w:t>.</w:t>
      </w:r>
    </w:p>
    <w:p w14:paraId="180ED40D" w14:textId="77777777" w:rsidR="0066631C" w:rsidRPr="0066631C" w:rsidRDefault="0066631C">
      <w:pPr>
        <w:numPr>
          <w:ilvl w:val="0"/>
          <w:numId w:val="67"/>
        </w:numPr>
        <w:spacing w:after="160" w:line="259" w:lineRule="auto"/>
        <w:jc w:val="left"/>
        <w:rPr>
          <w:rFonts w:ascii="Sakkal Majalla" w:hAnsi="Sakkal Majalla"/>
          <w:sz w:val="34"/>
        </w:rPr>
      </w:pPr>
      <w:r w:rsidRPr="0066631C">
        <w:rPr>
          <w:rFonts w:ascii="Sakkal Majalla" w:hAnsi="Sakkal Majalla"/>
          <w:sz w:val="34"/>
          <w:rtl/>
        </w:rPr>
        <w:t>سؤال مفتوح: "ما هي اقتراحاتك لتحسين خدمتنا؟</w:t>
      </w:r>
      <w:r w:rsidRPr="0066631C">
        <w:rPr>
          <w:rFonts w:ascii="Sakkal Majalla" w:hAnsi="Sakkal Majalla"/>
          <w:sz w:val="34"/>
        </w:rPr>
        <w:t>"</w:t>
      </w:r>
    </w:p>
    <w:p w14:paraId="0BE9A3E8" w14:textId="77777777" w:rsidR="0066631C" w:rsidRPr="0066631C" w:rsidRDefault="0066631C" w:rsidP="0066631C">
      <w:pPr>
        <w:rPr>
          <w:rFonts w:ascii="Sakkal Majalla" w:hAnsi="Sakkal Majalla"/>
          <w:sz w:val="34"/>
        </w:rPr>
      </w:pPr>
      <w:r w:rsidRPr="0066631C">
        <w:rPr>
          <w:rFonts w:ascii="Sakkal Majalla" w:hAnsi="Sakkal Majalla"/>
          <w:b/>
          <w:bCs/>
          <w:sz w:val="34"/>
          <w:rtl/>
        </w:rPr>
        <w:lastRenderedPageBreak/>
        <w:t>مجموعة البيانات النموذجية</w:t>
      </w:r>
      <w:r w:rsidRPr="0066631C">
        <w:rPr>
          <w:rFonts w:ascii="Sakkal Majalla" w:hAnsi="Sakkal Majalla"/>
          <w:b/>
          <w:bCs/>
          <w:sz w:val="34"/>
        </w:rPr>
        <w:t>:</w:t>
      </w:r>
    </w:p>
    <w:tbl>
      <w:tblPr>
        <w:bidiVisual/>
        <w:tblW w:w="912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65"/>
        <w:gridCol w:w="1440"/>
        <w:gridCol w:w="1350"/>
        <w:gridCol w:w="1440"/>
        <w:gridCol w:w="1200"/>
        <w:gridCol w:w="2533"/>
      </w:tblGrid>
      <w:tr w:rsidR="0066631C" w:rsidRPr="0066631C" w14:paraId="12FC230D" w14:textId="77777777" w:rsidTr="000D7AAA">
        <w:trPr>
          <w:tblHeader/>
          <w:tblCellSpacing w:w="15" w:type="dxa"/>
        </w:trPr>
        <w:tc>
          <w:tcPr>
            <w:tcW w:w="1120" w:type="dxa"/>
            <w:shd w:val="clear" w:color="auto" w:fill="F2F2F2" w:themeFill="background1" w:themeFillShade="F2"/>
            <w:vAlign w:val="center"/>
            <w:hideMark/>
          </w:tcPr>
          <w:p w14:paraId="1D41C311"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رقم العميل</w:t>
            </w:r>
          </w:p>
        </w:tc>
        <w:tc>
          <w:tcPr>
            <w:tcW w:w="1410" w:type="dxa"/>
            <w:shd w:val="clear" w:color="auto" w:fill="F2F2F2" w:themeFill="background1" w:themeFillShade="F2"/>
            <w:vAlign w:val="center"/>
            <w:hideMark/>
          </w:tcPr>
          <w:p w14:paraId="7EE51719"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سرعة التوصيل</w:t>
            </w:r>
          </w:p>
        </w:tc>
        <w:tc>
          <w:tcPr>
            <w:tcW w:w="1320" w:type="dxa"/>
            <w:shd w:val="clear" w:color="auto" w:fill="F2F2F2" w:themeFill="background1" w:themeFillShade="F2"/>
            <w:vAlign w:val="center"/>
            <w:hideMark/>
          </w:tcPr>
          <w:p w14:paraId="35B41591"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جودة الطعام</w:t>
            </w:r>
          </w:p>
        </w:tc>
        <w:tc>
          <w:tcPr>
            <w:tcW w:w="1410" w:type="dxa"/>
            <w:shd w:val="clear" w:color="auto" w:fill="F2F2F2" w:themeFill="background1" w:themeFillShade="F2"/>
            <w:vAlign w:val="center"/>
            <w:hideMark/>
          </w:tcPr>
          <w:p w14:paraId="58AC1C56"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خدمة العملاء</w:t>
            </w:r>
          </w:p>
        </w:tc>
        <w:tc>
          <w:tcPr>
            <w:tcW w:w="1170" w:type="dxa"/>
            <w:shd w:val="clear" w:color="auto" w:fill="F2F2F2" w:themeFill="background1" w:themeFillShade="F2"/>
            <w:vAlign w:val="center"/>
            <w:hideMark/>
          </w:tcPr>
          <w:p w14:paraId="5DC80614"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التطبيق</w:t>
            </w:r>
          </w:p>
        </w:tc>
        <w:tc>
          <w:tcPr>
            <w:tcW w:w="2488" w:type="dxa"/>
            <w:shd w:val="clear" w:color="auto" w:fill="F2F2F2" w:themeFill="background1" w:themeFillShade="F2"/>
            <w:vAlign w:val="center"/>
            <w:hideMark/>
          </w:tcPr>
          <w:p w14:paraId="5D9E0A40"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الاقتراحات</w:t>
            </w:r>
          </w:p>
        </w:tc>
      </w:tr>
      <w:tr w:rsidR="0066631C" w:rsidRPr="0066631C" w14:paraId="6E4E66A6" w14:textId="77777777" w:rsidTr="0066631C">
        <w:trPr>
          <w:tblCellSpacing w:w="15" w:type="dxa"/>
        </w:trPr>
        <w:tc>
          <w:tcPr>
            <w:tcW w:w="1120" w:type="dxa"/>
            <w:vAlign w:val="center"/>
            <w:hideMark/>
          </w:tcPr>
          <w:p w14:paraId="6DD96F7A" w14:textId="77777777" w:rsidR="0066631C" w:rsidRPr="0066631C" w:rsidRDefault="0066631C" w:rsidP="0066631C">
            <w:pPr>
              <w:jc w:val="center"/>
              <w:rPr>
                <w:rFonts w:ascii="Sakkal Majalla" w:hAnsi="Sakkal Majalla"/>
                <w:sz w:val="34"/>
              </w:rPr>
            </w:pPr>
            <w:r w:rsidRPr="0066631C">
              <w:rPr>
                <w:rFonts w:ascii="Sakkal Majalla" w:hAnsi="Sakkal Majalla"/>
                <w:sz w:val="34"/>
              </w:rPr>
              <w:t>1</w:t>
            </w:r>
          </w:p>
        </w:tc>
        <w:tc>
          <w:tcPr>
            <w:tcW w:w="1410" w:type="dxa"/>
            <w:vAlign w:val="center"/>
            <w:hideMark/>
          </w:tcPr>
          <w:p w14:paraId="49969FA5"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320" w:type="dxa"/>
            <w:vAlign w:val="center"/>
            <w:hideMark/>
          </w:tcPr>
          <w:p w14:paraId="32774E64"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260716D1"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170" w:type="dxa"/>
            <w:vAlign w:val="center"/>
            <w:hideMark/>
          </w:tcPr>
          <w:p w14:paraId="79030426"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2488" w:type="dxa"/>
            <w:vAlign w:val="center"/>
            <w:hideMark/>
          </w:tcPr>
          <w:p w14:paraId="03C316CD"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التطبيق يحتاج لتحسين، أحياناً يتعطّل أثناء الطلب</w:t>
            </w:r>
            <w:r w:rsidRPr="0066631C">
              <w:rPr>
                <w:rFonts w:ascii="Sakkal Majalla" w:hAnsi="Sakkal Majalla"/>
                <w:sz w:val="34"/>
              </w:rPr>
              <w:t>."</w:t>
            </w:r>
          </w:p>
        </w:tc>
      </w:tr>
      <w:tr w:rsidR="0066631C" w:rsidRPr="0066631C" w14:paraId="27ABA88A" w14:textId="77777777" w:rsidTr="0066631C">
        <w:trPr>
          <w:tblCellSpacing w:w="15" w:type="dxa"/>
        </w:trPr>
        <w:tc>
          <w:tcPr>
            <w:tcW w:w="1120" w:type="dxa"/>
            <w:vAlign w:val="center"/>
            <w:hideMark/>
          </w:tcPr>
          <w:p w14:paraId="50C4E6A4"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410" w:type="dxa"/>
            <w:vAlign w:val="center"/>
            <w:hideMark/>
          </w:tcPr>
          <w:p w14:paraId="2CD0F0A1"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320" w:type="dxa"/>
            <w:vAlign w:val="center"/>
            <w:hideMark/>
          </w:tcPr>
          <w:p w14:paraId="66AC1C2A"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73C162A1"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170" w:type="dxa"/>
            <w:vAlign w:val="center"/>
            <w:hideMark/>
          </w:tcPr>
          <w:p w14:paraId="5CF19F7D"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2488" w:type="dxa"/>
            <w:vAlign w:val="center"/>
            <w:hideMark/>
          </w:tcPr>
          <w:p w14:paraId="3C8078EB"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الخدمة ممتازة! استمرّوا على هذا المستوى</w:t>
            </w:r>
            <w:r w:rsidRPr="0066631C">
              <w:rPr>
                <w:rFonts w:ascii="Sakkal Majalla" w:hAnsi="Sakkal Majalla"/>
                <w:sz w:val="34"/>
              </w:rPr>
              <w:t>."</w:t>
            </w:r>
          </w:p>
        </w:tc>
      </w:tr>
      <w:tr w:rsidR="0066631C" w:rsidRPr="0066631C" w14:paraId="31AFA487" w14:textId="77777777" w:rsidTr="0066631C">
        <w:trPr>
          <w:tblCellSpacing w:w="15" w:type="dxa"/>
        </w:trPr>
        <w:tc>
          <w:tcPr>
            <w:tcW w:w="1120" w:type="dxa"/>
            <w:vAlign w:val="center"/>
            <w:hideMark/>
          </w:tcPr>
          <w:p w14:paraId="7F6D6F73"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410" w:type="dxa"/>
            <w:vAlign w:val="center"/>
            <w:hideMark/>
          </w:tcPr>
          <w:p w14:paraId="24598D42"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320" w:type="dxa"/>
            <w:vAlign w:val="center"/>
            <w:hideMark/>
          </w:tcPr>
          <w:p w14:paraId="1A8CE7D5"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410" w:type="dxa"/>
            <w:vAlign w:val="center"/>
            <w:hideMark/>
          </w:tcPr>
          <w:p w14:paraId="2AA69B77"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170" w:type="dxa"/>
            <w:vAlign w:val="center"/>
            <w:hideMark/>
          </w:tcPr>
          <w:p w14:paraId="54A6E9D7"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2488" w:type="dxa"/>
            <w:vAlign w:val="center"/>
            <w:hideMark/>
          </w:tcPr>
          <w:p w14:paraId="2265AD22"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التوصيل بطيء جداً، انتظرت ساعة كاملة. الطعام وصل بارداً</w:t>
            </w:r>
            <w:r w:rsidRPr="0066631C">
              <w:rPr>
                <w:rFonts w:ascii="Sakkal Majalla" w:hAnsi="Sakkal Majalla"/>
                <w:sz w:val="34"/>
              </w:rPr>
              <w:t>."</w:t>
            </w:r>
          </w:p>
        </w:tc>
      </w:tr>
      <w:tr w:rsidR="0066631C" w:rsidRPr="0066631C" w14:paraId="52F76B1A" w14:textId="77777777" w:rsidTr="0066631C">
        <w:trPr>
          <w:tblCellSpacing w:w="15" w:type="dxa"/>
        </w:trPr>
        <w:tc>
          <w:tcPr>
            <w:tcW w:w="1120" w:type="dxa"/>
            <w:vAlign w:val="center"/>
            <w:hideMark/>
          </w:tcPr>
          <w:p w14:paraId="3A47AB35"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6A7FD3C3"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320" w:type="dxa"/>
            <w:vAlign w:val="center"/>
            <w:hideMark/>
          </w:tcPr>
          <w:p w14:paraId="44EBD2EE"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2607CE4D"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170" w:type="dxa"/>
            <w:vAlign w:val="center"/>
            <w:hideMark/>
          </w:tcPr>
          <w:p w14:paraId="148231A6"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2488" w:type="dxa"/>
            <w:vAlign w:val="center"/>
            <w:hideMark/>
          </w:tcPr>
          <w:p w14:paraId="61B76054"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كلّ شيء جيّد، لكن أتمنّى توفير المزيد من الخيارات الصحّية</w:t>
            </w:r>
            <w:r w:rsidRPr="0066631C">
              <w:rPr>
                <w:rFonts w:ascii="Sakkal Majalla" w:hAnsi="Sakkal Majalla"/>
                <w:sz w:val="34"/>
              </w:rPr>
              <w:t>."</w:t>
            </w:r>
          </w:p>
        </w:tc>
      </w:tr>
      <w:tr w:rsidR="0066631C" w:rsidRPr="0066631C" w14:paraId="74A3AE27" w14:textId="77777777" w:rsidTr="0066631C">
        <w:trPr>
          <w:tblCellSpacing w:w="15" w:type="dxa"/>
        </w:trPr>
        <w:tc>
          <w:tcPr>
            <w:tcW w:w="1120" w:type="dxa"/>
            <w:vAlign w:val="center"/>
            <w:hideMark/>
          </w:tcPr>
          <w:p w14:paraId="78D4B68F"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136C7E4B"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320" w:type="dxa"/>
            <w:vAlign w:val="center"/>
            <w:hideMark/>
          </w:tcPr>
          <w:p w14:paraId="4435BDEA"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5CC39C76"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170" w:type="dxa"/>
            <w:vAlign w:val="center"/>
            <w:hideMark/>
          </w:tcPr>
          <w:p w14:paraId="57564EA1"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2488" w:type="dxa"/>
            <w:vAlign w:val="center"/>
            <w:hideMark/>
          </w:tcPr>
          <w:p w14:paraId="251368AE"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التطبيق معقّد ويصعب التعامل معه، خاصّة لكبار السنّ</w:t>
            </w:r>
            <w:r w:rsidRPr="0066631C">
              <w:rPr>
                <w:rFonts w:ascii="Sakkal Majalla" w:hAnsi="Sakkal Majalla"/>
                <w:sz w:val="34"/>
              </w:rPr>
              <w:t>."</w:t>
            </w:r>
          </w:p>
        </w:tc>
      </w:tr>
    </w:tbl>
    <w:p w14:paraId="47BD9793" w14:textId="77777777" w:rsidR="0066631C" w:rsidRDefault="0066631C" w:rsidP="0066631C"/>
    <w:p w14:paraId="44645A9E" w14:textId="1D2FA444" w:rsidR="0066631C" w:rsidRPr="00AC7B58" w:rsidRDefault="0066631C" w:rsidP="0066631C">
      <w:pPr>
        <w:rPr>
          <w:rtl/>
        </w:rPr>
      </w:pPr>
      <w:r w:rsidRPr="00873F62">
        <w:rPr>
          <w:noProof/>
          <w:color w:val="C00000"/>
        </w:rPr>
        <mc:AlternateContent>
          <mc:Choice Requires="wpg">
            <w:drawing>
              <wp:inline distT="0" distB="0" distL="0" distR="0" wp14:anchorId="15FDCA83" wp14:editId="444ECF58">
                <wp:extent cx="4418827" cy="545009"/>
                <wp:effectExtent l="0" t="0" r="1270" b="26670"/>
                <wp:docPr id="134523405"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666010961" name="Group 1462637169"/>
                        <wpg:cNvGrpSpPr/>
                        <wpg:grpSpPr>
                          <a:xfrm>
                            <a:off x="3803929" y="0"/>
                            <a:ext cx="614898" cy="545009"/>
                            <a:chOff x="3803929" y="0"/>
                            <a:chExt cx="614898" cy="545009"/>
                          </a:xfrm>
                        </wpg:grpSpPr>
                        <pic:pic xmlns:pic="http://schemas.openxmlformats.org/drawingml/2006/picture">
                          <pic:nvPicPr>
                            <pic:cNvPr id="43522866" name="Picture 1462637170"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82157577"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6757532" name="TextBox 17"/>
                        <wps:cNvSpPr txBox="1"/>
                        <wps:spPr>
                          <a:xfrm>
                            <a:off x="0" y="110562"/>
                            <a:ext cx="3596005" cy="395605"/>
                          </a:xfrm>
                          <a:prstGeom prst="rect">
                            <a:avLst/>
                          </a:prstGeom>
                          <a:noFill/>
                        </wps:spPr>
                        <wps:txbx>
                          <w:txbxContent>
                            <w:p w14:paraId="6B76877C" w14:textId="77777777" w:rsidR="0066631C" w:rsidRPr="00262BBE" w:rsidRDefault="0066631C" w:rsidP="0066631C">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15FDCA83" id="_x0000_s1672"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">
                <v:group id="Group 1462637169" o:spid="_x0000_s1673"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">
                  <v:shape id="Picture 1462637170" o:spid="_x0000_s1674"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">
                    <v:imagedata r:id="rId137" o:title="Activity "/>
                  </v:shape>
                  <v:roundrect id="Rectangle: Rounded Corners 1462637171" o:spid="_x0000_s1675"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" fillcolor="#7a8696" strokecolor="#7a8696" strokeweight="1pt">
                    <v:stroke joinstyle="miter"/>
                  </v:roundrect>
                </v:group>
                <v:shape id="TextBox 17" o:spid="_x0000_s1676" type="#_x0000_t202" style="position:absolute;top:1105;width:35960;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" filled="f" stroked="f">
                  <v:textbox style="mso-fit-shape-to-text:t">
                    <w:txbxContent>
                      <w:p w14:paraId="6B76877C" w14:textId="77777777" w:rsidR="0066631C" w:rsidRPr="00262BBE" w:rsidRDefault="0066631C" w:rsidP="0066631C">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26F7BA63" w14:textId="77777777" w:rsidR="0066631C" w:rsidRPr="0066631C" w:rsidRDefault="0066631C" w:rsidP="0066631C">
      <w:pPr>
        <w:rPr>
          <w:rFonts w:ascii="Sakkal Majalla" w:hAnsi="Sakkal Majalla"/>
          <w:color w:val="C00000"/>
          <w:sz w:val="34"/>
        </w:rPr>
      </w:pPr>
      <w:r w:rsidRPr="0066631C">
        <w:rPr>
          <w:rFonts w:ascii="Sakkal Majalla" w:hAnsi="Sakkal Majalla"/>
          <w:b/>
          <w:bCs/>
          <w:color w:val="C00000"/>
          <w:sz w:val="34"/>
          <w:rtl/>
        </w:rPr>
        <w:t>الجزء الأوّل (15 دقيقة) - تحليل البيانات النصية باستخدام</w:t>
      </w:r>
      <w:r w:rsidRPr="0066631C">
        <w:rPr>
          <w:rFonts w:ascii="Sakkal Majalla" w:hAnsi="Sakkal Majalla"/>
          <w:b/>
          <w:bCs/>
          <w:color w:val="C00000"/>
          <w:sz w:val="34"/>
        </w:rPr>
        <w:t xml:space="preserve"> ChatGPT:</w:t>
      </w:r>
    </w:p>
    <w:p w14:paraId="08B6325F"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جمع الاقتراحات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اجمعوا عمود "الاقتراحات" من جميع العملاء الـ50</w:t>
      </w:r>
      <w:r w:rsidRPr="0066631C">
        <w:rPr>
          <w:rFonts w:ascii="Sakkal Majalla" w:hAnsi="Sakkal Majalla"/>
          <w:sz w:val="34"/>
        </w:rPr>
        <w:t>.</w:t>
      </w:r>
    </w:p>
    <w:p w14:paraId="50B72826"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صياغة الأمر</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افتحوا</w:t>
      </w:r>
      <w:r w:rsidRPr="0066631C">
        <w:rPr>
          <w:rFonts w:ascii="Sakkal Majalla" w:hAnsi="Sakkal Majalla"/>
          <w:sz w:val="34"/>
        </w:rPr>
        <w:t xml:space="preserve"> ChatGPT </w:t>
      </w:r>
      <w:r w:rsidRPr="0066631C">
        <w:rPr>
          <w:rFonts w:ascii="Sakkal Majalla" w:hAnsi="Sakkal Majalla"/>
          <w:sz w:val="34"/>
          <w:rtl/>
        </w:rPr>
        <w:t>واكتبوا أمراً لتحليل هذه الاقتراحات. الأمر يجب أن يطلب</w:t>
      </w:r>
      <w:r w:rsidRPr="0066631C">
        <w:rPr>
          <w:rFonts w:ascii="Sakkal Majalla" w:hAnsi="Sakkal Majalla"/>
          <w:sz w:val="34"/>
        </w:rPr>
        <w:t>:</w:t>
      </w:r>
    </w:p>
    <w:p w14:paraId="1D8C1824"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lastRenderedPageBreak/>
        <w:t>تصنيف الاقتراحات حسب الموضوع (التوصيل، الطعام، التطبيق، خدمة العملاء، أسعار، أخرى)</w:t>
      </w:r>
      <w:r w:rsidRPr="0066631C">
        <w:rPr>
          <w:rFonts w:ascii="Sakkal Majalla" w:hAnsi="Sakkal Majalla"/>
          <w:sz w:val="34"/>
        </w:rPr>
        <w:t>.</w:t>
      </w:r>
    </w:p>
    <w:p w14:paraId="2286EADB"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t>تحديد أكثر المشاكل تكراراً</w:t>
      </w:r>
      <w:r w:rsidRPr="0066631C">
        <w:rPr>
          <w:rFonts w:ascii="Sakkal Majalla" w:hAnsi="Sakkal Majalla"/>
          <w:sz w:val="34"/>
        </w:rPr>
        <w:t>.</w:t>
      </w:r>
    </w:p>
    <w:p w14:paraId="2CEC9BDE"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t>اقتراح أولويات للتحسين</w:t>
      </w:r>
      <w:r w:rsidRPr="0066631C">
        <w:rPr>
          <w:rFonts w:ascii="Sakkal Majalla" w:hAnsi="Sakkal Majalla"/>
          <w:sz w:val="34"/>
        </w:rPr>
        <w:t>.</w:t>
      </w:r>
    </w:p>
    <w:p w14:paraId="0C2451FE"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تحليل النتائج</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راجعوا النتائج التي قدّمها</w:t>
      </w:r>
      <w:r w:rsidRPr="0066631C">
        <w:rPr>
          <w:rFonts w:ascii="Sakkal Majalla" w:hAnsi="Sakkal Majalla"/>
          <w:sz w:val="34"/>
        </w:rPr>
        <w:t xml:space="preserve"> ChatGPT </w:t>
      </w:r>
      <w:r w:rsidRPr="0066631C">
        <w:rPr>
          <w:rFonts w:ascii="Sakkal Majalla" w:hAnsi="Sakkal Majalla"/>
          <w:sz w:val="34"/>
          <w:rtl/>
        </w:rPr>
        <w:t>ودوّنوا الموضوعات الأكثر أهمّية</w:t>
      </w:r>
      <w:r w:rsidRPr="0066631C">
        <w:rPr>
          <w:rFonts w:ascii="Sakkal Majalla" w:hAnsi="Sakkal Majalla"/>
          <w:sz w:val="34"/>
        </w:rPr>
        <w:t>.</w:t>
      </w:r>
    </w:p>
    <w:p w14:paraId="686A358B" w14:textId="77777777" w:rsidR="0066631C" w:rsidRPr="0066631C" w:rsidRDefault="0066631C" w:rsidP="0066631C">
      <w:pPr>
        <w:rPr>
          <w:rFonts w:ascii="Sakkal Majalla" w:hAnsi="Sakkal Majalla"/>
          <w:color w:val="C00000"/>
          <w:sz w:val="34"/>
        </w:rPr>
      </w:pPr>
      <w:r w:rsidRPr="0066631C">
        <w:rPr>
          <w:rFonts w:ascii="Sakkal Majalla" w:hAnsi="Sakkal Majalla"/>
          <w:b/>
          <w:bCs/>
          <w:color w:val="C00000"/>
          <w:sz w:val="34"/>
          <w:rtl/>
        </w:rPr>
        <w:t>الجزء الثاني (15 دقيقة) - تحليل البيانات الرقمية باستخدام</w:t>
      </w:r>
      <w:r w:rsidRPr="0066631C">
        <w:rPr>
          <w:rFonts w:ascii="Sakkal Majalla" w:hAnsi="Sakkal Majalla"/>
          <w:b/>
          <w:bCs/>
          <w:color w:val="C00000"/>
          <w:sz w:val="34"/>
        </w:rPr>
        <w:t xml:space="preserve"> Google Colab:</w:t>
      </w:r>
    </w:p>
    <w:p w14:paraId="4D94FF25" w14:textId="7286F16C" w:rsidR="0066631C" w:rsidRPr="0066631C" w:rsidRDefault="0066631C">
      <w:pPr>
        <w:numPr>
          <w:ilvl w:val="0"/>
          <w:numId w:val="69"/>
        </w:numPr>
        <w:spacing w:after="160" w:line="259" w:lineRule="auto"/>
        <w:jc w:val="left"/>
        <w:rPr>
          <w:rFonts w:ascii="Sakkal Majalla" w:hAnsi="Sakkal Majalla"/>
          <w:sz w:val="34"/>
        </w:rPr>
      </w:pPr>
      <w:r w:rsidRPr="0066631C">
        <w:rPr>
          <w:rFonts w:ascii="Sakkal Majalla" w:hAnsi="Sakkal Majalla"/>
          <w:b/>
          <w:bCs/>
          <w:sz w:val="34"/>
          <w:rtl/>
        </w:rPr>
        <w:t>فتح</w:t>
      </w:r>
      <w:r>
        <w:rPr>
          <w:rFonts w:ascii="Sakkal Majalla" w:hAnsi="Sakkal Majalla"/>
          <w:b/>
          <w:bCs/>
          <w:sz w:val="34"/>
        </w:rPr>
        <w:t>:</w:t>
      </w:r>
      <w:r w:rsidRPr="0066631C">
        <w:rPr>
          <w:rFonts w:ascii="Sakkal Majalla" w:hAnsi="Sakkal Majalla"/>
          <w:b/>
          <w:bCs/>
          <w:sz w:val="34"/>
        </w:rPr>
        <w:t xml:space="preserve"> Colab</w:t>
      </w:r>
      <w:r w:rsidRPr="0066631C">
        <w:rPr>
          <w:rFonts w:ascii="Sakkal Majalla" w:hAnsi="Sakkal Majalla"/>
          <w:sz w:val="34"/>
          <w:rtl/>
        </w:rPr>
        <w:t xml:space="preserve">انتقلوا إلى </w:t>
      </w:r>
      <w:r w:rsidRPr="0066631C">
        <w:rPr>
          <w:rFonts w:ascii="Sakkal Majalla" w:hAnsi="Sakkal Majalla"/>
          <w:sz w:val="34"/>
        </w:rPr>
        <w:t xml:space="preserve">colab.research.google.com </w:t>
      </w:r>
      <w:r w:rsidRPr="0066631C">
        <w:rPr>
          <w:rFonts w:ascii="Sakkal Majalla" w:hAnsi="Sakkal Majalla"/>
          <w:sz w:val="34"/>
          <w:rtl/>
        </w:rPr>
        <w:t>وافتحوا دفتر ملاحظات جديد</w:t>
      </w:r>
      <w:r w:rsidRPr="0066631C">
        <w:rPr>
          <w:rFonts w:ascii="Sakkal Majalla" w:hAnsi="Sakkal Majalla"/>
          <w:sz w:val="34"/>
        </w:rPr>
        <w:t>.</w:t>
      </w:r>
    </w:p>
    <w:p w14:paraId="680D0CA0" w14:textId="77777777" w:rsidR="0066631C" w:rsidRPr="0066631C" w:rsidRDefault="0066631C">
      <w:pPr>
        <w:numPr>
          <w:ilvl w:val="0"/>
          <w:numId w:val="69"/>
        </w:numPr>
        <w:spacing w:after="160" w:line="259" w:lineRule="auto"/>
        <w:jc w:val="left"/>
        <w:rPr>
          <w:rFonts w:ascii="Sakkal Majalla" w:hAnsi="Sakkal Majalla"/>
          <w:sz w:val="34"/>
        </w:rPr>
      </w:pPr>
      <w:r w:rsidRPr="0066631C">
        <w:rPr>
          <w:rFonts w:ascii="Sakkal Majalla" w:hAnsi="Sakkal Majalla"/>
          <w:b/>
          <w:bCs/>
          <w:sz w:val="34"/>
          <w:rtl/>
        </w:rPr>
        <w:t>إدخال البيانات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استخدموا الكود التالي لإنشاء</w:t>
      </w:r>
      <w:r w:rsidRPr="0066631C">
        <w:rPr>
          <w:rFonts w:ascii="Sakkal Majalla" w:hAnsi="Sakkal Majalla"/>
          <w:sz w:val="34"/>
        </w:rPr>
        <w:t xml:space="preserve"> DataFrame:</w:t>
      </w:r>
    </w:p>
    <w:p w14:paraId="57AA3C53"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import pandas as pd</w:t>
      </w:r>
    </w:p>
    <w:p w14:paraId="38D93310"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import matplotlib.pyplot as plt</w:t>
      </w:r>
    </w:p>
    <w:p w14:paraId="7F88D0C3"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البيانات (عيّنة مصغّرة، يمكنكم إضافة باقي العملاء)</w:t>
      </w:r>
    </w:p>
    <w:p w14:paraId="3EBDD4E2"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data = {</w:t>
      </w:r>
    </w:p>
    <w:p w14:paraId="139CA850"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رقم_العميل</w:t>
      </w:r>
      <w:r w:rsidRPr="0066631C">
        <w:rPr>
          <w:rFonts w:ascii="Sakkal Majalla" w:hAnsi="Sakkal Majalla"/>
          <w:sz w:val="34"/>
        </w:rPr>
        <w:t>': [1, 2, 3, 4, 5],</w:t>
      </w:r>
    </w:p>
    <w:p w14:paraId="7BF1C01A"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سرعة_التوصيل</w:t>
      </w:r>
      <w:r w:rsidRPr="0066631C">
        <w:rPr>
          <w:rFonts w:ascii="Sakkal Majalla" w:hAnsi="Sakkal Majalla"/>
          <w:sz w:val="34"/>
        </w:rPr>
        <w:t>': [4, 5, 2, 4, 3],</w:t>
      </w:r>
    </w:p>
    <w:p w14:paraId="0463AABF"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جودة_الطعام</w:t>
      </w:r>
      <w:r w:rsidRPr="0066631C">
        <w:rPr>
          <w:rFonts w:ascii="Sakkal Majalla" w:hAnsi="Sakkal Majalla"/>
          <w:sz w:val="34"/>
        </w:rPr>
        <w:t>': [5, 5, 3, 4, 4],</w:t>
      </w:r>
    </w:p>
    <w:p w14:paraId="7E9A1A41"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خدمة_العملاء</w:t>
      </w:r>
      <w:r w:rsidRPr="0066631C">
        <w:rPr>
          <w:rFonts w:ascii="Sakkal Majalla" w:hAnsi="Sakkal Majalla"/>
          <w:sz w:val="34"/>
        </w:rPr>
        <w:t>': [4, 5, 2, 5, 3],</w:t>
      </w:r>
    </w:p>
    <w:p w14:paraId="78EE2AA4"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التطبيق</w:t>
      </w:r>
      <w:r w:rsidRPr="0066631C">
        <w:rPr>
          <w:rFonts w:ascii="Sakkal Majalla" w:hAnsi="Sakkal Majalla"/>
          <w:sz w:val="34"/>
        </w:rPr>
        <w:t>': [3, 5, 4, 4, 2]</w:t>
      </w:r>
    </w:p>
    <w:p w14:paraId="63E6DFAB"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w:t>
      </w:r>
    </w:p>
    <w:p w14:paraId="2B1F9A55"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df = pd.DataFrame(data)</w:t>
      </w:r>
    </w:p>
    <w:p w14:paraId="76708857"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print(df)</w:t>
      </w:r>
    </w:p>
    <w:p w14:paraId="562B6D29" w14:textId="77777777" w:rsidR="0066631C" w:rsidRPr="0066631C" w:rsidRDefault="0066631C">
      <w:pPr>
        <w:numPr>
          <w:ilvl w:val="0"/>
          <w:numId w:val="70"/>
        </w:numPr>
        <w:spacing w:after="160" w:line="259" w:lineRule="auto"/>
        <w:jc w:val="left"/>
        <w:rPr>
          <w:rFonts w:ascii="Sakkal Majalla" w:hAnsi="Sakkal Majalla"/>
          <w:sz w:val="34"/>
        </w:rPr>
      </w:pPr>
      <w:r w:rsidRPr="0066631C">
        <w:rPr>
          <w:rFonts w:ascii="Sakkal Majalla" w:hAnsi="Sakkal Majalla"/>
          <w:b/>
          <w:bCs/>
          <w:sz w:val="34"/>
          <w:rtl/>
        </w:rPr>
        <w:t>حساب المتوسّطات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احسبوا متوسّط التقييم لكلّ جانب</w:t>
      </w:r>
      <w:r w:rsidRPr="0066631C">
        <w:rPr>
          <w:rFonts w:ascii="Sakkal Majalla" w:hAnsi="Sakkal Majalla"/>
          <w:sz w:val="34"/>
        </w:rPr>
        <w:t>:</w:t>
      </w:r>
    </w:p>
    <w:p w14:paraId="5B07ABF6"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means = df</w:t>
      </w:r>
      <w:r w:rsidRPr="0066631C">
        <w:rPr>
          <w:rFonts w:ascii="Sakkal Majalla" w:hAnsi="Sakkal Majalla"/>
          <w:sz w:val="34"/>
          <w:rtl/>
        </w:rPr>
        <w:t>[['سرعة_التوصيل', 'جودة_الطعام', 'خدمة_العملاء', 'التطبيق']].</w:t>
      </w:r>
      <w:r w:rsidRPr="0066631C">
        <w:rPr>
          <w:rFonts w:ascii="Sakkal Majalla" w:hAnsi="Sakkal Majalla"/>
          <w:sz w:val="34"/>
        </w:rPr>
        <w:t>mean</w:t>
      </w:r>
      <w:r w:rsidRPr="0066631C">
        <w:rPr>
          <w:rFonts w:ascii="Sakkal Majalla" w:hAnsi="Sakkal Majalla"/>
          <w:sz w:val="34"/>
          <w:rtl/>
        </w:rPr>
        <w:t>()</w:t>
      </w:r>
    </w:p>
    <w:p w14:paraId="505CF60D"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print</w:t>
      </w:r>
      <w:r w:rsidRPr="0066631C">
        <w:rPr>
          <w:rFonts w:ascii="Sakkal Majalla" w:hAnsi="Sakkal Majalla"/>
          <w:sz w:val="34"/>
          <w:rtl/>
        </w:rPr>
        <w:t>("متوسّطات التقييمات:")</w:t>
      </w:r>
    </w:p>
    <w:p w14:paraId="195829F7"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print(means)</w:t>
      </w:r>
    </w:p>
    <w:p w14:paraId="664EA904" w14:textId="77777777" w:rsidR="0066631C" w:rsidRPr="0066631C" w:rsidRDefault="0066631C">
      <w:pPr>
        <w:numPr>
          <w:ilvl w:val="0"/>
          <w:numId w:val="71"/>
        </w:numPr>
        <w:spacing w:after="160" w:line="259" w:lineRule="auto"/>
        <w:jc w:val="left"/>
        <w:rPr>
          <w:rFonts w:ascii="Sakkal Majalla" w:hAnsi="Sakkal Majalla"/>
          <w:sz w:val="34"/>
        </w:rPr>
      </w:pPr>
      <w:r w:rsidRPr="0066631C">
        <w:rPr>
          <w:rFonts w:ascii="Sakkal Majalla" w:hAnsi="Sakkal Majalla"/>
          <w:b/>
          <w:bCs/>
          <w:sz w:val="34"/>
          <w:rtl/>
        </w:rPr>
        <w:lastRenderedPageBreak/>
        <w:t>رسم بياني عمودي</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أنشئوا رسماً بيانياً يوضّح المتوسّطات</w:t>
      </w:r>
      <w:r w:rsidRPr="0066631C">
        <w:rPr>
          <w:rFonts w:ascii="Sakkal Majalla" w:hAnsi="Sakkal Majalla"/>
          <w:sz w:val="34"/>
        </w:rPr>
        <w:t>:</w:t>
      </w:r>
    </w:p>
    <w:p w14:paraId="72B6F8CF"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plt.figure(figsize=(10, 6))</w:t>
      </w:r>
    </w:p>
    <w:p w14:paraId="70740ECA"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means.plot(kind='bar', color=['#3498db', '#2ecc71', '#e74c3c', '#f39c12'])</w:t>
      </w:r>
    </w:p>
    <w:p w14:paraId="2F68434F"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plt.title('</w:t>
      </w:r>
      <w:r w:rsidRPr="0066631C">
        <w:rPr>
          <w:rFonts w:ascii="Sakkal Majalla" w:hAnsi="Sakkal Majalla"/>
          <w:sz w:val="34"/>
          <w:rtl/>
        </w:rPr>
        <w:t>متوسّط تقييمات جوانب الخدمة</w:t>
      </w:r>
      <w:r w:rsidRPr="0066631C">
        <w:rPr>
          <w:rFonts w:ascii="Sakkal Majalla" w:hAnsi="Sakkal Majalla"/>
          <w:sz w:val="34"/>
        </w:rPr>
        <w:t>', fontsize=16)</w:t>
      </w:r>
    </w:p>
    <w:p w14:paraId="4DEB0524"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plt.xlabel('</w:t>
      </w:r>
      <w:r w:rsidRPr="0066631C">
        <w:rPr>
          <w:rFonts w:ascii="Sakkal Majalla" w:hAnsi="Sakkal Majalla"/>
          <w:sz w:val="34"/>
          <w:rtl/>
        </w:rPr>
        <w:t>الجانب</w:t>
      </w:r>
      <w:r w:rsidRPr="0066631C">
        <w:rPr>
          <w:rFonts w:ascii="Sakkal Majalla" w:hAnsi="Sakkal Majalla"/>
          <w:sz w:val="34"/>
        </w:rPr>
        <w:t>', fontsize=12)</w:t>
      </w:r>
    </w:p>
    <w:p w14:paraId="4C310EF1"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plt.ylabel('</w:t>
      </w:r>
      <w:r w:rsidRPr="0066631C">
        <w:rPr>
          <w:rFonts w:ascii="Sakkal Majalla" w:hAnsi="Sakkal Majalla"/>
          <w:sz w:val="34"/>
          <w:rtl/>
        </w:rPr>
        <w:t>متوسّط التقييم (من 5)</w:t>
      </w:r>
      <w:r w:rsidRPr="0066631C">
        <w:rPr>
          <w:rFonts w:ascii="Sakkal Majalla" w:hAnsi="Sakkal Majalla"/>
          <w:sz w:val="34"/>
        </w:rPr>
        <w:t>', fontsize=12)</w:t>
      </w:r>
    </w:p>
    <w:p w14:paraId="11171DBA"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plt.ylim(0, 5)</w:t>
      </w:r>
    </w:p>
    <w:p w14:paraId="3EDC2ACF"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plt.xticks(rotation=45)</w:t>
      </w:r>
    </w:p>
    <w:p w14:paraId="1F63108E"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plt.grid(True, alpha=0.3, axis='y')</w:t>
      </w:r>
    </w:p>
    <w:p w14:paraId="367EEAC2"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plt.tight_layout()</w:t>
      </w:r>
    </w:p>
    <w:p w14:paraId="3E00DFC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plt.show()</w:t>
      </w:r>
    </w:p>
    <w:p w14:paraId="4295C430" w14:textId="77777777" w:rsidR="0066631C" w:rsidRPr="0066631C" w:rsidRDefault="0066631C" w:rsidP="0066631C">
      <w:pPr>
        <w:rPr>
          <w:rFonts w:ascii="Sakkal Majalla" w:hAnsi="Sakkal Majalla"/>
          <w:b/>
          <w:bCs/>
          <w:color w:val="008000"/>
          <w:sz w:val="34"/>
        </w:rPr>
      </w:pPr>
    </w:p>
    <w:p w14:paraId="069438B0" w14:textId="77777777" w:rsidR="0066631C" w:rsidRPr="0066631C" w:rsidRDefault="0066631C">
      <w:pPr>
        <w:numPr>
          <w:ilvl w:val="0"/>
          <w:numId w:val="72"/>
        </w:numPr>
        <w:spacing w:after="160" w:line="259" w:lineRule="auto"/>
        <w:jc w:val="left"/>
        <w:rPr>
          <w:rFonts w:ascii="Sakkal Majalla" w:hAnsi="Sakkal Majalla"/>
          <w:sz w:val="34"/>
        </w:rPr>
      </w:pPr>
      <w:r w:rsidRPr="0066631C">
        <w:rPr>
          <w:rFonts w:ascii="Sakkal Majalla" w:hAnsi="Sakkal Majalla"/>
          <w:b/>
          <w:bCs/>
          <w:sz w:val="34"/>
          <w:rtl/>
        </w:rPr>
        <w:t>تحليل الارتباط</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اكتشفوا إذا كان هناك ارتباط بين الجوانب المختلفة</w:t>
      </w:r>
      <w:r w:rsidRPr="0066631C">
        <w:rPr>
          <w:rFonts w:ascii="Sakkal Majalla" w:hAnsi="Sakkal Majalla"/>
          <w:sz w:val="34"/>
        </w:rPr>
        <w:t>:</w:t>
      </w:r>
    </w:p>
    <w:p w14:paraId="7F4F63D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correlation = df[['</w:t>
      </w:r>
      <w:r w:rsidRPr="0066631C">
        <w:rPr>
          <w:rFonts w:ascii="Sakkal Majalla" w:hAnsi="Sakkal Majalla"/>
          <w:sz w:val="34"/>
          <w:rtl/>
        </w:rPr>
        <w:t>سرعة_التوصيل', 'جودة_الطعام', 'خدمة_العملاء', 'التطبيق</w:t>
      </w:r>
      <w:r w:rsidRPr="0066631C">
        <w:rPr>
          <w:rFonts w:ascii="Sakkal Majalla" w:hAnsi="Sakkal Majalla"/>
          <w:sz w:val="34"/>
        </w:rPr>
        <w:t>']].corr()</w:t>
      </w:r>
    </w:p>
    <w:p w14:paraId="23B6403E"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w:t>
      </w:r>
      <w:r w:rsidRPr="0066631C">
        <w:rPr>
          <w:rFonts w:ascii="Sakkal Majalla" w:hAnsi="Sakkal Majalla"/>
          <w:sz w:val="34"/>
          <w:rtl/>
        </w:rPr>
        <w:t>مصفوفة الارتباط</w:t>
      </w:r>
      <w:r w:rsidRPr="0066631C">
        <w:rPr>
          <w:rFonts w:ascii="Sakkal Majalla" w:hAnsi="Sakkal Majalla"/>
          <w:sz w:val="34"/>
        </w:rPr>
        <w:t>:")</w:t>
      </w:r>
    </w:p>
    <w:p w14:paraId="21CB5E3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print(correlation)</w:t>
      </w:r>
    </w:p>
    <w:p w14:paraId="11EA6011" w14:textId="77777777" w:rsidR="0066631C" w:rsidRPr="0066631C" w:rsidRDefault="0066631C">
      <w:pPr>
        <w:keepNext/>
        <w:pageBreakBefore/>
        <w:numPr>
          <w:ilvl w:val="0"/>
          <w:numId w:val="73"/>
        </w:numPr>
        <w:spacing w:after="160" w:line="259" w:lineRule="auto"/>
        <w:jc w:val="left"/>
        <w:rPr>
          <w:rFonts w:ascii="Sakkal Majalla" w:hAnsi="Sakkal Majalla"/>
          <w:sz w:val="34"/>
        </w:rPr>
      </w:pPr>
      <w:r w:rsidRPr="0066631C">
        <w:rPr>
          <w:rFonts w:ascii="Sakkal Majalla" w:hAnsi="Sakkal Majalla"/>
          <w:b/>
          <w:bCs/>
          <w:sz w:val="34"/>
          <w:rtl/>
        </w:rPr>
        <w:lastRenderedPageBreak/>
        <w:t>استخلاص الرؤى</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بناءً على التحليل الرقمي والنصي، حدّدوا</w:t>
      </w:r>
      <w:r w:rsidRPr="0066631C">
        <w:rPr>
          <w:rFonts w:ascii="Sakkal Majalla" w:hAnsi="Sakkal Majalla"/>
          <w:sz w:val="34"/>
        </w:rPr>
        <w:t xml:space="preserve">: </w:t>
      </w:r>
    </w:p>
    <w:p w14:paraId="677417DB"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الجانب الذي يحتاج أكبر قدر من التحسين</w:t>
      </w:r>
      <w:r w:rsidRPr="0066631C">
        <w:rPr>
          <w:rFonts w:ascii="Sakkal Majalla" w:hAnsi="Sakkal Majalla"/>
          <w:sz w:val="34"/>
        </w:rPr>
        <w:t>.</w:t>
      </w:r>
    </w:p>
    <w:p w14:paraId="6BC428CA"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الجانب الذي يتمّ تقديمه بشكل ممتاز</w:t>
      </w:r>
      <w:r w:rsidRPr="0066631C">
        <w:rPr>
          <w:rFonts w:ascii="Sakkal Majalla" w:hAnsi="Sakkal Majalla"/>
          <w:sz w:val="34"/>
        </w:rPr>
        <w:t>.</w:t>
      </w:r>
    </w:p>
    <w:p w14:paraId="5F5DAD5D"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ثلاث توصيات رئيسية للإدارة</w:t>
      </w:r>
      <w:r w:rsidRPr="0066631C">
        <w:rPr>
          <w:rFonts w:ascii="Sakkal Majalla" w:hAnsi="Sakkal Majalla"/>
          <w:sz w:val="34"/>
        </w:rPr>
        <w:t>.</w:t>
      </w:r>
    </w:p>
    <w:p w14:paraId="27D0BCDA" w14:textId="77777777" w:rsidR="0066631C" w:rsidRPr="0066631C" w:rsidRDefault="0066631C" w:rsidP="0066631C">
      <w:pPr>
        <w:rPr>
          <w:rFonts w:ascii="Sakkal Majalla" w:hAnsi="Sakkal Majalla"/>
          <w:sz w:val="34"/>
        </w:rPr>
      </w:pPr>
      <w:r w:rsidRPr="0066631C">
        <w:rPr>
          <w:rFonts w:ascii="Sakkal Majalla" w:hAnsi="Sakkal Majalla"/>
          <w:b/>
          <w:bCs/>
          <w:sz w:val="34"/>
          <w:rtl/>
        </w:rPr>
        <w:t>الناتج المتوقّع</w:t>
      </w:r>
      <w:r w:rsidRPr="0066631C">
        <w:rPr>
          <w:rFonts w:ascii="Sakkal Majalla" w:hAnsi="Sakkal Majalla"/>
          <w:b/>
          <w:bCs/>
          <w:sz w:val="34"/>
        </w:rPr>
        <w:t>:</w:t>
      </w:r>
    </w:p>
    <w:p w14:paraId="0DE9B889" w14:textId="77777777" w:rsidR="0066631C" w:rsidRP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تقرير مختصر (صفحة واحدة) يجمع بين التحليل النصي والرقمي</w:t>
      </w:r>
      <w:r w:rsidRPr="0066631C">
        <w:rPr>
          <w:rFonts w:ascii="Sakkal Majalla" w:hAnsi="Sakkal Majalla"/>
          <w:sz w:val="34"/>
        </w:rPr>
        <w:t>.</w:t>
      </w:r>
    </w:p>
    <w:p w14:paraId="5A59223B" w14:textId="77777777" w:rsidR="0066631C" w:rsidRP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رسم بياني واحد على الأقلّ يدعم النتائج</w:t>
      </w:r>
      <w:r w:rsidRPr="0066631C">
        <w:rPr>
          <w:rFonts w:ascii="Sakkal Majalla" w:hAnsi="Sakkal Majalla"/>
          <w:sz w:val="34"/>
        </w:rPr>
        <w:t>.</w:t>
      </w:r>
    </w:p>
    <w:p w14:paraId="28830FB2" w14:textId="77777777" w:rsid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قائمة بالتوصيات الرئيسية</w:t>
      </w:r>
      <w:r w:rsidRPr="0066631C">
        <w:rPr>
          <w:rFonts w:ascii="Sakkal Majalla" w:hAnsi="Sakkal Majalla"/>
          <w:sz w:val="34"/>
        </w:rPr>
        <w:t>.</w:t>
      </w:r>
    </w:p>
    <w:p w14:paraId="74E211FA" w14:textId="77777777" w:rsidR="0066631C" w:rsidRDefault="0066631C" w:rsidP="0066631C">
      <w:pPr>
        <w:spacing w:after="160" w:line="259" w:lineRule="auto"/>
        <w:jc w:val="center"/>
        <w:rPr>
          <w:rFonts w:ascii="Sakkal Majalla" w:hAnsi="Sakkal Majalla"/>
          <w:sz w:val="34"/>
        </w:rPr>
      </w:pPr>
    </w:p>
    <w:p w14:paraId="52A6A81E" w14:textId="77777777" w:rsidR="0066631C" w:rsidRDefault="0066631C" w:rsidP="0066631C">
      <w:pPr>
        <w:spacing w:after="160" w:line="259" w:lineRule="auto"/>
        <w:jc w:val="center"/>
        <w:rPr>
          <w:rFonts w:ascii="Sakkal Majalla" w:hAnsi="Sakkal Majalla"/>
          <w:sz w:val="34"/>
        </w:rPr>
      </w:pPr>
    </w:p>
    <w:p w14:paraId="4DC93D68" w14:textId="77777777" w:rsidR="0066631C" w:rsidRDefault="0066631C" w:rsidP="0066631C">
      <w:pPr>
        <w:spacing w:after="160" w:line="259" w:lineRule="auto"/>
        <w:jc w:val="center"/>
        <w:rPr>
          <w:rFonts w:ascii="Sakkal Majalla" w:hAnsi="Sakkal Majalla"/>
          <w:sz w:val="34"/>
        </w:rPr>
      </w:pPr>
    </w:p>
    <w:p w14:paraId="4EC94844" w14:textId="6CF41F6D" w:rsidR="0066631C" w:rsidRPr="0066631C" w:rsidRDefault="0066631C" w:rsidP="0066631C">
      <w:pPr>
        <w:spacing w:after="160" w:line="259" w:lineRule="auto"/>
        <w:jc w:val="center"/>
        <w:rPr>
          <w:rFonts w:ascii="Sakkal Majalla" w:hAnsi="Sakkal Majalla"/>
          <w:sz w:val="34"/>
        </w:rPr>
      </w:pPr>
    </w:p>
    <w:p w14:paraId="32B6BEDC" w14:textId="77777777" w:rsidR="009F34C6" w:rsidRPr="0066631C" w:rsidRDefault="009F34C6" w:rsidP="0066631C"/>
    <w:p w14:paraId="27C4BD8A" w14:textId="77777777" w:rsidR="009F34C6" w:rsidRDefault="009F34C6" w:rsidP="00C0289F">
      <w:pPr>
        <w:jc w:val="center"/>
      </w:pPr>
    </w:p>
    <w:p w14:paraId="3CEBAF6B" w14:textId="77777777" w:rsidR="009F34C6" w:rsidRDefault="009F34C6" w:rsidP="00D53DEE">
      <w:pPr>
        <w:spacing w:after="160" w:line="259" w:lineRule="auto"/>
        <w:jc w:val="right"/>
      </w:pPr>
      <w:r>
        <w:br w:type="page"/>
      </w:r>
      <w:r w:rsidR="00D53DEE" w:rsidRPr="00B9790F">
        <w:rPr>
          <w:noProof/>
        </w:rPr>
        <w:lastRenderedPageBreak/>
        <mc:AlternateContent>
          <mc:Choice Requires="wpg">
            <w:drawing>
              <wp:inline distT="0" distB="0" distL="0" distR="0" wp14:anchorId="4375A247" wp14:editId="12DF5C48">
                <wp:extent cx="5711825" cy="737619"/>
                <wp:effectExtent l="0" t="0" r="22225" b="24765"/>
                <wp:docPr id="1588064104"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2118722586" name="مجموعة 881967268"/>
                        <wpg:cNvGrpSpPr/>
                        <wpg:grpSpPr>
                          <a:xfrm>
                            <a:off x="0" y="165301"/>
                            <a:ext cx="5711825" cy="572318"/>
                            <a:chOff x="0" y="165256"/>
                            <a:chExt cx="6312597" cy="633733"/>
                          </a:xfrm>
                        </wpg:grpSpPr>
                        <wps:wsp>
                          <wps:cNvPr id="154128212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2498081" name="مربع نص 2043426344"/>
                          <wps:cNvSpPr txBox="1"/>
                          <wps:spPr>
                            <a:xfrm>
                              <a:off x="3184368" y="165256"/>
                              <a:ext cx="2073788" cy="453526"/>
                            </a:xfrm>
                            <a:prstGeom prst="rect">
                              <a:avLst/>
                            </a:prstGeom>
                            <a:noFill/>
                          </wps:spPr>
                          <wps:txbx>
                            <w:txbxContent>
                              <w:p w14:paraId="2C21A8BF" w14:textId="77777777" w:rsidR="00D53DEE" w:rsidRDefault="00D53DEE" w:rsidP="00D53DEE">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wps:txbx>
                          <wps:bodyPr wrap="square" rtlCol="1">
                            <a:spAutoFit/>
                          </wps:bodyPr>
                        </wps:wsp>
                        <wps:wsp>
                          <wps:cNvPr id="165687333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86421225" name="Picture 1717196180" descr="Submission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75A247" id="_x0000_s1677"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">
                <v:group id="مجموعة 881967268" o:spid="_x0000_s1678" style="position:absolute;top:1653;width:57118;height:5723" coordorigin=",1652"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">
                  <v:roundrect id="مستطيل مستدير الزوايا 769901" o:spid="_x0000_s1679"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" fillcolor="#168489" strokecolor="#168489" strokeweight="1pt">
                    <v:stroke joinstyle="miter"/>
                  </v:roundrect>
                  <v:shape id="مربع نص 2043426344" o:spid="_x0000_s1680" type="#_x0000_t202" style="position:absolute;left:31843;top:1652;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" filled="f" stroked="f">
                    <v:textbox style="mso-fit-shape-to-text:t">
                      <w:txbxContent>
                        <w:p w14:paraId="2C21A8BF" w14:textId="77777777" w:rsidR="00D53DEE" w:rsidRDefault="00D53DEE" w:rsidP="00D53DEE">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v:textbox>
                  </v:shape>
                  <v:roundrect id="مستطيل مستدير الزوايا 769903" o:spid="_x0000_s1681"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" fillcolor="#168489" strokecolor="#168489" strokeweight="1pt">
                    <v:stroke joinstyle="miter"/>
                  </v:roundrect>
                </v:group>
                <v:shape id="Picture 1717196180" o:spid="_x0000_s1682"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">
                  <v:imagedata r:id="rId140" o:title="Submission "/>
                </v:shape>
                <w10:anchorlock/>
              </v:group>
            </w:pict>
          </mc:Fallback>
        </mc:AlternateContent>
      </w:r>
    </w:p>
    <w:p w14:paraId="55ABB1BF" w14:textId="77777777" w:rsidR="00D53DEE" w:rsidRPr="00D53DEE" w:rsidRDefault="00D53DEE" w:rsidP="00D53DEE">
      <w:pPr>
        <w:rPr>
          <w:rFonts w:ascii="Sakkal Majalla" w:hAnsi="Sakkal Majalla"/>
          <w:sz w:val="34"/>
          <w:lang w:bidi="ar-SY"/>
        </w:rPr>
      </w:pPr>
      <w:r w:rsidRPr="00D53DEE">
        <w:rPr>
          <w:rFonts w:ascii="Sakkal Majalla" w:hAnsi="Sakkal Majalla"/>
          <w:b/>
          <w:bCs/>
          <w:sz w:val="34"/>
          <w:rtl/>
        </w:rPr>
        <w:t>حالة عملية</w:t>
      </w:r>
      <w:r w:rsidRPr="00D53DEE">
        <w:rPr>
          <w:rFonts w:ascii="Sakkal Majalla" w:hAnsi="Sakkal Majalla"/>
          <w:b/>
          <w:bCs/>
          <w:sz w:val="34"/>
          <w:lang w:bidi="ar-SY"/>
        </w:rPr>
        <w:t>:</w:t>
      </w:r>
    </w:p>
    <w:p w14:paraId="36CECB66" w14:textId="77777777" w:rsidR="00D53DEE" w:rsidRPr="00D53DEE" w:rsidRDefault="00D53DEE" w:rsidP="00D53DEE">
      <w:pPr>
        <w:rPr>
          <w:rFonts w:ascii="Sakkal Majalla" w:hAnsi="Sakkal Majalla"/>
          <w:sz w:val="34"/>
          <w:lang w:bidi="ar-SY"/>
        </w:rPr>
      </w:pPr>
      <w:r w:rsidRPr="00D53DEE">
        <w:rPr>
          <w:rFonts w:ascii="Sakkal Majalla" w:hAnsi="Sakkal Majalla"/>
          <w:sz w:val="34"/>
          <w:rtl/>
        </w:rPr>
        <w:t>أنت تعمل محلّلاً للبيانات في مؤسّسة تعليمية. طُلب منك تحليل بيانات أداء الطلّاب في امتحان نهاية الفصل الدراسي. البيانات تشمل درجات 100 طالب في أربع مواد: الرياضيات، العلوم، اللغة العربية، واللغة الإنجليزية</w:t>
      </w:r>
      <w:r w:rsidRPr="00D53DEE">
        <w:rPr>
          <w:rFonts w:ascii="Sakkal Majalla" w:hAnsi="Sakkal Majalla"/>
          <w:sz w:val="34"/>
          <w:lang w:bidi="ar-SY"/>
        </w:rPr>
        <w:t>.</w:t>
      </w:r>
    </w:p>
    <w:p w14:paraId="365DC7D2" w14:textId="77777777" w:rsidR="00D53DEE" w:rsidRPr="00D53DEE" w:rsidRDefault="00D53DEE" w:rsidP="00D53DEE">
      <w:pPr>
        <w:rPr>
          <w:rFonts w:ascii="Sakkal Majalla" w:hAnsi="Sakkal Majalla"/>
          <w:sz w:val="34"/>
          <w:lang w:bidi="ar-SY"/>
        </w:rPr>
      </w:pPr>
      <w:r w:rsidRPr="00D53DEE">
        <w:rPr>
          <w:rFonts w:ascii="Sakkal Majalla" w:hAnsi="Sakkal Majalla"/>
          <w:b/>
          <w:bCs/>
          <w:sz w:val="34"/>
          <w:rtl/>
        </w:rPr>
        <w:t>البيانات (عيّنة)</w:t>
      </w:r>
      <w:r w:rsidRPr="00D53DEE">
        <w:rPr>
          <w:rFonts w:ascii="Sakkal Majalla" w:hAnsi="Sakkal Majalla"/>
          <w:b/>
          <w:bCs/>
          <w:sz w:val="34"/>
          <w:lang w:bidi="ar-SY"/>
        </w:rPr>
        <w:t>:</w:t>
      </w:r>
    </w:p>
    <w:tbl>
      <w:tblPr>
        <w:bidiVisual/>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45"/>
        <w:gridCol w:w="1691"/>
        <w:gridCol w:w="1069"/>
        <w:gridCol w:w="2023"/>
        <w:gridCol w:w="2388"/>
      </w:tblGrid>
      <w:tr w:rsidR="00D53DEE" w:rsidRPr="00D53DEE" w14:paraId="4A4BF202" w14:textId="77777777" w:rsidTr="000D7AAA">
        <w:trPr>
          <w:tblHeader/>
          <w:tblCellSpacing w:w="15" w:type="dxa"/>
        </w:trPr>
        <w:tc>
          <w:tcPr>
            <w:tcW w:w="999" w:type="pct"/>
            <w:shd w:val="clear" w:color="auto" w:fill="F2F2F2" w:themeFill="background1" w:themeFillShade="F2"/>
            <w:vAlign w:val="center"/>
            <w:hideMark/>
          </w:tcPr>
          <w:p w14:paraId="46C78CDE"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رقم الطالب</w:t>
            </w:r>
          </w:p>
        </w:tc>
        <w:tc>
          <w:tcPr>
            <w:tcW w:w="921" w:type="pct"/>
            <w:shd w:val="clear" w:color="auto" w:fill="F2F2F2" w:themeFill="background1" w:themeFillShade="F2"/>
            <w:vAlign w:val="center"/>
            <w:hideMark/>
          </w:tcPr>
          <w:p w14:paraId="707408B9"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الرياضيات</w:t>
            </w:r>
          </w:p>
        </w:tc>
        <w:tc>
          <w:tcPr>
            <w:tcW w:w="576" w:type="pct"/>
            <w:shd w:val="clear" w:color="auto" w:fill="F2F2F2" w:themeFill="background1" w:themeFillShade="F2"/>
            <w:vAlign w:val="center"/>
            <w:hideMark/>
          </w:tcPr>
          <w:p w14:paraId="2E7F8683"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العلوم</w:t>
            </w:r>
          </w:p>
        </w:tc>
        <w:tc>
          <w:tcPr>
            <w:tcW w:w="1105" w:type="pct"/>
            <w:shd w:val="clear" w:color="auto" w:fill="F2F2F2" w:themeFill="background1" w:themeFillShade="F2"/>
            <w:vAlign w:val="center"/>
            <w:hideMark/>
          </w:tcPr>
          <w:p w14:paraId="6D58193E"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اللغة العربية</w:t>
            </w:r>
          </w:p>
        </w:tc>
        <w:tc>
          <w:tcPr>
            <w:tcW w:w="1299" w:type="pct"/>
            <w:shd w:val="clear" w:color="auto" w:fill="F2F2F2" w:themeFill="background1" w:themeFillShade="F2"/>
            <w:vAlign w:val="center"/>
            <w:hideMark/>
          </w:tcPr>
          <w:p w14:paraId="67CD4E91"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اللغة الإنجليزية</w:t>
            </w:r>
          </w:p>
        </w:tc>
      </w:tr>
      <w:tr w:rsidR="00D53DEE" w:rsidRPr="00D53DEE" w14:paraId="36773E95" w14:textId="77777777" w:rsidTr="00DC2903">
        <w:trPr>
          <w:tblCellSpacing w:w="15" w:type="dxa"/>
        </w:trPr>
        <w:tc>
          <w:tcPr>
            <w:tcW w:w="999" w:type="pct"/>
            <w:vAlign w:val="center"/>
            <w:hideMark/>
          </w:tcPr>
          <w:p w14:paraId="5E900EB1"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1</w:t>
            </w:r>
          </w:p>
        </w:tc>
        <w:tc>
          <w:tcPr>
            <w:tcW w:w="921" w:type="pct"/>
            <w:vAlign w:val="center"/>
            <w:hideMark/>
          </w:tcPr>
          <w:p w14:paraId="57907F94"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85</w:t>
            </w:r>
          </w:p>
        </w:tc>
        <w:tc>
          <w:tcPr>
            <w:tcW w:w="576" w:type="pct"/>
            <w:vAlign w:val="center"/>
            <w:hideMark/>
          </w:tcPr>
          <w:p w14:paraId="5D7B4474"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78</w:t>
            </w:r>
          </w:p>
        </w:tc>
        <w:tc>
          <w:tcPr>
            <w:tcW w:w="1105" w:type="pct"/>
            <w:vAlign w:val="center"/>
            <w:hideMark/>
          </w:tcPr>
          <w:p w14:paraId="5CFE015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92</w:t>
            </w:r>
          </w:p>
        </w:tc>
        <w:tc>
          <w:tcPr>
            <w:tcW w:w="1299" w:type="pct"/>
            <w:vAlign w:val="center"/>
            <w:hideMark/>
          </w:tcPr>
          <w:p w14:paraId="178723D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88</w:t>
            </w:r>
          </w:p>
        </w:tc>
      </w:tr>
      <w:tr w:rsidR="00D53DEE" w:rsidRPr="00D53DEE" w14:paraId="13ADBA61" w14:textId="77777777" w:rsidTr="00DC2903">
        <w:trPr>
          <w:tblCellSpacing w:w="15" w:type="dxa"/>
        </w:trPr>
        <w:tc>
          <w:tcPr>
            <w:tcW w:w="999" w:type="pct"/>
            <w:vAlign w:val="center"/>
            <w:hideMark/>
          </w:tcPr>
          <w:p w14:paraId="17A8B28C"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2</w:t>
            </w:r>
          </w:p>
        </w:tc>
        <w:tc>
          <w:tcPr>
            <w:tcW w:w="921" w:type="pct"/>
            <w:vAlign w:val="center"/>
            <w:hideMark/>
          </w:tcPr>
          <w:p w14:paraId="3DD66539"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92</w:t>
            </w:r>
          </w:p>
        </w:tc>
        <w:tc>
          <w:tcPr>
            <w:tcW w:w="576" w:type="pct"/>
            <w:vAlign w:val="center"/>
            <w:hideMark/>
          </w:tcPr>
          <w:p w14:paraId="64F616A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95</w:t>
            </w:r>
          </w:p>
        </w:tc>
        <w:tc>
          <w:tcPr>
            <w:tcW w:w="1105" w:type="pct"/>
            <w:vAlign w:val="center"/>
            <w:hideMark/>
          </w:tcPr>
          <w:p w14:paraId="4FD08B97"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89</w:t>
            </w:r>
          </w:p>
        </w:tc>
        <w:tc>
          <w:tcPr>
            <w:tcW w:w="1299" w:type="pct"/>
            <w:vAlign w:val="center"/>
            <w:hideMark/>
          </w:tcPr>
          <w:p w14:paraId="0E880829"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91</w:t>
            </w:r>
          </w:p>
        </w:tc>
      </w:tr>
      <w:tr w:rsidR="00D53DEE" w:rsidRPr="00D53DEE" w14:paraId="72F9D509" w14:textId="77777777" w:rsidTr="00DC2903">
        <w:trPr>
          <w:tblCellSpacing w:w="15" w:type="dxa"/>
        </w:trPr>
        <w:tc>
          <w:tcPr>
            <w:tcW w:w="999" w:type="pct"/>
            <w:vAlign w:val="center"/>
            <w:hideMark/>
          </w:tcPr>
          <w:p w14:paraId="0AD3D888"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3</w:t>
            </w:r>
          </w:p>
        </w:tc>
        <w:tc>
          <w:tcPr>
            <w:tcW w:w="921" w:type="pct"/>
            <w:vAlign w:val="center"/>
            <w:hideMark/>
          </w:tcPr>
          <w:p w14:paraId="7C26A335"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65</w:t>
            </w:r>
          </w:p>
        </w:tc>
        <w:tc>
          <w:tcPr>
            <w:tcW w:w="576" w:type="pct"/>
            <w:vAlign w:val="center"/>
            <w:hideMark/>
          </w:tcPr>
          <w:p w14:paraId="7150253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70</w:t>
            </w:r>
          </w:p>
        </w:tc>
        <w:tc>
          <w:tcPr>
            <w:tcW w:w="1105" w:type="pct"/>
            <w:vAlign w:val="center"/>
            <w:hideMark/>
          </w:tcPr>
          <w:p w14:paraId="2AB147B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75</w:t>
            </w:r>
          </w:p>
        </w:tc>
        <w:tc>
          <w:tcPr>
            <w:tcW w:w="1299" w:type="pct"/>
            <w:vAlign w:val="center"/>
            <w:hideMark/>
          </w:tcPr>
          <w:p w14:paraId="6E19E88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68</w:t>
            </w:r>
          </w:p>
        </w:tc>
      </w:tr>
      <w:tr w:rsidR="00D53DEE" w:rsidRPr="00D53DEE" w14:paraId="1BEC8FBF" w14:textId="77777777" w:rsidTr="00DC2903">
        <w:trPr>
          <w:tblCellSpacing w:w="15" w:type="dxa"/>
        </w:trPr>
        <w:tc>
          <w:tcPr>
            <w:tcW w:w="999" w:type="pct"/>
            <w:vAlign w:val="center"/>
            <w:hideMark/>
          </w:tcPr>
          <w:p w14:paraId="756EA66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4</w:t>
            </w:r>
          </w:p>
        </w:tc>
        <w:tc>
          <w:tcPr>
            <w:tcW w:w="921" w:type="pct"/>
            <w:vAlign w:val="center"/>
            <w:hideMark/>
          </w:tcPr>
          <w:p w14:paraId="30F2285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88</w:t>
            </w:r>
          </w:p>
        </w:tc>
        <w:tc>
          <w:tcPr>
            <w:tcW w:w="576" w:type="pct"/>
            <w:vAlign w:val="center"/>
            <w:hideMark/>
          </w:tcPr>
          <w:p w14:paraId="55035020"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84</w:t>
            </w:r>
          </w:p>
        </w:tc>
        <w:tc>
          <w:tcPr>
            <w:tcW w:w="1105" w:type="pct"/>
            <w:vAlign w:val="center"/>
            <w:hideMark/>
          </w:tcPr>
          <w:p w14:paraId="7B25BB61"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90</w:t>
            </w:r>
          </w:p>
        </w:tc>
        <w:tc>
          <w:tcPr>
            <w:tcW w:w="1299" w:type="pct"/>
            <w:vAlign w:val="center"/>
            <w:hideMark/>
          </w:tcPr>
          <w:p w14:paraId="71927DAF"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86</w:t>
            </w:r>
          </w:p>
        </w:tc>
      </w:tr>
      <w:tr w:rsidR="00D53DEE" w:rsidRPr="00D53DEE" w14:paraId="7963396D" w14:textId="77777777" w:rsidTr="00DC2903">
        <w:trPr>
          <w:tblCellSpacing w:w="15" w:type="dxa"/>
        </w:trPr>
        <w:tc>
          <w:tcPr>
            <w:tcW w:w="999" w:type="pct"/>
            <w:vAlign w:val="center"/>
            <w:hideMark/>
          </w:tcPr>
          <w:p w14:paraId="5D535EE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w:t>
            </w:r>
          </w:p>
        </w:tc>
        <w:tc>
          <w:tcPr>
            <w:tcW w:w="921" w:type="pct"/>
            <w:vAlign w:val="center"/>
            <w:hideMark/>
          </w:tcPr>
          <w:p w14:paraId="626C15C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55</w:t>
            </w:r>
          </w:p>
        </w:tc>
        <w:tc>
          <w:tcPr>
            <w:tcW w:w="576" w:type="pct"/>
            <w:vAlign w:val="center"/>
            <w:hideMark/>
          </w:tcPr>
          <w:p w14:paraId="678BB7DF"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60</w:t>
            </w:r>
          </w:p>
        </w:tc>
        <w:tc>
          <w:tcPr>
            <w:tcW w:w="1105" w:type="pct"/>
            <w:vAlign w:val="center"/>
            <w:hideMark/>
          </w:tcPr>
          <w:p w14:paraId="7619E4A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58</w:t>
            </w:r>
          </w:p>
        </w:tc>
        <w:tc>
          <w:tcPr>
            <w:tcW w:w="1299" w:type="pct"/>
            <w:vAlign w:val="center"/>
            <w:hideMark/>
          </w:tcPr>
          <w:p w14:paraId="5A65405E"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62</w:t>
            </w:r>
          </w:p>
        </w:tc>
      </w:tr>
    </w:tbl>
    <w:p w14:paraId="0B13F185" w14:textId="77777777" w:rsidR="000D7AAA" w:rsidRDefault="000D7AAA" w:rsidP="00D53DEE">
      <w:pPr>
        <w:rPr>
          <w:rFonts w:ascii="Sakkal Majalla" w:hAnsi="Sakkal Majalla"/>
          <w:sz w:val="34"/>
          <w:rtl/>
        </w:rPr>
      </w:pPr>
    </w:p>
    <w:p w14:paraId="6E9EFE49" w14:textId="229A0DE6" w:rsidR="00D53DEE" w:rsidRPr="00D53DEE" w:rsidRDefault="00D53DEE" w:rsidP="00D53DEE">
      <w:pPr>
        <w:rPr>
          <w:rFonts w:ascii="Sakkal Majalla" w:hAnsi="Sakkal Majalla"/>
          <w:sz w:val="34"/>
          <w:lang w:bidi="ar-SY"/>
        </w:rPr>
      </w:pPr>
      <w:r w:rsidRPr="00D53DEE">
        <w:rPr>
          <w:rFonts w:ascii="Sakkal Majalla" w:hAnsi="Sakkal Majalla"/>
          <w:sz w:val="34"/>
          <w:rtl/>
        </w:rPr>
        <w:t>بالإضافة إلى ذلك، قدّم المعلّمون تعليقات نصية عن أداء بعض الطلّاب</w:t>
      </w:r>
      <w:r w:rsidRPr="00D53DEE">
        <w:rPr>
          <w:rFonts w:ascii="Sakkal Majalla" w:hAnsi="Sakkal Majalla"/>
          <w:sz w:val="34"/>
          <w:lang w:bidi="ar-SY"/>
        </w:rPr>
        <w:t>:</w:t>
      </w:r>
    </w:p>
    <w:p w14:paraId="648E21BD"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3 لديه صعوبات في المواد العلمية، يحتاج دعماً إضافياً</w:t>
      </w:r>
      <w:r w:rsidRPr="00D53DEE">
        <w:rPr>
          <w:rFonts w:ascii="Sakkal Majalla" w:hAnsi="Sakkal Majalla"/>
          <w:sz w:val="34"/>
          <w:lang w:bidi="ar-SY"/>
        </w:rPr>
        <w:t>."</w:t>
      </w:r>
    </w:p>
    <w:p w14:paraId="3BB14D2A"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2 متفوّق في جميع المواد، يُرشّح لبرنامج الموهوبين</w:t>
      </w:r>
      <w:r w:rsidRPr="00D53DEE">
        <w:rPr>
          <w:rFonts w:ascii="Sakkal Majalla" w:hAnsi="Sakkal Majalla"/>
          <w:sz w:val="34"/>
          <w:lang w:bidi="ar-SY"/>
        </w:rPr>
        <w:t>."</w:t>
      </w:r>
    </w:p>
    <w:p w14:paraId="1BEA279E"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5 يعاني من ضعف عام، يحتاج متابعة مكثّفة</w:t>
      </w:r>
      <w:r w:rsidRPr="00D53DEE">
        <w:rPr>
          <w:rFonts w:ascii="Sakkal Majalla" w:hAnsi="Sakkal Majalla"/>
          <w:sz w:val="34"/>
          <w:lang w:bidi="ar-SY"/>
        </w:rPr>
        <w:t>."</w:t>
      </w:r>
    </w:p>
    <w:p w14:paraId="00FE8655" w14:textId="77777777" w:rsidR="00D53DEE" w:rsidRPr="00D53DEE" w:rsidRDefault="00D53DEE" w:rsidP="00D53DEE">
      <w:pPr>
        <w:rPr>
          <w:rFonts w:ascii="Sakkal Majalla" w:hAnsi="Sakkal Majalla"/>
          <w:sz w:val="34"/>
          <w:rtl/>
          <w:lang w:bidi="ar-SY"/>
        </w:rPr>
      </w:pPr>
    </w:p>
    <w:p w14:paraId="3F742B9E" w14:textId="4A2E6A47" w:rsidR="00D53DEE" w:rsidRPr="00D53DEE" w:rsidRDefault="00B31069" w:rsidP="00D53DEE">
      <w:pPr>
        <w:keepNext/>
        <w:pageBreakBefore/>
        <w:rPr>
          <w:rFonts w:ascii="Sakkal Majalla" w:hAnsi="Sakkal Majalla"/>
          <w:color w:val="C00000"/>
          <w:sz w:val="34"/>
          <w:lang w:bidi="ar-SY"/>
        </w:rPr>
      </w:pPr>
      <w:r w:rsidRPr="00E42DAD">
        <w:rPr>
          <w:rFonts w:ascii="Adobe Arabic" w:hAnsi="Adobe Arabic" w:cs="Adobe Arabic"/>
          <w:noProof/>
          <w:color w:val="1E3D6A"/>
          <w:sz w:val="36"/>
          <w:szCs w:val="36"/>
        </w:rPr>
        <w:lastRenderedPageBreak/>
        <mc:AlternateContent>
          <mc:Choice Requires="wpg">
            <w:drawing>
              <wp:anchor distT="0" distB="0" distL="114300" distR="114300" simplePos="0" relativeHeight="252923904" behindDoc="0" locked="0" layoutInCell="1" allowOverlap="1" wp14:anchorId="71B01403" wp14:editId="09FA7770">
                <wp:simplePos x="0" y="0"/>
                <wp:positionH relativeFrom="column">
                  <wp:posOffset>5234940</wp:posOffset>
                </wp:positionH>
                <wp:positionV relativeFrom="paragraph">
                  <wp:posOffset>0</wp:posOffset>
                </wp:positionV>
                <wp:extent cx="497840" cy="409575"/>
                <wp:effectExtent l="0" t="0" r="0" b="9525"/>
                <wp:wrapSquare wrapText="bothSides"/>
                <wp:docPr id="1605756897"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1412129687"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2870068"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DACBEB3" id="Group 17" o:spid="_x0000_s1026" style="position:absolute;margin-left:412.2pt;margin-top:0;width:39.2pt;height:32.25pt;z-index:252923904"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">
                  <v:imagedata r:id="rId164"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" fillcolor="#168489" strokecolor="#168489" strokeweight="1pt">
                  <v:stroke joinstyle="miter"/>
                </v:roundrect>
                <w10:wrap type="square"/>
              </v:group>
            </w:pict>
          </mc:Fallback>
        </mc:AlternateContent>
      </w:r>
      <w:r w:rsidR="00D53DEE" w:rsidRPr="00D53DEE">
        <w:rPr>
          <w:rFonts w:ascii="Sakkal Majalla" w:hAnsi="Sakkal Majalla"/>
          <w:b/>
          <w:bCs/>
          <w:color w:val="C00000"/>
          <w:sz w:val="34"/>
          <w:rtl/>
        </w:rPr>
        <w:t>الأسئلة</w:t>
      </w:r>
      <w:r w:rsidR="00D53DEE" w:rsidRPr="00D53DEE">
        <w:rPr>
          <w:rFonts w:ascii="Sakkal Majalla" w:hAnsi="Sakkal Majalla"/>
          <w:b/>
          <w:bCs/>
          <w:color w:val="C00000"/>
          <w:sz w:val="34"/>
          <w:lang w:bidi="ar-SY"/>
        </w:rPr>
        <w:t>:</w:t>
      </w:r>
    </w:p>
    <w:p w14:paraId="66BA23D7" w14:textId="77777777" w:rsidR="00D53DEE" w:rsidRPr="00D53DEE" w:rsidRDefault="00D53DEE" w:rsidP="00D53DEE">
      <w:pPr>
        <w:jc w:val="left"/>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السؤال الأوّل</w:t>
      </w:r>
      <w:r w:rsidRPr="00D53DEE">
        <w:rPr>
          <w:rFonts w:ascii="Adobe Arabic" w:hAnsi="Adobe Arabic" w:cs="Adobe Arabic"/>
          <w:b/>
          <w:bCs/>
          <w:color w:val="008080"/>
          <w:sz w:val="36"/>
          <w:szCs w:val="36"/>
          <w:lang w:bidi="ar-SY"/>
        </w:rPr>
        <w:t>:</w:t>
      </w:r>
      <w:r w:rsidRPr="00D53DEE">
        <w:rPr>
          <w:rFonts w:ascii="Adobe Arabic" w:hAnsi="Adobe Arabic" w:cs="Adobe Arabic"/>
          <w:b/>
          <w:bCs/>
          <w:color w:val="008080"/>
          <w:sz w:val="36"/>
          <w:szCs w:val="36"/>
          <w:lang w:bidi="ar-SY"/>
        </w:rPr>
        <w:br/>
      </w:r>
      <w:r w:rsidRPr="00D53DEE">
        <w:rPr>
          <w:rFonts w:ascii="Adobe Arabic" w:hAnsi="Adobe Arabic" w:cs="Adobe Arabic"/>
          <w:b/>
          <w:bCs/>
          <w:color w:val="008080"/>
          <w:sz w:val="36"/>
          <w:szCs w:val="36"/>
          <w:rtl/>
        </w:rPr>
        <w:t>صُغ أمراً</w:t>
      </w:r>
      <w:r w:rsidRPr="00D53DEE">
        <w:rPr>
          <w:rFonts w:ascii="Adobe Arabic" w:hAnsi="Adobe Arabic" w:cs="Adobe Arabic"/>
          <w:b/>
          <w:bCs/>
          <w:color w:val="008080"/>
          <w:sz w:val="36"/>
          <w:szCs w:val="36"/>
          <w:lang w:bidi="ar-SY"/>
        </w:rPr>
        <w:t xml:space="preserve"> (Prompt) </w:t>
      </w:r>
      <w:r w:rsidRPr="00D53DEE">
        <w:rPr>
          <w:rFonts w:ascii="Adobe Arabic" w:hAnsi="Adobe Arabic" w:cs="Adobe Arabic"/>
          <w:b/>
          <w:bCs/>
          <w:color w:val="008080"/>
          <w:sz w:val="36"/>
          <w:szCs w:val="36"/>
          <w:rtl/>
        </w:rPr>
        <w:t>فعّالاً لـ</w:t>
      </w:r>
      <w:r w:rsidRPr="00D53DEE">
        <w:rPr>
          <w:rFonts w:ascii="Adobe Arabic" w:hAnsi="Adobe Arabic" w:cs="Adobe Arabic"/>
          <w:b/>
          <w:bCs/>
          <w:color w:val="008080"/>
          <w:sz w:val="36"/>
          <w:szCs w:val="36"/>
          <w:lang w:bidi="ar-SY"/>
        </w:rPr>
        <w:t xml:space="preserve"> ChatGPT </w:t>
      </w:r>
      <w:r w:rsidRPr="00D53DEE">
        <w:rPr>
          <w:rFonts w:ascii="Adobe Arabic" w:hAnsi="Adobe Arabic" w:cs="Adobe Arabic"/>
          <w:b/>
          <w:bCs/>
          <w:color w:val="008080"/>
          <w:sz w:val="36"/>
          <w:szCs w:val="36"/>
          <w:rtl/>
        </w:rPr>
        <w:t>لتحليل التعليقات النصية للمعلّمين. يجب أن يتضمّن الأمر</w:t>
      </w:r>
      <w:r w:rsidRPr="00D53DEE">
        <w:rPr>
          <w:rFonts w:ascii="Adobe Arabic" w:hAnsi="Adobe Arabic" w:cs="Adobe Arabic"/>
          <w:b/>
          <w:bCs/>
          <w:color w:val="008080"/>
          <w:sz w:val="36"/>
          <w:szCs w:val="36"/>
          <w:lang w:bidi="ar-SY"/>
        </w:rPr>
        <w:t>:</w:t>
      </w:r>
    </w:p>
    <w:p w14:paraId="0DFDD370" w14:textId="77777777" w:rsidR="00D53DEE" w:rsidRP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تصنيف الطلّاب حسب مستوى الأداء (متفوّق، جيّد، يحتاج دعم)</w:t>
      </w:r>
      <w:r w:rsidRPr="00D53DEE">
        <w:rPr>
          <w:rFonts w:ascii="Sakkal Majalla" w:hAnsi="Sakkal Majalla"/>
          <w:sz w:val="34"/>
          <w:lang w:bidi="ar-SY"/>
        </w:rPr>
        <w:t>.</w:t>
      </w:r>
    </w:p>
    <w:p w14:paraId="5DA52B7B" w14:textId="77777777" w:rsidR="00D53DEE" w:rsidRP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تحديد المواد التي تحتاج تدخّلاً أكبر</w:t>
      </w:r>
      <w:r w:rsidRPr="00D53DEE">
        <w:rPr>
          <w:rFonts w:ascii="Sakkal Majalla" w:hAnsi="Sakkal Majalla"/>
          <w:sz w:val="34"/>
          <w:lang w:bidi="ar-SY"/>
        </w:rPr>
        <w:t>.</w:t>
      </w:r>
    </w:p>
    <w:p w14:paraId="2481E594" w14:textId="77777777" w:rsidR="00D53DEE" w:rsidRP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اقتراح خطط دعم مناسبة</w:t>
      </w:r>
      <w:r w:rsidRPr="00D53DEE">
        <w:rPr>
          <w:rFonts w:ascii="Sakkal Majalla" w:hAnsi="Sakkal Majalla"/>
          <w:sz w:val="34"/>
          <w:lang w:bidi="ar-SY"/>
        </w:rPr>
        <w:t>.</w:t>
      </w:r>
    </w:p>
    <w:p w14:paraId="265114B7" w14:textId="77777777" w:rsidR="00D53DEE" w:rsidRPr="00D53DEE" w:rsidRDefault="00D53DEE" w:rsidP="00D53DEE">
      <w:pPr>
        <w:rPr>
          <w:rFonts w:ascii="Sakkal Majalla" w:hAnsi="Sakkal Majalla"/>
          <w:color w:val="C00000"/>
          <w:sz w:val="34"/>
          <w:lang w:bidi="ar-SY"/>
        </w:rPr>
      </w:pPr>
      <w:r w:rsidRPr="00D53DEE">
        <w:rPr>
          <w:rFonts w:ascii="Sakkal Majalla" w:hAnsi="Sakkal Majalla"/>
          <w:b/>
          <w:bCs/>
          <w:color w:val="C00000"/>
          <w:sz w:val="34"/>
          <w:rtl/>
        </w:rPr>
        <w:t>الإجابة النموذجية</w:t>
      </w:r>
      <w:r w:rsidRPr="00D53DEE">
        <w:rPr>
          <w:rFonts w:ascii="Sakkal Majalla" w:hAnsi="Sakkal Majalla"/>
          <w:b/>
          <w:bCs/>
          <w:color w:val="C00000"/>
          <w:sz w:val="34"/>
          <w:lang w:bidi="ar-SY"/>
        </w:rPr>
        <w:t>:</w:t>
      </w:r>
    </w:p>
    <w:p w14:paraId="0F9481EE" w14:textId="77777777" w:rsidR="00D53DEE" w:rsidRPr="00D53DEE" w:rsidRDefault="00D53DEE" w:rsidP="00D53DEE">
      <w:pPr>
        <w:shd w:val="clear" w:color="auto" w:fill="F2F2F2" w:themeFill="background1" w:themeFillShade="F2"/>
        <w:rPr>
          <w:rFonts w:ascii="Sakkal Majalla" w:hAnsi="Sakkal Majalla"/>
          <w:b/>
          <w:bCs/>
          <w:sz w:val="34"/>
          <w:rtl/>
          <w:lang w:bidi="ar-SY"/>
        </w:rPr>
      </w:pPr>
      <w:r w:rsidRPr="00D53DEE">
        <w:rPr>
          <w:rFonts w:ascii="Sakkal Majalla" w:hAnsi="Sakkal Majalla"/>
          <w:b/>
          <w:bCs/>
          <w:sz w:val="34"/>
          <w:rtl/>
          <w:lang w:bidi="ar-SY"/>
        </w:rPr>
        <w:t>أنا مشرف أكاديمي في مدرسة ثانوية. لدي تعليقات من المعلّمين حول أداء بعض الطلّاب في الامتحانات النهائية. أريدك أن تحلّل هذه التعليقات وتقدّم لي:</w:t>
      </w:r>
    </w:p>
    <w:p w14:paraId="4F494BF2"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1. تصنيف كلّ طالب حسب مستوى الأداء (متفوّق/جيّد/يحتاج دعم/ضعيف).</w:t>
      </w:r>
    </w:p>
    <w:p w14:paraId="49F35D81"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2. تحديد المواد أو المجالات التي يواجه فيها كلّ طالب صعوبات (إن وُجدت).</w:t>
      </w:r>
    </w:p>
    <w:p w14:paraId="1856E87F"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3. اقتراح خطّة دعم مناسبة لكلّ طالب (مثل: دروس تقوية، إرشاد نفسي، برنامج إثرائي، متابعة فردية، إلخ).</w:t>
      </w:r>
    </w:p>
    <w:p w14:paraId="59220050"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اعرض النتائج في جدول يحتوي على: رقم الطالب، مستوى الأداء، المواد/المجالات المحتاجة دعم، خطّة الدعم المقترحة.</w:t>
      </w:r>
    </w:p>
    <w:p w14:paraId="0872F567" w14:textId="77777777" w:rsidR="00D53DEE" w:rsidRPr="00D53DEE" w:rsidRDefault="00D53DEE" w:rsidP="00D53DEE">
      <w:pPr>
        <w:shd w:val="clear" w:color="auto" w:fill="F2F2F2" w:themeFill="background1" w:themeFillShade="F2"/>
        <w:rPr>
          <w:rFonts w:ascii="Sakkal Majalla" w:hAnsi="Sakkal Majalla"/>
          <w:b/>
          <w:bCs/>
          <w:sz w:val="34"/>
          <w:rtl/>
          <w:lang w:bidi="ar-SY"/>
        </w:rPr>
      </w:pPr>
      <w:r w:rsidRPr="00D53DEE">
        <w:rPr>
          <w:rFonts w:ascii="Sakkal Majalla" w:hAnsi="Sakkal Majalla"/>
          <w:b/>
          <w:bCs/>
          <w:sz w:val="34"/>
          <w:rtl/>
          <w:lang w:bidi="ar-SY"/>
        </w:rPr>
        <w:t>التعليقات:</w:t>
      </w:r>
    </w:p>
    <w:p w14:paraId="3D3D18F4"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 "الطالب رقم 3 لديه صعوبات في المواد العلمية، يحتاج دعماً إضافياً."</w:t>
      </w:r>
    </w:p>
    <w:p w14:paraId="6BF32CBE" w14:textId="77777777" w:rsidR="00D53DEE" w:rsidRPr="00D53DEE" w:rsidRDefault="00D53DEE" w:rsidP="00D53DEE">
      <w:pPr>
        <w:shd w:val="clear" w:color="auto" w:fill="F2F2F2" w:themeFill="background1" w:themeFillShade="F2"/>
        <w:rPr>
          <w:rFonts w:ascii="Sakkal Majalla" w:hAnsi="Sakkal Majalla"/>
          <w:sz w:val="34"/>
          <w:rtl/>
          <w:lang w:bidi="ar-SY"/>
        </w:rPr>
      </w:pPr>
      <w:r w:rsidRPr="00D53DEE">
        <w:rPr>
          <w:rFonts w:ascii="Sakkal Majalla" w:hAnsi="Sakkal Majalla"/>
          <w:sz w:val="34"/>
          <w:rtl/>
          <w:lang w:bidi="ar-SY"/>
        </w:rPr>
        <w:t>- "الطالب رقم 2 متفوّق في جميع المواد، يُرشّح لبرنامج الموهوبين."</w:t>
      </w:r>
    </w:p>
    <w:p w14:paraId="6B0868A3" w14:textId="77777777" w:rsidR="00D53DEE" w:rsidRPr="00D53DEE" w:rsidRDefault="00D53DEE" w:rsidP="00D53DEE">
      <w:pPr>
        <w:shd w:val="clear" w:color="auto" w:fill="F2F2F2" w:themeFill="background1" w:themeFillShade="F2"/>
        <w:rPr>
          <w:rFonts w:ascii="Sakkal Majalla" w:hAnsi="Sakkal Majalla"/>
          <w:sz w:val="34"/>
          <w:lang w:bidi="ar-SY"/>
        </w:rPr>
      </w:pPr>
      <w:r w:rsidRPr="00D53DEE">
        <w:rPr>
          <w:rFonts w:ascii="Sakkal Majalla" w:hAnsi="Sakkal Majalla"/>
          <w:sz w:val="34"/>
          <w:rtl/>
          <w:lang w:bidi="ar-SY"/>
        </w:rPr>
        <w:t>- "الطالب رقم 5 يعاني من ضعف عام، يحتاج متابعة مكثّفة."</w:t>
      </w:r>
    </w:p>
    <w:p w14:paraId="3CA3198B" w14:textId="77777777" w:rsidR="00D53DEE" w:rsidRPr="00D53DEE" w:rsidRDefault="00D53DEE" w:rsidP="00D53DEE">
      <w:pPr>
        <w:rPr>
          <w:rFonts w:ascii="Sakkal Majalla" w:hAnsi="Sakkal Majalla"/>
          <w:sz w:val="34"/>
          <w:rtl/>
        </w:rPr>
      </w:pPr>
    </w:p>
    <w:p w14:paraId="5817CBBA" w14:textId="77777777"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t>السؤال الثاني</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باستخدام</w:t>
      </w:r>
      <w:r w:rsidRPr="00D53DEE">
        <w:rPr>
          <w:rFonts w:ascii="Adobe Arabic" w:hAnsi="Adobe Arabic" w:cs="Adobe Arabic"/>
          <w:b/>
          <w:bCs/>
          <w:color w:val="008080"/>
          <w:sz w:val="36"/>
          <w:szCs w:val="36"/>
        </w:rPr>
        <w:t xml:space="preserve"> Python </w:t>
      </w:r>
      <w:r w:rsidRPr="00D53DEE">
        <w:rPr>
          <w:rFonts w:ascii="Adobe Arabic" w:hAnsi="Adobe Arabic" w:cs="Adobe Arabic"/>
          <w:b/>
          <w:bCs/>
          <w:color w:val="008080"/>
          <w:sz w:val="36"/>
          <w:szCs w:val="36"/>
          <w:rtl/>
        </w:rPr>
        <w:t>و</w:t>
      </w:r>
      <w:r w:rsidRPr="00D53DEE">
        <w:rPr>
          <w:rFonts w:ascii="Adobe Arabic" w:hAnsi="Adobe Arabic" w:cs="Adobe Arabic"/>
          <w:b/>
          <w:bCs/>
          <w:color w:val="008080"/>
          <w:sz w:val="36"/>
          <w:szCs w:val="36"/>
        </w:rPr>
        <w:t>Pandas</w:t>
      </w:r>
      <w:r w:rsidRPr="00D53DEE">
        <w:rPr>
          <w:rFonts w:ascii="Adobe Arabic" w:hAnsi="Adobe Arabic" w:cs="Adobe Arabic"/>
          <w:b/>
          <w:bCs/>
          <w:color w:val="008080"/>
          <w:sz w:val="36"/>
          <w:szCs w:val="36"/>
          <w:rtl/>
        </w:rPr>
        <w:t>، اكتب كوداً يقوم بما يلي</w:t>
      </w:r>
      <w:r w:rsidRPr="00D53DEE">
        <w:rPr>
          <w:rFonts w:ascii="Adobe Arabic" w:hAnsi="Adobe Arabic" w:cs="Adobe Arabic"/>
          <w:b/>
          <w:bCs/>
          <w:color w:val="008080"/>
          <w:sz w:val="36"/>
          <w:szCs w:val="36"/>
        </w:rPr>
        <w:t>:</w:t>
      </w:r>
    </w:p>
    <w:p w14:paraId="23EF7D6E" w14:textId="77777777" w:rsidR="00D53DEE" w:rsidRPr="00D53DEE" w:rsidRDefault="00D53DEE">
      <w:pPr>
        <w:numPr>
          <w:ilvl w:val="0"/>
          <w:numId w:val="77"/>
        </w:numPr>
        <w:spacing w:after="160" w:line="259" w:lineRule="auto"/>
        <w:jc w:val="left"/>
        <w:rPr>
          <w:rFonts w:ascii="Sakkal Majalla" w:hAnsi="Sakkal Majalla"/>
          <w:sz w:val="34"/>
        </w:rPr>
      </w:pPr>
      <w:r w:rsidRPr="00D53DEE">
        <w:rPr>
          <w:rFonts w:ascii="Sakkal Majalla" w:hAnsi="Sakkal Majalla"/>
          <w:sz w:val="34"/>
          <w:rtl/>
        </w:rPr>
        <w:t>إنشاء</w:t>
      </w:r>
      <w:r w:rsidRPr="00D53DEE">
        <w:rPr>
          <w:rFonts w:ascii="Sakkal Majalla" w:hAnsi="Sakkal Majalla"/>
          <w:sz w:val="34"/>
        </w:rPr>
        <w:t xml:space="preserve"> DataFrame </w:t>
      </w:r>
      <w:r w:rsidRPr="00D53DEE">
        <w:rPr>
          <w:rFonts w:ascii="Sakkal Majalla" w:hAnsi="Sakkal Majalla"/>
          <w:sz w:val="34"/>
          <w:rtl/>
        </w:rPr>
        <w:t>يحتوي على درجات الطلّاب الخمسة</w:t>
      </w:r>
      <w:r w:rsidRPr="00D53DEE">
        <w:rPr>
          <w:rFonts w:ascii="Sakkal Majalla" w:hAnsi="Sakkal Majalla"/>
          <w:sz w:val="34"/>
        </w:rPr>
        <w:t>.</w:t>
      </w:r>
    </w:p>
    <w:p w14:paraId="35ABBD27" w14:textId="77777777" w:rsidR="00D53DEE" w:rsidRPr="00D53DEE" w:rsidRDefault="00D53DEE">
      <w:pPr>
        <w:numPr>
          <w:ilvl w:val="0"/>
          <w:numId w:val="77"/>
        </w:numPr>
        <w:spacing w:after="160" w:line="259" w:lineRule="auto"/>
        <w:jc w:val="left"/>
        <w:rPr>
          <w:rFonts w:ascii="Sakkal Majalla" w:hAnsi="Sakkal Majalla"/>
          <w:sz w:val="34"/>
        </w:rPr>
      </w:pPr>
      <w:r w:rsidRPr="00D53DEE">
        <w:rPr>
          <w:rFonts w:ascii="Sakkal Majalla" w:hAnsi="Sakkal Majalla"/>
          <w:sz w:val="34"/>
          <w:rtl/>
        </w:rPr>
        <w:t>حساب المجموع الكلّي لكلّ طالب</w:t>
      </w:r>
      <w:r w:rsidRPr="00D53DEE">
        <w:rPr>
          <w:rFonts w:ascii="Sakkal Majalla" w:hAnsi="Sakkal Majalla"/>
          <w:sz w:val="34"/>
        </w:rPr>
        <w:t>.</w:t>
      </w:r>
    </w:p>
    <w:p w14:paraId="188452FE" w14:textId="77777777" w:rsidR="00D53DEE" w:rsidRPr="00D53DEE" w:rsidRDefault="00D53DEE">
      <w:pPr>
        <w:numPr>
          <w:ilvl w:val="0"/>
          <w:numId w:val="77"/>
        </w:numPr>
        <w:spacing w:after="160" w:line="259" w:lineRule="auto"/>
        <w:jc w:val="left"/>
        <w:rPr>
          <w:rFonts w:ascii="Sakkal Majalla" w:hAnsi="Sakkal Majalla"/>
          <w:sz w:val="34"/>
        </w:rPr>
      </w:pPr>
      <w:r w:rsidRPr="00D53DEE">
        <w:rPr>
          <w:rFonts w:ascii="Sakkal Majalla" w:hAnsi="Sakkal Majalla"/>
          <w:sz w:val="34"/>
          <w:rtl/>
        </w:rPr>
        <w:lastRenderedPageBreak/>
        <w:t>حساب متوسّط كلّ طالب</w:t>
      </w:r>
      <w:r w:rsidRPr="00D53DEE">
        <w:rPr>
          <w:rFonts w:ascii="Sakkal Majalla" w:hAnsi="Sakkal Majalla"/>
          <w:sz w:val="34"/>
        </w:rPr>
        <w:t>.</w:t>
      </w:r>
    </w:p>
    <w:p w14:paraId="27709B3D" w14:textId="77777777" w:rsidR="00D53DEE" w:rsidRPr="00D53DEE" w:rsidRDefault="00D53DEE">
      <w:pPr>
        <w:numPr>
          <w:ilvl w:val="0"/>
          <w:numId w:val="77"/>
        </w:numPr>
        <w:spacing w:after="160" w:line="259" w:lineRule="auto"/>
        <w:jc w:val="left"/>
        <w:rPr>
          <w:rFonts w:ascii="Sakkal Majalla" w:hAnsi="Sakkal Majalla"/>
          <w:sz w:val="34"/>
        </w:rPr>
      </w:pPr>
      <w:r w:rsidRPr="00D53DEE">
        <w:rPr>
          <w:rFonts w:ascii="Sakkal Majalla" w:hAnsi="Sakkal Majalla"/>
          <w:sz w:val="34"/>
          <w:rtl/>
        </w:rPr>
        <w:t>تحديد الطالب الأعلى معدّلاً والطالب الأدنى معدّلاً</w:t>
      </w:r>
      <w:r w:rsidRPr="00D53DEE">
        <w:rPr>
          <w:rFonts w:ascii="Sakkal Majalla" w:hAnsi="Sakkal Majalla"/>
          <w:sz w:val="34"/>
        </w:rPr>
        <w:t>.</w:t>
      </w:r>
    </w:p>
    <w:p w14:paraId="26003925" w14:textId="77777777" w:rsidR="00D53DEE" w:rsidRPr="00D53DEE" w:rsidRDefault="00D53DEE">
      <w:pPr>
        <w:numPr>
          <w:ilvl w:val="0"/>
          <w:numId w:val="77"/>
        </w:numPr>
        <w:spacing w:after="160" w:line="259" w:lineRule="auto"/>
        <w:jc w:val="left"/>
        <w:rPr>
          <w:rFonts w:ascii="Sakkal Majalla" w:hAnsi="Sakkal Majalla"/>
          <w:sz w:val="34"/>
        </w:rPr>
      </w:pPr>
      <w:r w:rsidRPr="00D53DEE">
        <w:rPr>
          <w:rFonts w:ascii="Sakkal Majalla" w:hAnsi="Sakkal Majalla"/>
          <w:sz w:val="34"/>
          <w:rtl/>
        </w:rPr>
        <w:t>حساب متوسّط الدرجات لكلّ مادة على حدة</w:t>
      </w:r>
      <w:r w:rsidRPr="00D53DEE">
        <w:rPr>
          <w:rFonts w:ascii="Sakkal Majalla" w:hAnsi="Sakkal Majalla"/>
          <w:sz w:val="34"/>
        </w:rPr>
        <w:t>.</w:t>
      </w:r>
    </w:p>
    <w:p w14:paraId="719D0CF1" w14:textId="77777777" w:rsidR="00D53DEE" w:rsidRPr="00D53DEE" w:rsidRDefault="00D53DEE" w:rsidP="00D53DEE">
      <w:pPr>
        <w:rPr>
          <w:rFonts w:ascii="Sakkal Majalla" w:hAnsi="Sakkal Majalla"/>
          <w:color w:val="C00000"/>
          <w:sz w:val="34"/>
        </w:rPr>
      </w:pPr>
      <w:r w:rsidRPr="00D53DEE">
        <w:rPr>
          <w:rFonts w:ascii="Sakkal Majalla" w:hAnsi="Sakkal Majalla"/>
          <w:b/>
          <w:bCs/>
          <w:color w:val="C00000"/>
          <w:sz w:val="34"/>
          <w:rtl/>
        </w:rPr>
        <w:t>الإجابة النموذجية</w:t>
      </w:r>
      <w:r w:rsidRPr="00D53DEE">
        <w:rPr>
          <w:rFonts w:ascii="Sakkal Majalla" w:hAnsi="Sakkal Majalla"/>
          <w:b/>
          <w:bCs/>
          <w:color w:val="C00000"/>
          <w:sz w:val="34"/>
        </w:rPr>
        <w:t>:</w:t>
      </w:r>
    </w:p>
    <w:p w14:paraId="310664D9"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import pandas as pd</w:t>
      </w:r>
    </w:p>
    <w:p w14:paraId="5D57B6DE"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إنشاء البيانات</w:t>
      </w:r>
    </w:p>
    <w:p w14:paraId="090F3AEB"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data = {</w:t>
      </w:r>
    </w:p>
    <w:p w14:paraId="2853FBCD"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رقم_الطالب</w:t>
      </w:r>
      <w:r w:rsidRPr="00D53DEE">
        <w:rPr>
          <w:rFonts w:ascii="Sakkal Majalla" w:hAnsi="Sakkal Majalla"/>
          <w:sz w:val="34"/>
        </w:rPr>
        <w:t>': [1, 2, 3, 4, 5],</w:t>
      </w:r>
    </w:p>
    <w:p w14:paraId="38EFA451"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الرياضيات</w:t>
      </w:r>
      <w:r w:rsidRPr="00D53DEE">
        <w:rPr>
          <w:rFonts w:ascii="Sakkal Majalla" w:hAnsi="Sakkal Majalla"/>
          <w:sz w:val="34"/>
        </w:rPr>
        <w:t>': [85, 92, 65, 88, 55],</w:t>
      </w:r>
    </w:p>
    <w:p w14:paraId="5C7F7DC8"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العلوم</w:t>
      </w:r>
      <w:r w:rsidRPr="00D53DEE">
        <w:rPr>
          <w:rFonts w:ascii="Sakkal Majalla" w:hAnsi="Sakkal Majalla"/>
          <w:sz w:val="34"/>
        </w:rPr>
        <w:t>': [78, 95, 70, 84, 60],</w:t>
      </w:r>
    </w:p>
    <w:p w14:paraId="22095100"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اللغة_العربية</w:t>
      </w:r>
      <w:r w:rsidRPr="00D53DEE">
        <w:rPr>
          <w:rFonts w:ascii="Sakkal Majalla" w:hAnsi="Sakkal Majalla"/>
          <w:sz w:val="34"/>
        </w:rPr>
        <w:t>': [92, 89, 75, 90, 58],</w:t>
      </w:r>
    </w:p>
    <w:p w14:paraId="5A7543B1"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اللغة_الإنجليزية</w:t>
      </w:r>
      <w:r w:rsidRPr="00D53DEE">
        <w:rPr>
          <w:rFonts w:ascii="Sakkal Majalla" w:hAnsi="Sakkal Majalla"/>
          <w:sz w:val="34"/>
        </w:rPr>
        <w:t>': [88, 91, 68, 86, 62]</w:t>
      </w:r>
    </w:p>
    <w:p w14:paraId="5FB2BD35"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w:t>
      </w:r>
    </w:p>
    <w:p w14:paraId="67118746"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df = pd.DataFrame(data)</w:t>
      </w:r>
    </w:p>
    <w:p w14:paraId="267F6D49"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حساب المجموع الكلّي لكلّ طالب</w:t>
      </w:r>
    </w:p>
    <w:p w14:paraId="01904FBB"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df['</w:t>
      </w:r>
      <w:r w:rsidRPr="00D53DEE">
        <w:rPr>
          <w:rFonts w:ascii="Sakkal Majalla" w:hAnsi="Sakkal Majalla"/>
          <w:sz w:val="34"/>
          <w:rtl/>
        </w:rPr>
        <w:t>المجموع</w:t>
      </w:r>
      <w:r w:rsidRPr="00D53DEE">
        <w:rPr>
          <w:rFonts w:ascii="Sakkal Majalla" w:hAnsi="Sakkal Majalla"/>
          <w:sz w:val="34"/>
        </w:rPr>
        <w:t>'] = df[['</w:t>
      </w:r>
      <w:r w:rsidRPr="00D53DEE">
        <w:rPr>
          <w:rFonts w:ascii="Sakkal Majalla" w:hAnsi="Sakkal Majalla"/>
          <w:sz w:val="34"/>
          <w:rtl/>
        </w:rPr>
        <w:t>الرياضيات', 'العلوم', 'اللغة_العربية', 'اللغة_الإنجليزية</w:t>
      </w:r>
      <w:r w:rsidRPr="00D53DEE">
        <w:rPr>
          <w:rFonts w:ascii="Sakkal Majalla" w:hAnsi="Sakkal Majalla"/>
          <w:sz w:val="34"/>
        </w:rPr>
        <w:t>']].sum(axis=1)</w:t>
      </w:r>
    </w:p>
    <w:p w14:paraId="184F73FB"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حساب المتوسّط لكلّ طالب</w:t>
      </w:r>
    </w:p>
    <w:p w14:paraId="3B211CC2"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df['</w:t>
      </w:r>
      <w:r w:rsidRPr="00D53DEE">
        <w:rPr>
          <w:rFonts w:ascii="Sakkal Majalla" w:hAnsi="Sakkal Majalla"/>
          <w:sz w:val="34"/>
          <w:rtl/>
        </w:rPr>
        <w:t>المتوسّط</w:t>
      </w:r>
      <w:r w:rsidRPr="00D53DEE">
        <w:rPr>
          <w:rFonts w:ascii="Sakkal Majalla" w:hAnsi="Sakkal Majalla"/>
          <w:sz w:val="34"/>
        </w:rPr>
        <w:t>'] = df[['</w:t>
      </w:r>
      <w:r w:rsidRPr="00D53DEE">
        <w:rPr>
          <w:rFonts w:ascii="Sakkal Majalla" w:hAnsi="Sakkal Majalla"/>
          <w:sz w:val="34"/>
          <w:rtl/>
        </w:rPr>
        <w:t>الرياضيات', 'العلوم', 'اللغة_العربية', 'اللغة_الإنجليزية</w:t>
      </w:r>
      <w:r w:rsidRPr="00D53DEE">
        <w:rPr>
          <w:rFonts w:ascii="Sakkal Majalla" w:hAnsi="Sakkal Majalla"/>
          <w:sz w:val="34"/>
        </w:rPr>
        <w:t>']].mean(axis=1)</w:t>
      </w:r>
    </w:p>
    <w:p w14:paraId="005902C7"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عرض البيانات مع المجموع والمتوسّط</w:t>
      </w:r>
    </w:p>
    <w:p w14:paraId="71CC423D"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print(df)</w:t>
      </w:r>
    </w:p>
    <w:p w14:paraId="441615F9"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تحديد الطالب الأعلى والأدنى معدّلاً</w:t>
      </w:r>
    </w:p>
    <w:p w14:paraId="1E55C468"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highest_student = df.loc[df['</w:t>
      </w:r>
      <w:r w:rsidRPr="00D53DEE">
        <w:rPr>
          <w:rFonts w:ascii="Sakkal Majalla" w:hAnsi="Sakkal Majalla"/>
          <w:sz w:val="34"/>
          <w:rtl/>
        </w:rPr>
        <w:t>المتوسّط</w:t>
      </w:r>
      <w:r w:rsidRPr="00D53DEE">
        <w:rPr>
          <w:rFonts w:ascii="Sakkal Majalla" w:hAnsi="Sakkal Majalla"/>
          <w:sz w:val="34"/>
        </w:rPr>
        <w:t>'].idxmax(), '</w:t>
      </w:r>
      <w:r w:rsidRPr="00D53DEE">
        <w:rPr>
          <w:rFonts w:ascii="Sakkal Majalla" w:hAnsi="Sakkal Majalla"/>
          <w:sz w:val="34"/>
          <w:rtl/>
        </w:rPr>
        <w:t>رقم_الطالب</w:t>
      </w:r>
      <w:r w:rsidRPr="00D53DEE">
        <w:rPr>
          <w:rFonts w:ascii="Sakkal Majalla" w:hAnsi="Sakkal Majalla"/>
          <w:sz w:val="34"/>
        </w:rPr>
        <w:t>']</w:t>
      </w:r>
    </w:p>
    <w:p w14:paraId="5B5C802E"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lowest_student = df.loc[df['</w:t>
      </w:r>
      <w:r w:rsidRPr="00D53DEE">
        <w:rPr>
          <w:rFonts w:ascii="Sakkal Majalla" w:hAnsi="Sakkal Majalla"/>
          <w:sz w:val="34"/>
          <w:rtl/>
        </w:rPr>
        <w:t>المتوسّط</w:t>
      </w:r>
      <w:r w:rsidRPr="00D53DEE">
        <w:rPr>
          <w:rFonts w:ascii="Sakkal Majalla" w:hAnsi="Sakkal Majalla"/>
          <w:sz w:val="34"/>
        </w:rPr>
        <w:t>'].idxmin(), '</w:t>
      </w:r>
      <w:r w:rsidRPr="00D53DEE">
        <w:rPr>
          <w:rFonts w:ascii="Sakkal Majalla" w:hAnsi="Sakkal Majalla"/>
          <w:sz w:val="34"/>
          <w:rtl/>
        </w:rPr>
        <w:t>رقم_الطالب</w:t>
      </w:r>
      <w:r w:rsidRPr="00D53DEE">
        <w:rPr>
          <w:rFonts w:ascii="Sakkal Majalla" w:hAnsi="Sakkal Majalla"/>
          <w:sz w:val="34"/>
        </w:rPr>
        <w:t>']</w:t>
      </w:r>
    </w:p>
    <w:p w14:paraId="06AE399C"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print(f"\n</w:t>
      </w:r>
      <w:r w:rsidRPr="00D53DEE">
        <w:rPr>
          <w:rFonts w:ascii="Sakkal Majalla" w:hAnsi="Sakkal Majalla"/>
          <w:sz w:val="34"/>
          <w:rtl/>
        </w:rPr>
        <w:t>الطالب الأعلى معدّلاً: رقم</w:t>
      </w:r>
      <w:r w:rsidRPr="00D53DEE">
        <w:rPr>
          <w:rFonts w:ascii="Sakkal Majalla" w:hAnsi="Sakkal Majalla"/>
          <w:sz w:val="34"/>
        </w:rPr>
        <w:t xml:space="preserve"> {highest_student} </w:t>
      </w:r>
      <w:r w:rsidRPr="00D53DEE">
        <w:rPr>
          <w:rFonts w:ascii="Sakkal Majalla" w:hAnsi="Sakkal Majalla"/>
          <w:sz w:val="34"/>
          <w:rtl/>
        </w:rPr>
        <w:t>بمعدّل</w:t>
      </w:r>
      <w:r w:rsidRPr="00D53DEE">
        <w:rPr>
          <w:rFonts w:ascii="Sakkal Majalla" w:hAnsi="Sakkal Majalla"/>
          <w:sz w:val="34"/>
        </w:rPr>
        <w:t xml:space="preserve"> {df['</w:t>
      </w:r>
      <w:r w:rsidRPr="00D53DEE">
        <w:rPr>
          <w:rFonts w:ascii="Sakkal Majalla" w:hAnsi="Sakkal Majalla"/>
          <w:sz w:val="34"/>
          <w:rtl/>
        </w:rPr>
        <w:t>المتوسّط</w:t>
      </w:r>
      <w:r w:rsidRPr="00D53DEE">
        <w:rPr>
          <w:rFonts w:ascii="Sakkal Majalla" w:hAnsi="Sakkal Majalla"/>
          <w:sz w:val="34"/>
        </w:rPr>
        <w:t>'].max():.2f}")</w:t>
      </w:r>
    </w:p>
    <w:p w14:paraId="64E4C16E"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lastRenderedPageBreak/>
        <w:t>print(f"</w:t>
      </w:r>
      <w:r w:rsidRPr="00D53DEE">
        <w:rPr>
          <w:rFonts w:ascii="Sakkal Majalla" w:hAnsi="Sakkal Majalla"/>
          <w:sz w:val="34"/>
          <w:rtl/>
        </w:rPr>
        <w:t>الطالب الأدنى معدّلاً: رقم</w:t>
      </w:r>
      <w:r w:rsidRPr="00D53DEE">
        <w:rPr>
          <w:rFonts w:ascii="Sakkal Majalla" w:hAnsi="Sakkal Majalla"/>
          <w:sz w:val="34"/>
        </w:rPr>
        <w:t xml:space="preserve"> {lowest_student} </w:t>
      </w:r>
      <w:r w:rsidRPr="00D53DEE">
        <w:rPr>
          <w:rFonts w:ascii="Sakkal Majalla" w:hAnsi="Sakkal Majalla"/>
          <w:sz w:val="34"/>
          <w:rtl/>
        </w:rPr>
        <w:t>بمعدّل</w:t>
      </w:r>
      <w:r w:rsidRPr="00D53DEE">
        <w:rPr>
          <w:rFonts w:ascii="Sakkal Majalla" w:hAnsi="Sakkal Majalla"/>
          <w:sz w:val="34"/>
        </w:rPr>
        <w:t xml:space="preserve"> {df['</w:t>
      </w:r>
      <w:r w:rsidRPr="00D53DEE">
        <w:rPr>
          <w:rFonts w:ascii="Sakkal Majalla" w:hAnsi="Sakkal Majalla"/>
          <w:sz w:val="34"/>
          <w:rtl/>
        </w:rPr>
        <w:t>المتوسّط</w:t>
      </w:r>
      <w:r w:rsidRPr="00D53DEE">
        <w:rPr>
          <w:rFonts w:ascii="Sakkal Majalla" w:hAnsi="Sakkal Majalla"/>
          <w:sz w:val="34"/>
        </w:rPr>
        <w:t>'].min():.2f}")</w:t>
      </w:r>
    </w:p>
    <w:p w14:paraId="36DD75CC"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حساب متوسّط كلّ مادة</w:t>
      </w:r>
    </w:p>
    <w:p w14:paraId="68FCEEF8"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subject_means = df[['</w:t>
      </w:r>
      <w:r w:rsidRPr="00D53DEE">
        <w:rPr>
          <w:rFonts w:ascii="Sakkal Majalla" w:hAnsi="Sakkal Majalla"/>
          <w:sz w:val="34"/>
          <w:rtl/>
        </w:rPr>
        <w:t>الرياضيات', 'العلوم', 'اللغة_العربية', 'اللغة_الإنجليزية</w:t>
      </w:r>
      <w:r w:rsidRPr="00D53DEE">
        <w:rPr>
          <w:rFonts w:ascii="Sakkal Majalla" w:hAnsi="Sakkal Majalla"/>
          <w:sz w:val="34"/>
        </w:rPr>
        <w:t>']].mean()</w:t>
      </w:r>
    </w:p>
    <w:p w14:paraId="4A689475"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print("\n</w:t>
      </w:r>
      <w:r w:rsidRPr="00D53DEE">
        <w:rPr>
          <w:rFonts w:ascii="Sakkal Majalla" w:hAnsi="Sakkal Majalla"/>
          <w:sz w:val="34"/>
          <w:rtl/>
        </w:rPr>
        <w:t>متوسّط الدرجات لكلّ مادة</w:t>
      </w:r>
      <w:r w:rsidRPr="00D53DEE">
        <w:rPr>
          <w:rFonts w:ascii="Sakkal Majalla" w:hAnsi="Sakkal Majalla"/>
          <w:sz w:val="34"/>
        </w:rPr>
        <w:t>:")</w:t>
      </w:r>
    </w:p>
    <w:p w14:paraId="291429B7"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print(subject_means)</w:t>
      </w:r>
    </w:p>
    <w:p w14:paraId="059129D3" w14:textId="77777777" w:rsidR="00D53DEE" w:rsidRPr="00D53DEE" w:rsidRDefault="00D53DEE" w:rsidP="00D53DEE">
      <w:pPr>
        <w:jc w:val="center"/>
        <w:rPr>
          <w:rFonts w:ascii="Sakkal Majalla" w:hAnsi="Sakkal Majalla"/>
          <w:b/>
          <w:bCs/>
          <w:color w:val="008000"/>
          <w:sz w:val="34"/>
        </w:rPr>
      </w:pPr>
    </w:p>
    <w:p w14:paraId="2CFE3D0D" w14:textId="77777777"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t>السؤال الثالث</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استخدم</w:t>
      </w:r>
      <w:r w:rsidRPr="00D53DEE">
        <w:rPr>
          <w:rFonts w:ascii="Adobe Arabic" w:hAnsi="Adobe Arabic" w:cs="Adobe Arabic"/>
          <w:b/>
          <w:bCs/>
          <w:color w:val="008080"/>
          <w:sz w:val="36"/>
          <w:szCs w:val="36"/>
        </w:rPr>
        <w:t xml:space="preserve"> Matplotlib </w:t>
      </w:r>
      <w:r w:rsidRPr="00D53DEE">
        <w:rPr>
          <w:rFonts w:ascii="Adobe Arabic" w:hAnsi="Adobe Arabic" w:cs="Adobe Arabic"/>
          <w:b/>
          <w:bCs/>
          <w:color w:val="008080"/>
          <w:sz w:val="36"/>
          <w:szCs w:val="36"/>
          <w:rtl/>
        </w:rPr>
        <w:t>لرسم بياني عمودي يوضّح متوسّطات الدرجات للمواد الأربع. يجب أن</w:t>
      </w:r>
      <w:r w:rsidRPr="00D53DEE">
        <w:rPr>
          <w:rFonts w:ascii="Sakkal Majalla" w:hAnsi="Sakkal Majalla"/>
          <w:color w:val="008080"/>
          <w:sz w:val="36"/>
          <w:szCs w:val="36"/>
          <w:rtl/>
        </w:rPr>
        <w:t xml:space="preserve"> </w:t>
      </w:r>
      <w:r w:rsidRPr="00D53DEE">
        <w:rPr>
          <w:rFonts w:ascii="Adobe Arabic" w:hAnsi="Adobe Arabic" w:cs="Adobe Arabic"/>
          <w:b/>
          <w:bCs/>
          <w:color w:val="008080"/>
          <w:sz w:val="36"/>
          <w:szCs w:val="36"/>
          <w:rtl/>
        </w:rPr>
        <w:t>يحتوي الرسم على عنوان، تسميات للمحاور، وشبكة خلفية</w:t>
      </w:r>
      <w:r w:rsidRPr="00D53DEE">
        <w:rPr>
          <w:rFonts w:ascii="Adobe Arabic" w:hAnsi="Adobe Arabic" w:cs="Adobe Arabic"/>
          <w:b/>
          <w:bCs/>
          <w:color w:val="008080"/>
          <w:sz w:val="36"/>
          <w:szCs w:val="36"/>
        </w:rPr>
        <w:t>.</w:t>
      </w:r>
    </w:p>
    <w:p w14:paraId="3078D472" w14:textId="77777777" w:rsidR="00D53DEE" w:rsidRPr="00D53DEE" w:rsidRDefault="00D53DEE" w:rsidP="00D53DEE">
      <w:pPr>
        <w:rPr>
          <w:rFonts w:ascii="Sakkal Majalla" w:hAnsi="Sakkal Majalla"/>
          <w:color w:val="C00000"/>
          <w:sz w:val="34"/>
        </w:rPr>
      </w:pPr>
      <w:r w:rsidRPr="00D53DEE">
        <w:rPr>
          <w:rFonts w:ascii="Sakkal Majalla" w:hAnsi="Sakkal Majalla"/>
          <w:b/>
          <w:bCs/>
          <w:color w:val="C00000"/>
          <w:sz w:val="34"/>
          <w:rtl/>
        </w:rPr>
        <w:t>الإجابة النموذجية</w:t>
      </w:r>
      <w:r w:rsidRPr="00D53DEE">
        <w:rPr>
          <w:rFonts w:ascii="Sakkal Majalla" w:hAnsi="Sakkal Majalla"/>
          <w:b/>
          <w:bCs/>
          <w:color w:val="C00000"/>
          <w:sz w:val="34"/>
        </w:rPr>
        <w:t>:</w:t>
      </w:r>
    </w:p>
    <w:p w14:paraId="267AE026"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import matplotlib.pyplot as plt</w:t>
      </w:r>
    </w:p>
    <w:p w14:paraId="52F5D743"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من السؤال السابق</w:t>
      </w:r>
    </w:p>
    <w:p w14:paraId="3C500DCA"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subject_means = df[['</w:t>
      </w:r>
      <w:r w:rsidRPr="00D53DEE">
        <w:rPr>
          <w:rFonts w:ascii="Sakkal Majalla" w:hAnsi="Sakkal Majalla"/>
          <w:sz w:val="34"/>
          <w:rtl/>
        </w:rPr>
        <w:t>الرياضيات', 'العلوم', 'اللغة_العربية', 'اللغة_الإنجليزية</w:t>
      </w:r>
      <w:r w:rsidRPr="00D53DEE">
        <w:rPr>
          <w:rFonts w:ascii="Sakkal Majalla" w:hAnsi="Sakkal Majalla"/>
          <w:sz w:val="34"/>
        </w:rPr>
        <w:t>']].mean()</w:t>
      </w:r>
    </w:p>
    <w:p w14:paraId="662DE02A"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 xml:space="preserve"># </w:t>
      </w:r>
      <w:r w:rsidRPr="00D53DEE">
        <w:rPr>
          <w:rFonts w:ascii="Sakkal Majalla" w:hAnsi="Sakkal Majalla"/>
          <w:sz w:val="34"/>
          <w:rtl/>
        </w:rPr>
        <w:t>الرسم البياني</w:t>
      </w:r>
    </w:p>
    <w:p w14:paraId="08FD86AD"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plt.figure(figsize=(10, 6))</w:t>
      </w:r>
    </w:p>
    <w:p w14:paraId="01243F0B"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subject_means.plot(kind='bar', color=['#3498db', '#2ecc71', '#e74c3c', '#f39c12'])</w:t>
      </w:r>
    </w:p>
    <w:p w14:paraId="66933234"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plt.title('</w:t>
      </w:r>
      <w:r w:rsidRPr="00D53DEE">
        <w:rPr>
          <w:rFonts w:ascii="Sakkal Majalla" w:hAnsi="Sakkal Majalla"/>
          <w:sz w:val="34"/>
          <w:rtl/>
        </w:rPr>
        <w:t>متوسّط درجات الطلّاب في المواد المختلفة</w:t>
      </w:r>
      <w:r w:rsidRPr="00D53DEE">
        <w:rPr>
          <w:rFonts w:ascii="Sakkal Majalla" w:hAnsi="Sakkal Majalla"/>
          <w:sz w:val="34"/>
        </w:rPr>
        <w:t>', fontsize=16)</w:t>
      </w:r>
    </w:p>
    <w:p w14:paraId="37F9F159"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plt.xlabel('</w:t>
      </w:r>
      <w:r w:rsidRPr="00D53DEE">
        <w:rPr>
          <w:rFonts w:ascii="Sakkal Majalla" w:hAnsi="Sakkal Majalla"/>
          <w:sz w:val="34"/>
          <w:rtl/>
        </w:rPr>
        <w:t>المادة</w:t>
      </w:r>
      <w:r w:rsidRPr="00D53DEE">
        <w:rPr>
          <w:rFonts w:ascii="Sakkal Majalla" w:hAnsi="Sakkal Majalla"/>
          <w:sz w:val="34"/>
        </w:rPr>
        <w:t>', fontsize=12)</w:t>
      </w:r>
    </w:p>
    <w:p w14:paraId="0AACBD53"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plt.ylabel('</w:t>
      </w:r>
      <w:r w:rsidRPr="00D53DEE">
        <w:rPr>
          <w:rFonts w:ascii="Sakkal Majalla" w:hAnsi="Sakkal Majalla"/>
          <w:sz w:val="34"/>
          <w:rtl/>
        </w:rPr>
        <w:t>متوسّط الدرجات</w:t>
      </w:r>
      <w:r w:rsidRPr="00D53DEE">
        <w:rPr>
          <w:rFonts w:ascii="Sakkal Majalla" w:hAnsi="Sakkal Majalla"/>
          <w:sz w:val="34"/>
        </w:rPr>
        <w:t>', fontsize=12)</w:t>
      </w:r>
    </w:p>
    <w:p w14:paraId="1FE7D266"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plt.ylim(0, 100)</w:t>
      </w:r>
    </w:p>
    <w:p w14:paraId="1B7F6434"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plt.xticks(rotation=45)</w:t>
      </w:r>
    </w:p>
    <w:p w14:paraId="0133EDDF"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plt.grid(True, alpha=0.3, axis='y')</w:t>
      </w:r>
    </w:p>
    <w:p w14:paraId="4039225C" w14:textId="77777777" w:rsidR="00D53DEE" w:rsidRPr="00D53DEE" w:rsidRDefault="00D53DEE" w:rsidP="00D53DEE">
      <w:pPr>
        <w:shd w:val="clear" w:color="auto" w:fill="F2F2F2" w:themeFill="background1" w:themeFillShade="F2"/>
        <w:bidi w:val="0"/>
        <w:rPr>
          <w:rFonts w:ascii="Sakkal Majalla" w:hAnsi="Sakkal Majalla"/>
          <w:sz w:val="34"/>
        </w:rPr>
      </w:pPr>
      <w:r w:rsidRPr="00D53DEE">
        <w:rPr>
          <w:rFonts w:ascii="Sakkal Majalla" w:hAnsi="Sakkal Majalla"/>
          <w:sz w:val="34"/>
        </w:rPr>
        <w:t>plt.tight_layout()</w:t>
      </w:r>
    </w:p>
    <w:p w14:paraId="6AE7EC8D" w14:textId="77777777" w:rsidR="00D53DEE" w:rsidRPr="00D53DEE" w:rsidRDefault="00D53DEE" w:rsidP="00D53DEE">
      <w:pPr>
        <w:shd w:val="clear" w:color="auto" w:fill="F2F2F2" w:themeFill="background1" w:themeFillShade="F2"/>
        <w:bidi w:val="0"/>
        <w:rPr>
          <w:rFonts w:ascii="Sakkal Majalla" w:hAnsi="Sakkal Majalla"/>
          <w:sz w:val="34"/>
          <w:rtl/>
        </w:rPr>
      </w:pPr>
      <w:r w:rsidRPr="00D53DEE">
        <w:rPr>
          <w:rFonts w:ascii="Sakkal Majalla" w:hAnsi="Sakkal Majalla"/>
          <w:sz w:val="34"/>
        </w:rPr>
        <w:t>plt.show()</w:t>
      </w:r>
    </w:p>
    <w:p w14:paraId="5E6ACD50" w14:textId="77777777" w:rsidR="00D53DEE" w:rsidRPr="00D53DEE" w:rsidRDefault="00D53DEE" w:rsidP="00D53DEE">
      <w:pPr>
        <w:jc w:val="center"/>
        <w:rPr>
          <w:rFonts w:ascii="Sakkal Majalla" w:hAnsi="Sakkal Majalla"/>
          <w:b/>
          <w:bCs/>
          <w:color w:val="008000"/>
          <w:sz w:val="34"/>
        </w:rPr>
      </w:pPr>
    </w:p>
    <w:p w14:paraId="42536C13" w14:textId="77777777"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lastRenderedPageBreak/>
        <w:t>السؤال الرابع (5 درجات)</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بناءً على التحليل الرقمي والنصي، اكتب تقريراً مختصراً (5-7 أسطر) يتضمّن</w:t>
      </w:r>
      <w:r w:rsidRPr="00D53DEE">
        <w:rPr>
          <w:rFonts w:ascii="Adobe Arabic" w:hAnsi="Adobe Arabic" w:cs="Adobe Arabic"/>
          <w:b/>
          <w:bCs/>
          <w:color w:val="008080"/>
          <w:sz w:val="36"/>
          <w:szCs w:val="36"/>
        </w:rPr>
        <w:t>:</w:t>
      </w:r>
    </w:p>
    <w:p w14:paraId="1565F1F7"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t>تقييم عام لأداء الطلّاب</w:t>
      </w:r>
      <w:r w:rsidRPr="00D53DEE">
        <w:rPr>
          <w:rFonts w:ascii="Sakkal Majalla" w:hAnsi="Sakkal Majalla"/>
          <w:sz w:val="34"/>
        </w:rPr>
        <w:t>.</w:t>
      </w:r>
    </w:p>
    <w:p w14:paraId="03005B23"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t>المادة الأضعف والمادة الأقوى</w:t>
      </w:r>
      <w:r w:rsidRPr="00D53DEE">
        <w:rPr>
          <w:rFonts w:ascii="Sakkal Majalla" w:hAnsi="Sakkal Majalla"/>
          <w:sz w:val="34"/>
        </w:rPr>
        <w:t>.</w:t>
      </w:r>
    </w:p>
    <w:p w14:paraId="3FB50F5A"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t>توصيتين رئيسيتين للإدارة المدرسية</w:t>
      </w:r>
      <w:r w:rsidRPr="00D53DEE">
        <w:rPr>
          <w:rFonts w:ascii="Sakkal Majalla" w:hAnsi="Sakkal Majalla"/>
          <w:sz w:val="34"/>
        </w:rPr>
        <w:t>.</w:t>
      </w:r>
    </w:p>
    <w:p w14:paraId="201ACE09" w14:textId="77777777" w:rsidR="00D53DEE" w:rsidRPr="00D53DEE" w:rsidRDefault="00D53DEE" w:rsidP="00D53DEE">
      <w:pPr>
        <w:rPr>
          <w:rFonts w:ascii="Sakkal Majalla" w:hAnsi="Sakkal Majalla"/>
          <w:color w:val="C00000"/>
          <w:sz w:val="34"/>
        </w:rPr>
      </w:pPr>
      <w:r w:rsidRPr="00D53DEE">
        <w:rPr>
          <w:rFonts w:ascii="Sakkal Majalla" w:hAnsi="Sakkal Majalla"/>
          <w:b/>
          <w:bCs/>
          <w:color w:val="C00000"/>
          <w:sz w:val="34"/>
          <w:rtl/>
        </w:rPr>
        <w:t>الإجابة النموذجية</w:t>
      </w:r>
      <w:r w:rsidRPr="00D53DEE">
        <w:rPr>
          <w:rFonts w:ascii="Sakkal Majalla" w:hAnsi="Sakkal Majalla"/>
          <w:b/>
          <w:bCs/>
          <w:color w:val="C00000"/>
          <w:sz w:val="34"/>
        </w:rPr>
        <w:t>:</w:t>
      </w:r>
    </w:p>
    <w:p w14:paraId="3F5EEDAF" w14:textId="77777777" w:rsidR="00D53DEE" w:rsidRPr="00D53DEE" w:rsidRDefault="00D53DEE" w:rsidP="00D53DEE">
      <w:pPr>
        <w:shd w:val="clear" w:color="auto" w:fill="F2F2F2" w:themeFill="background1" w:themeFillShade="F2"/>
        <w:rPr>
          <w:rFonts w:ascii="Sakkal Majalla" w:hAnsi="Sakkal Majalla"/>
          <w:sz w:val="34"/>
          <w:rtl/>
        </w:rPr>
      </w:pPr>
      <w:r w:rsidRPr="00D53DEE">
        <w:rPr>
          <w:rFonts w:ascii="Sakkal Majalla" w:hAnsi="Sakkal Majalla"/>
          <w:sz w:val="34"/>
          <w:rtl/>
        </w:rPr>
        <w:t>التقرير التحليلي:</w:t>
      </w:r>
    </w:p>
    <w:p w14:paraId="37D1382E" w14:textId="77777777" w:rsidR="00D53DEE" w:rsidRPr="00D53DEE" w:rsidRDefault="00D53DEE" w:rsidP="00D53DEE">
      <w:pPr>
        <w:shd w:val="clear" w:color="auto" w:fill="F2F2F2" w:themeFill="background1" w:themeFillShade="F2"/>
        <w:rPr>
          <w:rFonts w:ascii="Sakkal Majalla" w:hAnsi="Sakkal Majalla"/>
          <w:sz w:val="34"/>
          <w:rtl/>
        </w:rPr>
      </w:pPr>
      <w:r w:rsidRPr="00D53DEE">
        <w:rPr>
          <w:rFonts w:ascii="Sakkal Majalla" w:hAnsi="Sakkal Majalla"/>
          <w:sz w:val="34"/>
          <w:rtl/>
        </w:rPr>
        <w:t>يُظهر التحليل تفاوتاً واضحاً في مستويات أداء الطلّاب. الطالب رقم 2 يُظهر تفوّقاً ملحوظاً بمعدّل 91.75، بينما يواجه الطالب رقم 5 صعوبات كبيرة بمعدّل 58.75. من حيث المواد، تُعدّ اللغة العربية الأقوى بمتوسّط 80.8 درجة، بينما تُعتبر مادة العلوم الأضعف نسبياً بمتوسّط 77.4 درجة، ما يشير إلى حاجة لتحسين أساليب التدريس فيها.</w:t>
      </w:r>
    </w:p>
    <w:p w14:paraId="7064FBDF" w14:textId="77777777" w:rsidR="00D53DEE" w:rsidRPr="00D53DEE" w:rsidRDefault="00D53DEE" w:rsidP="00D53DEE">
      <w:pPr>
        <w:shd w:val="clear" w:color="auto" w:fill="F2F2F2" w:themeFill="background1" w:themeFillShade="F2"/>
        <w:rPr>
          <w:rFonts w:ascii="Sakkal Majalla" w:hAnsi="Sakkal Majalla"/>
          <w:sz w:val="34"/>
          <w:rtl/>
        </w:rPr>
      </w:pPr>
    </w:p>
    <w:p w14:paraId="6D1F9EEF" w14:textId="77777777" w:rsidR="00D53DEE" w:rsidRPr="00D53DEE" w:rsidRDefault="00D53DEE" w:rsidP="00D53DEE">
      <w:pPr>
        <w:shd w:val="clear" w:color="auto" w:fill="F2F2F2" w:themeFill="background1" w:themeFillShade="F2"/>
        <w:rPr>
          <w:rFonts w:ascii="Sakkal Majalla" w:hAnsi="Sakkal Majalla"/>
          <w:sz w:val="34"/>
          <w:rtl/>
        </w:rPr>
      </w:pPr>
      <w:r w:rsidRPr="00D53DEE">
        <w:rPr>
          <w:rFonts w:ascii="Sakkal Majalla" w:hAnsi="Sakkal Majalla"/>
          <w:sz w:val="34"/>
          <w:rtl/>
        </w:rPr>
        <w:t>التوصيات الرئيسية:</w:t>
      </w:r>
    </w:p>
    <w:p w14:paraId="712119A7" w14:textId="77777777" w:rsidR="00D53DEE" w:rsidRPr="00D53DEE" w:rsidRDefault="00D53DEE" w:rsidP="00D53DEE">
      <w:pPr>
        <w:shd w:val="clear" w:color="auto" w:fill="F2F2F2" w:themeFill="background1" w:themeFillShade="F2"/>
        <w:rPr>
          <w:rFonts w:ascii="Sakkal Majalla" w:hAnsi="Sakkal Majalla"/>
          <w:sz w:val="34"/>
          <w:rtl/>
        </w:rPr>
      </w:pPr>
      <w:r w:rsidRPr="00D53DEE">
        <w:rPr>
          <w:rFonts w:ascii="Sakkal Majalla" w:hAnsi="Sakkal Majalla"/>
          <w:sz w:val="34"/>
          <w:rtl/>
        </w:rPr>
        <w:t>1. تنفيذ برنامج دعم تعليمي مكثّف للطلّاب الذين حصلوا على معدّل أقلّ من 70، مع التركيز على المواد العلمية (الرياضيات والعلوم).</w:t>
      </w:r>
    </w:p>
    <w:p w14:paraId="1DE20BFD" w14:textId="77777777" w:rsidR="00D53DEE" w:rsidRPr="00D53DEE" w:rsidRDefault="00D53DEE" w:rsidP="00D53DEE">
      <w:pPr>
        <w:shd w:val="clear" w:color="auto" w:fill="F2F2F2" w:themeFill="background1" w:themeFillShade="F2"/>
        <w:rPr>
          <w:rFonts w:ascii="Sakkal Majalla" w:hAnsi="Sakkal Majalla"/>
          <w:sz w:val="34"/>
        </w:rPr>
      </w:pPr>
      <w:r w:rsidRPr="00D53DEE">
        <w:rPr>
          <w:rFonts w:ascii="Sakkal Majalla" w:hAnsi="Sakkal Majalla"/>
          <w:sz w:val="34"/>
          <w:rtl/>
        </w:rPr>
        <w:t>2. إطلاق برنامج إثرائي للطلّاب المتفوّقين (معدّل 85 فما فوق) لتنمية مهاراتهم وتحفيز تميّزهم الأكاديمي.</w:t>
      </w:r>
    </w:p>
    <w:p w14:paraId="222CF2EA" w14:textId="77777777" w:rsidR="00D53DEE" w:rsidRDefault="00D53DEE" w:rsidP="00D53DEE">
      <w:pPr>
        <w:bidi w:val="0"/>
        <w:jc w:val="right"/>
      </w:pPr>
    </w:p>
    <w:p w14:paraId="28796F33" w14:textId="77777777" w:rsidR="00D53DEE" w:rsidRDefault="00D53DEE" w:rsidP="00D53DEE">
      <w:pPr>
        <w:bidi w:val="0"/>
      </w:pPr>
    </w:p>
    <w:p w14:paraId="7D685E06" w14:textId="77777777" w:rsidR="00D53DEE" w:rsidRDefault="00D53DEE" w:rsidP="00D53DEE">
      <w:pPr>
        <w:keepNext/>
        <w:pageBreakBefore/>
        <w:jc w:val="left"/>
        <w:rPr>
          <w:rFonts w:eastAsia="Times New Roman" w:hAnsi="Adobe Arabic" w:cs="Adobe Arabic"/>
          <w:b/>
          <w:bCs/>
          <w:color w:val="000000"/>
          <w:kern w:val="24"/>
          <w:sz w:val="40"/>
          <w:szCs w:val="40"/>
          <w:rtl/>
        </w:rPr>
      </w:pPr>
      <w:r w:rsidRPr="00DC1945">
        <w:rPr>
          <w:noProof/>
        </w:rPr>
        <w:lastRenderedPageBreak/>
        <mc:AlternateContent>
          <mc:Choice Requires="wpg">
            <w:drawing>
              <wp:inline distT="0" distB="0" distL="0" distR="0" wp14:anchorId="30D8FAF4" wp14:editId="0F202FF8">
                <wp:extent cx="5711825" cy="852877"/>
                <wp:effectExtent l="0" t="0" r="22225" b="23495"/>
                <wp:docPr id="151132982"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589330603" name="مجموعة 881967268"/>
                        <wpg:cNvGrpSpPr/>
                        <wpg:grpSpPr>
                          <a:xfrm>
                            <a:off x="0" y="280890"/>
                            <a:ext cx="5711825" cy="571997"/>
                            <a:chOff x="0" y="280873"/>
                            <a:chExt cx="6312597" cy="633701"/>
                          </a:xfrm>
                        </wpg:grpSpPr>
                        <wps:wsp>
                          <wps:cNvPr id="192592966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011798" name="مربع نص 2043426344"/>
                          <wps:cNvSpPr txBox="1"/>
                          <wps:spPr>
                            <a:xfrm>
                              <a:off x="3184368" y="280873"/>
                              <a:ext cx="2073788" cy="453764"/>
                            </a:xfrm>
                            <a:prstGeom prst="rect">
                              <a:avLst/>
                            </a:prstGeom>
                            <a:noFill/>
                          </wps:spPr>
                          <wps:txbx>
                            <w:txbxContent>
                              <w:p w14:paraId="5C6BD5A4" w14:textId="77777777" w:rsidR="00D53DEE" w:rsidRDefault="00D53DEE" w:rsidP="00D53DE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4892774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46916391" name="Picture 4119" descr="Conclu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D8FAF4" id="_x0000_s1683"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">
                <v:group id="مجموعة 881967268" o:spid="_x0000_s1684" style="position:absolute;top:2808;width:57118;height:5720" coordorigin=",2808" coordsize="63125,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">
                  <v:roundrect id="مستطيل مستدير الزوايا 769901" o:spid="_x0000_s1685"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" fillcolor="#168489" strokecolor="#168489" strokeweight="1pt">
                    <v:stroke joinstyle="miter"/>
                  </v:roundrect>
                  <v:shape id="مربع نص 2043426344" o:spid="_x0000_s1686" type="#_x0000_t202" style="position:absolute;left:31843;top:2808;width:20738;height: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" filled="f" stroked="f">
                    <v:textbox style="mso-fit-shape-to-text:t">
                      <w:txbxContent>
                        <w:p w14:paraId="5C6BD5A4" w14:textId="77777777" w:rsidR="00D53DEE" w:rsidRDefault="00D53DEE" w:rsidP="00D53DE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687"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" fillcolor="#168489" strokecolor="#168489" strokeweight="1pt">
                    <v:stroke joinstyle="miter"/>
                  </v:roundrect>
                </v:group>
                <v:shape id="Picture 4119" o:spid="_x0000_s1688"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">
                  <v:imagedata r:id="rId142" o:title="Conclusion "/>
                </v:shape>
                <w10:anchorlock/>
              </v:group>
            </w:pict>
          </mc:Fallback>
        </mc:AlternateContent>
      </w:r>
    </w:p>
    <w:p w14:paraId="68DC3161" w14:textId="77777777" w:rsidR="00D53DEE" w:rsidRPr="00D53DEE" w:rsidRDefault="00D53DEE" w:rsidP="00D53DEE">
      <w:pPr>
        <w:rPr>
          <w:rFonts w:ascii="Sakkal Majalla" w:hAnsi="Sakkal Majalla"/>
          <w:sz w:val="34"/>
        </w:rPr>
      </w:pPr>
      <w:r w:rsidRPr="00D53DEE">
        <w:rPr>
          <w:rFonts w:ascii="Sakkal Majalla" w:hAnsi="Sakkal Majalla"/>
          <w:sz w:val="34"/>
          <w:rtl/>
        </w:rPr>
        <w:t>نصل الآن إلى ختام جلستنا الأولى من اليوم الثاني، والتي كانت غنيّة بالمحتوى التطبيقي والعملي. لقد انتقلنا اليوم من الإطار النظري إلى التطبيق المباشر، حيث تعلّمتم كيفية استخدام أدوات قويّة ومتاحة مجاناً لتحليل البيانات بنوعيها النصي والرقمي</w:t>
      </w:r>
      <w:r w:rsidRPr="00D53DEE">
        <w:rPr>
          <w:rFonts w:ascii="Sakkal Majalla" w:hAnsi="Sakkal Majalla"/>
          <w:sz w:val="34"/>
        </w:rPr>
        <w:t>.</w:t>
      </w:r>
    </w:p>
    <w:p w14:paraId="625F51DE" w14:textId="77777777" w:rsidR="00D53DEE" w:rsidRPr="00D53DEE" w:rsidRDefault="00D53DEE" w:rsidP="00D53DEE">
      <w:pPr>
        <w:rPr>
          <w:rFonts w:ascii="Sakkal Majalla" w:hAnsi="Sakkal Majalla"/>
          <w:sz w:val="34"/>
        </w:rPr>
      </w:pPr>
      <w:r w:rsidRPr="00D53DEE">
        <w:rPr>
          <w:rFonts w:ascii="Sakkal Majalla" w:hAnsi="Sakkal Majalla"/>
          <w:sz w:val="34"/>
          <w:rtl/>
        </w:rPr>
        <w:t>تعرّفنا على</w:t>
      </w:r>
      <w:r w:rsidRPr="00D53DEE">
        <w:rPr>
          <w:rFonts w:ascii="Sakkal Majalla" w:hAnsi="Sakkal Majalla"/>
          <w:sz w:val="34"/>
        </w:rPr>
        <w:t xml:space="preserve"> ChatGPT </w:t>
      </w:r>
      <w:r w:rsidRPr="00D53DEE">
        <w:rPr>
          <w:rFonts w:ascii="Sakkal Majalla" w:hAnsi="Sakkal Majalla"/>
          <w:sz w:val="34"/>
          <w:rtl/>
        </w:rPr>
        <w:t>كأداة ذكية قادرة على فهم السياق اللغوي واستخراج رؤى عميقة من البيانات النصية، كما اكتسبنا مهارة حاسمة وهي صياغة الأوامر الفعّالة</w:t>
      </w:r>
      <w:r w:rsidRPr="00D53DEE">
        <w:rPr>
          <w:rFonts w:ascii="Sakkal Majalla" w:hAnsi="Sakkal Majalla"/>
          <w:sz w:val="34"/>
        </w:rPr>
        <w:t xml:space="preserve"> (Prompt Engineering) </w:t>
      </w:r>
      <w:r w:rsidRPr="00D53DEE">
        <w:rPr>
          <w:rFonts w:ascii="Sakkal Majalla" w:hAnsi="Sakkal Majalla"/>
          <w:sz w:val="34"/>
          <w:rtl/>
        </w:rPr>
        <w:t>التي تُمكّننا من الحصول على أفضل النتائج من الذكاء الاصطناعي التوليدي. تعلّمنا أيضاً كيفية استخدام</w:t>
      </w:r>
      <w:r w:rsidRPr="00D53DEE">
        <w:rPr>
          <w:rFonts w:ascii="Sakkal Majalla" w:hAnsi="Sakkal Majalla"/>
          <w:sz w:val="34"/>
        </w:rPr>
        <w:t xml:space="preserve"> Google Colab </w:t>
      </w:r>
      <w:r w:rsidRPr="00D53DEE">
        <w:rPr>
          <w:rFonts w:ascii="Sakkal Majalla" w:hAnsi="Sakkal Majalla"/>
          <w:sz w:val="34"/>
          <w:rtl/>
        </w:rPr>
        <w:t>كبيئة برمجية سحابية مجانية، واستكشفنا قوّة</w:t>
      </w:r>
      <w:r w:rsidRPr="00D53DEE">
        <w:rPr>
          <w:rFonts w:ascii="Sakkal Majalla" w:hAnsi="Sakkal Majalla"/>
          <w:sz w:val="34"/>
        </w:rPr>
        <w:t xml:space="preserve"> Python </w:t>
      </w:r>
      <w:r w:rsidRPr="00D53DEE">
        <w:rPr>
          <w:rFonts w:ascii="Sakkal Majalla" w:hAnsi="Sakkal Majalla"/>
          <w:sz w:val="34"/>
          <w:rtl/>
        </w:rPr>
        <w:t>ومكتباتها الأساسية</w:t>
      </w:r>
      <w:r w:rsidRPr="00D53DEE">
        <w:rPr>
          <w:rFonts w:ascii="Sakkal Majalla" w:hAnsi="Sakkal Majalla"/>
          <w:sz w:val="34"/>
        </w:rPr>
        <w:t xml:space="preserve"> Pandas </w:t>
      </w:r>
      <w:r w:rsidRPr="00D53DEE">
        <w:rPr>
          <w:rFonts w:ascii="Sakkal Majalla" w:hAnsi="Sakkal Majalla"/>
          <w:sz w:val="34"/>
          <w:rtl/>
        </w:rPr>
        <w:t>و</w:t>
      </w:r>
      <w:r w:rsidRPr="00D53DEE">
        <w:rPr>
          <w:rFonts w:ascii="Sakkal Majalla" w:hAnsi="Sakkal Majalla"/>
          <w:sz w:val="34"/>
        </w:rPr>
        <w:t xml:space="preserve">Matplotlib </w:t>
      </w:r>
      <w:r w:rsidRPr="00D53DEE">
        <w:rPr>
          <w:rFonts w:ascii="Sakkal Majalla" w:hAnsi="Sakkal Majalla"/>
          <w:sz w:val="34"/>
          <w:rtl/>
        </w:rPr>
        <w:t>في تحليل البيانات الرقمية وتصويرها بطرق بصرية واضحة ومفهومة</w:t>
      </w:r>
      <w:r w:rsidRPr="00D53DEE">
        <w:rPr>
          <w:rFonts w:ascii="Sakkal Majalla" w:hAnsi="Sakkal Majalla"/>
          <w:sz w:val="34"/>
        </w:rPr>
        <w:t>.</w:t>
      </w:r>
    </w:p>
    <w:p w14:paraId="7DD4A69C" w14:textId="77777777" w:rsidR="00D53DEE" w:rsidRPr="00D53DEE" w:rsidRDefault="00D53DEE" w:rsidP="00D53DEE">
      <w:pPr>
        <w:rPr>
          <w:rFonts w:ascii="Sakkal Majalla" w:hAnsi="Sakkal Majalla"/>
          <w:sz w:val="34"/>
        </w:rPr>
      </w:pPr>
      <w:r w:rsidRPr="00D53DEE">
        <w:rPr>
          <w:rFonts w:ascii="Sakkal Majalla" w:hAnsi="Sakkal Majalla"/>
          <w:sz w:val="34"/>
          <w:rtl/>
        </w:rPr>
        <w:t>الأهمّ من كلّ ذلك هو أنّكم الآن تمتلكون الأساسيات اللازمة للبدء الفعلي في تحليل البيانات في مجالات عملكم أو دراستكم. الأدوات التي تعلّمناها اليوم ليست حكراً على المتخصّصين أو المبرمجين المحترفين، بل هي متاحة للجميع وقابلة للتطبيق فوراً</w:t>
      </w:r>
      <w:r w:rsidRPr="00D53DEE">
        <w:rPr>
          <w:rFonts w:ascii="Sakkal Majalla" w:hAnsi="Sakkal Majalla"/>
          <w:sz w:val="34"/>
        </w:rPr>
        <w:t>.</w:t>
      </w:r>
    </w:p>
    <w:p w14:paraId="62089D44" w14:textId="77777777" w:rsidR="00D53DEE" w:rsidRPr="00D53DEE" w:rsidRDefault="00D53DEE" w:rsidP="00D53DEE">
      <w:pPr>
        <w:jc w:val="left"/>
        <w:rPr>
          <w:rFonts w:ascii="Sakkal Majalla" w:hAnsi="Sakkal Majalla"/>
          <w:sz w:val="34"/>
        </w:rPr>
      </w:pPr>
      <w:r w:rsidRPr="00D53DEE">
        <w:rPr>
          <w:rFonts w:ascii="Sakkal Majalla" w:hAnsi="Sakkal Majalla"/>
          <w:b/>
          <w:bCs/>
          <w:sz w:val="34"/>
          <w:rtl/>
        </w:rPr>
        <w:t>رسالة ختامية</w:t>
      </w:r>
      <w:r w:rsidRPr="00D53DEE">
        <w:rPr>
          <w:rFonts w:ascii="Sakkal Majalla" w:hAnsi="Sakkal Majalla"/>
          <w:b/>
          <w:bCs/>
          <w:sz w:val="34"/>
        </w:rPr>
        <w:t>:</w:t>
      </w:r>
      <w:r w:rsidRPr="00D53DEE">
        <w:rPr>
          <w:rFonts w:ascii="Sakkal Majalla" w:hAnsi="Sakkal Majalla"/>
          <w:sz w:val="34"/>
        </w:rPr>
        <w:br/>
      </w:r>
      <w:r w:rsidRPr="00D53DEE">
        <w:rPr>
          <w:rFonts w:ascii="Sakkal Majalla" w:hAnsi="Sakkal Majalla"/>
          <w:sz w:val="34"/>
          <w:rtl/>
        </w:rPr>
        <w:t>تذكّروا أنّ إتقان تحليل البيانات هو رحلة وليس وجهة. ما تعلّمناه اليوم هو الخطوة الأولى، والممارسة المستمرّة هي السبيل الوحيد للتطوّر والإتقان. أدعوكم لتطبيق ما تعلّمتموه على بيانات حقيقية من بيئات عملكم، وتجربة سيناريوهات مختلفة، واستكشاف إمكانيات أوسع لهذه الأدوات</w:t>
      </w:r>
      <w:r w:rsidRPr="00D53DEE">
        <w:rPr>
          <w:rFonts w:ascii="Sakkal Majalla" w:hAnsi="Sakkal Majalla"/>
          <w:sz w:val="34"/>
        </w:rPr>
        <w:t>.</w:t>
      </w:r>
    </w:p>
    <w:p w14:paraId="7F86176F" w14:textId="2699C2F3" w:rsidR="00D53DEE" w:rsidRPr="00D53DEE" w:rsidRDefault="00D53DEE" w:rsidP="00D53DEE">
      <w:pPr>
        <w:rPr>
          <w:rFonts w:ascii="Sakkal Majalla" w:hAnsi="Sakkal Majalla"/>
          <w:sz w:val="34"/>
        </w:rPr>
      </w:pPr>
      <w:r w:rsidRPr="00D53DEE">
        <w:rPr>
          <w:rFonts w:ascii="Sakkal Majalla" w:hAnsi="Sakkal Majalla"/>
          <w:b/>
          <w:bCs/>
          <w:sz w:val="34"/>
        </w:rPr>
        <w:t>"</w:t>
      </w:r>
      <w:r w:rsidRPr="00D53DEE">
        <w:rPr>
          <w:rFonts w:ascii="Sakkal Majalla" w:hAnsi="Sakkal Majalla"/>
          <w:b/>
          <w:bCs/>
          <w:sz w:val="34"/>
          <w:rtl/>
        </w:rPr>
        <w:t>المعرفة دون تطبيق كالشجرة دون ثمر</w:t>
      </w:r>
      <w:r w:rsidRPr="00D53DEE">
        <w:rPr>
          <w:rFonts w:ascii="Sakkal Majalla" w:hAnsi="Sakkal Majalla"/>
          <w:b/>
          <w:bCs/>
          <w:sz w:val="34"/>
        </w:rPr>
        <w:t>"</w:t>
      </w:r>
      <w:r w:rsidRPr="00D53DEE">
        <w:rPr>
          <w:rFonts w:ascii="Sakkal Majalla" w:hAnsi="Sakkal Majalla"/>
          <w:sz w:val="34"/>
        </w:rPr>
        <w:t xml:space="preserve"> - </w:t>
      </w:r>
      <w:r w:rsidRPr="00D53DEE">
        <w:rPr>
          <w:rFonts w:ascii="Sakkal Majalla" w:hAnsi="Sakkal Majalla"/>
          <w:sz w:val="34"/>
          <w:rtl/>
        </w:rPr>
        <w:t>مثل عربي</w:t>
      </w:r>
      <w:r w:rsidRPr="00D53DEE">
        <w:rPr>
          <w:rFonts w:ascii="Sakkal Majalla" w:hAnsi="Sakkal Majalla"/>
          <w:sz w:val="34"/>
        </w:rPr>
        <w:t>.</w:t>
      </w:r>
    </w:p>
    <w:p w14:paraId="563E0671" w14:textId="77777777" w:rsidR="00D53DEE" w:rsidRPr="00D53DEE" w:rsidRDefault="00D53DEE" w:rsidP="00D53DEE">
      <w:pPr>
        <w:rPr>
          <w:rFonts w:ascii="Sakkal Majalla" w:hAnsi="Sakkal Majalla"/>
          <w:sz w:val="34"/>
        </w:rPr>
      </w:pPr>
      <w:r w:rsidRPr="00D53DEE">
        <w:rPr>
          <w:rFonts w:ascii="Sakkal Majalla" w:hAnsi="Sakkal Majalla"/>
          <w:sz w:val="34"/>
          <w:rtl/>
        </w:rPr>
        <w:t>في الجلسة القادمة، سننتقل إلى مستوى أكثر تقدّماً، حيث سنتعلّم استخدام</w:t>
      </w:r>
      <w:r w:rsidRPr="00D53DEE">
        <w:rPr>
          <w:rFonts w:ascii="Sakkal Majalla" w:hAnsi="Sakkal Majalla"/>
          <w:sz w:val="34"/>
        </w:rPr>
        <w:t xml:space="preserve"> Tableau </w:t>
      </w:r>
      <w:r w:rsidRPr="00D53DEE">
        <w:rPr>
          <w:rFonts w:ascii="Sakkal Majalla" w:hAnsi="Sakkal Majalla"/>
          <w:sz w:val="34"/>
          <w:rtl/>
        </w:rPr>
        <w:t>و</w:t>
      </w:r>
      <w:r w:rsidRPr="00D53DEE">
        <w:rPr>
          <w:rFonts w:ascii="Sakkal Majalla" w:hAnsi="Sakkal Majalla"/>
          <w:sz w:val="34"/>
        </w:rPr>
        <w:t xml:space="preserve">Power BI </w:t>
      </w:r>
      <w:r w:rsidRPr="00D53DEE">
        <w:rPr>
          <w:rFonts w:ascii="Sakkal Majalla" w:hAnsi="Sakkal Majalla"/>
          <w:sz w:val="34"/>
          <w:rtl/>
        </w:rPr>
        <w:t>لإنشاء لوحات معلومات تفاعلية احترافية، وسنستكشف كيفية بناء نماذج تنبّؤية بسيطة</w:t>
      </w:r>
      <w:r w:rsidRPr="00D53DEE">
        <w:rPr>
          <w:rFonts w:ascii="Sakkal Majalla" w:hAnsi="Sakkal Majalla"/>
          <w:sz w:val="34"/>
        </w:rPr>
        <w:t>.</w:t>
      </w:r>
    </w:p>
    <w:p w14:paraId="248A067A" w14:textId="77777777" w:rsidR="00D53DEE" w:rsidRPr="00D53DEE" w:rsidRDefault="00D53DEE" w:rsidP="00D53DEE">
      <w:pPr>
        <w:jc w:val="left"/>
        <w:rPr>
          <w:rFonts w:ascii="Sakkal Majalla" w:hAnsi="Sakkal Majalla"/>
          <w:sz w:val="34"/>
        </w:rPr>
      </w:pPr>
      <w:r w:rsidRPr="00D53DEE">
        <w:rPr>
          <w:rFonts w:ascii="Sakkal Majalla" w:hAnsi="Sakkal Majalla"/>
          <w:b/>
          <w:bCs/>
          <w:sz w:val="34"/>
          <w:rtl/>
        </w:rPr>
        <w:t>الواجب المنزلي (اختياري)</w:t>
      </w:r>
      <w:r w:rsidRPr="00D53DEE">
        <w:rPr>
          <w:rFonts w:ascii="Sakkal Majalla" w:hAnsi="Sakkal Majalla"/>
          <w:b/>
          <w:bCs/>
          <w:sz w:val="34"/>
        </w:rPr>
        <w:t>:</w:t>
      </w:r>
      <w:r w:rsidRPr="00D53DEE">
        <w:rPr>
          <w:rFonts w:ascii="Sakkal Majalla" w:hAnsi="Sakkal Majalla"/>
          <w:sz w:val="34"/>
        </w:rPr>
        <w:br/>
      </w:r>
      <w:r w:rsidRPr="00D53DEE">
        <w:rPr>
          <w:rFonts w:ascii="Sakkal Majalla" w:hAnsi="Sakkal Majalla"/>
          <w:sz w:val="34"/>
          <w:rtl/>
        </w:rPr>
        <w:t>ابحثوا عن مجموعة بيانات صغيرة</w:t>
      </w:r>
      <w:r w:rsidRPr="00D53DEE">
        <w:rPr>
          <w:rFonts w:ascii="Sakkal Majalla" w:hAnsi="Sakkal Majalla"/>
          <w:sz w:val="34"/>
        </w:rPr>
        <w:t xml:space="preserve"> (</w:t>
      </w:r>
      <w:r w:rsidRPr="00D53DEE">
        <w:rPr>
          <w:rFonts w:ascii="Sakkal Majalla" w:hAnsi="Sakkal Majalla"/>
          <w:sz w:val="34"/>
          <w:rtl/>
        </w:rPr>
        <w:t>يمكن تنزيلها من</w:t>
      </w:r>
      <w:r w:rsidRPr="00D53DEE">
        <w:rPr>
          <w:rFonts w:ascii="Sakkal Majalla" w:hAnsi="Sakkal Majalla"/>
          <w:sz w:val="34"/>
        </w:rPr>
        <w:t xml:space="preserve"> Kaggle </w:t>
      </w:r>
      <w:r w:rsidRPr="00D53DEE">
        <w:rPr>
          <w:rFonts w:ascii="Sakkal Majalla" w:hAnsi="Sakkal Majalla"/>
          <w:sz w:val="34"/>
          <w:rtl/>
        </w:rPr>
        <w:t>أو من عملكم</w:t>
      </w:r>
      <w:r w:rsidRPr="00D53DEE">
        <w:rPr>
          <w:rFonts w:ascii="Sakkal Majalla" w:hAnsi="Sakkal Majalla"/>
          <w:sz w:val="34"/>
        </w:rPr>
        <w:t xml:space="preserve">) </w:t>
      </w:r>
      <w:r w:rsidRPr="00D53DEE">
        <w:rPr>
          <w:rFonts w:ascii="Sakkal Majalla" w:hAnsi="Sakkal Majalla"/>
          <w:sz w:val="34"/>
          <w:rtl/>
        </w:rPr>
        <w:t>وحاولوا تطبيق ما تعلّمناه اليوم عليها. حضّروا سؤالاً واحداً أو تحدّياً واجهتموه لنناقشه في الجلسة القادمة</w:t>
      </w:r>
      <w:r w:rsidRPr="00D53DEE">
        <w:rPr>
          <w:rFonts w:ascii="Sakkal Majalla" w:hAnsi="Sakkal Majalla"/>
          <w:sz w:val="34"/>
        </w:rPr>
        <w:t>.</w:t>
      </w:r>
    </w:p>
    <w:p w14:paraId="5E273F99" w14:textId="77777777" w:rsidR="00D53DEE" w:rsidRPr="00D53DEE" w:rsidRDefault="00D53DEE" w:rsidP="00D53DEE">
      <w:pPr>
        <w:rPr>
          <w:rFonts w:ascii="Sakkal Majalla" w:hAnsi="Sakkal Majalla"/>
          <w:sz w:val="34"/>
        </w:rPr>
      </w:pPr>
      <w:r w:rsidRPr="00D53DEE">
        <w:rPr>
          <w:rFonts w:ascii="Sakkal Majalla" w:hAnsi="Sakkal Majalla"/>
          <w:sz w:val="34"/>
          <w:rtl/>
        </w:rPr>
        <w:t>شكراً لتفاعلكم وحماسكم، ونلتقي في الجلسة القادمة بإذن الله</w:t>
      </w:r>
      <w:r w:rsidRPr="00D53DEE">
        <w:rPr>
          <w:rFonts w:ascii="Sakkal Majalla" w:hAnsi="Sakkal Majalla"/>
          <w:sz w:val="34"/>
        </w:rPr>
        <w:t>.</w:t>
      </w:r>
    </w:p>
    <w:p w14:paraId="67E5263F" w14:textId="1EEE239D" w:rsidR="00D53DEE" w:rsidRPr="00D53DEE" w:rsidRDefault="00D53DEE" w:rsidP="00D53DEE">
      <w:pPr>
        <w:rPr>
          <w:rtl/>
        </w:rPr>
        <w:sectPr w:rsidR="00D53DEE" w:rsidRPr="00D53DEE"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E220AB">
        <w:tc>
          <w:tcPr>
            <w:tcW w:w="2612" w:type="pct"/>
            <w:tcBorders>
              <w:left w:val="single" w:sz="4" w:space="0" w:color="168489"/>
              <w:right w:val="single" w:sz="4" w:space="0" w:color="168489"/>
            </w:tcBorders>
          </w:tcPr>
          <w:p w14:paraId="6AC56F47" w14:textId="77777777" w:rsidR="00F01FA2" w:rsidRDefault="00F01FA2" w:rsidP="00E220AB">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58BCA264" w14:textId="77777777" w:rsidR="00F01FA2" w:rsidRDefault="00F01FA2" w:rsidP="00E220AB">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63BD526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E220AB">
        <w:tc>
          <w:tcPr>
            <w:tcW w:w="2612" w:type="pct"/>
            <w:tcBorders>
              <w:left w:val="single" w:sz="4" w:space="0" w:color="168489"/>
              <w:right w:val="single" w:sz="4" w:space="0" w:color="168489"/>
            </w:tcBorders>
            <w:vAlign w:val="center"/>
          </w:tcPr>
          <w:p w14:paraId="0ACDDDB7"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 xml:space="preserve">مقدمة في </w:t>
            </w:r>
            <w:r w:rsidRPr="00A21606">
              <w:rPr>
                <w:rFonts w:ascii="Adobe Arabic" w:eastAsia="GE Dinar One" w:hAnsi="Adobe Arabic" w:cs="Adobe Arabic"/>
                <w:color w:val="000000"/>
                <w:kern w:val="24"/>
                <w:sz w:val="32"/>
                <w:szCs w:val="32"/>
                <w:lang w:bidi="ar-SY"/>
              </w:rPr>
              <w:t>Power BI</w:t>
            </w:r>
            <w:r w:rsidRPr="00A21606">
              <w:rPr>
                <w:rFonts w:ascii="Adobe Arabic" w:eastAsia="GE Dinar One" w:hAnsi="Adobe Arabic" w:cs="Adobe Arabic"/>
                <w:color w:val="000000"/>
                <w:kern w:val="24"/>
                <w:sz w:val="32"/>
                <w:szCs w:val="32"/>
                <w:rtl/>
                <w:lang w:bidi="ar-SY"/>
              </w:rPr>
              <w:t xml:space="preserve"> وبيئة العمل الخاصة به.</w:t>
            </w:r>
          </w:p>
          <w:p w14:paraId="0463100C"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استيراد البيانات وتنظيفها ومعالجتها.</w:t>
            </w:r>
          </w:p>
          <w:p w14:paraId="0F74A555"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إنشاء لوحات معلومات تفاعلية (</w:t>
            </w:r>
            <w:r w:rsidRPr="00A21606">
              <w:rPr>
                <w:rFonts w:ascii="Adobe Arabic" w:eastAsia="GE Dinar One" w:hAnsi="Adobe Arabic" w:cs="Adobe Arabic"/>
                <w:color w:val="000000"/>
                <w:kern w:val="24"/>
                <w:sz w:val="32"/>
                <w:szCs w:val="32"/>
                <w:lang w:bidi="ar-SY"/>
              </w:rPr>
              <w:t>Dashboards</w:t>
            </w:r>
            <w:r w:rsidRPr="00A21606">
              <w:rPr>
                <w:rFonts w:ascii="Adobe Arabic" w:eastAsia="GE Dinar One" w:hAnsi="Adobe Arabic" w:cs="Adobe Arabic"/>
                <w:color w:val="000000"/>
                <w:kern w:val="24"/>
                <w:sz w:val="32"/>
                <w:szCs w:val="32"/>
                <w:rtl/>
                <w:lang w:bidi="ar-SY"/>
              </w:rPr>
              <w:t>).</w:t>
            </w:r>
          </w:p>
          <w:p w14:paraId="7CDBF0AB" w14:textId="6BA94F82" w:rsidR="00F01FA2"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إضافة عناصر مدعومة بالذكاء الاصطناعي (</w:t>
            </w:r>
            <w:r w:rsidRPr="00A21606">
              <w:rPr>
                <w:rFonts w:ascii="Adobe Arabic" w:eastAsia="GE Dinar One" w:hAnsi="Adobe Arabic" w:cs="Adobe Arabic"/>
                <w:color w:val="000000"/>
                <w:kern w:val="24"/>
                <w:sz w:val="32"/>
                <w:szCs w:val="32"/>
                <w:lang w:bidi="ar-SY"/>
              </w:rPr>
              <w:t>Q&amp;A</w:t>
            </w:r>
            <w:r w:rsidRPr="00A21606">
              <w:rPr>
                <w:rFonts w:ascii="Adobe Arabic" w:eastAsia="GE Dinar One" w:hAnsi="Adobe Arabic" w:cs="Adobe Arabic"/>
                <w:color w:val="000000"/>
                <w:kern w:val="24"/>
                <w:sz w:val="32"/>
                <w:szCs w:val="32"/>
                <w:rtl/>
                <w:lang w:bidi="ar-SY"/>
              </w:rPr>
              <w:t xml:space="preserve"> و </w:t>
            </w:r>
            <w:r w:rsidRPr="00A21606">
              <w:rPr>
                <w:rFonts w:ascii="Adobe Arabic" w:eastAsia="GE Dinar One" w:hAnsi="Adobe Arabic" w:cs="Adobe Arabic"/>
                <w:color w:val="000000"/>
                <w:kern w:val="24"/>
                <w:sz w:val="32"/>
                <w:szCs w:val="32"/>
                <w:lang w:bidi="ar-SY"/>
              </w:rPr>
              <w:t>Smart Narrative</w:t>
            </w:r>
            <w:r w:rsidRPr="00A21606">
              <w:rPr>
                <w:rFonts w:ascii="Adobe Arabic" w:eastAsia="GE Dinar One" w:hAnsi="Adobe Arabic" w:cs="Adobe Arabic"/>
                <w:color w:val="000000"/>
                <w:kern w:val="24"/>
                <w:sz w:val="32"/>
                <w:szCs w:val="32"/>
                <w:rtl/>
                <w:lang w:bidi="ar-SY"/>
              </w:rPr>
              <w:t>).</w:t>
            </w:r>
          </w:p>
        </w:tc>
        <w:tc>
          <w:tcPr>
            <w:tcW w:w="1809" w:type="pct"/>
            <w:tcBorders>
              <w:left w:val="single" w:sz="4" w:space="0" w:color="168489"/>
              <w:right w:val="single" w:sz="4" w:space="0" w:color="168489"/>
            </w:tcBorders>
            <w:vAlign w:val="center"/>
          </w:tcPr>
          <w:p w14:paraId="42435819"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18B4194"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84AFBBC"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3053DC7"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18E9AFF" w14:textId="7777777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16B398B3" w:rsidR="00F01FA2" w:rsidRPr="00781A2F"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1A681FA7">
                <wp:simplePos x="0" y="0"/>
                <wp:positionH relativeFrom="column">
                  <wp:posOffset>-50800</wp:posOffset>
                </wp:positionH>
                <wp:positionV relativeFrom="paragraph">
                  <wp:posOffset>-469900</wp:posOffset>
                </wp:positionV>
                <wp:extent cx="6530341" cy="6889750"/>
                <wp:effectExtent l="0" t="0" r="0" b="6350"/>
                <wp:wrapNone/>
                <wp:docPr id="1451488605" name="Group 1451488605"/>
                <wp:cNvGraphicFramePr/>
                <a:graphic xmlns:a="http://schemas.openxmlformats.org/drawingml/2006/main">
                  <a:graphicData uri="http://schemas.microsoft.com/office/word/2010/wordprocessingGroup">
                    <wpg:wgp>
                      <wpg:cNvGrpSpPr/>
                      <wpg:grpSpPr>
                        <a:xfrm>
                          <a:off x="0" y="0"/>
                          <a:ext cx="6530341" cy="6889750"/>
                          <a:chOff x="-177800" y="0"/>
                          <a:chExt cx="6530341" cy="6889750"/>
                        </a:xfrm>
                      </wpg:grpSpPr>
                      <wpg:grpSp>
                        <wpg:cNvPr id="1451488606" name="Group 1451488606"/>
                        <wpg:cNvGrpSpPr/>
                        <wpg:grpSpPr>
                          <a:xfrm>
                            <a:off x="-177800" y="2571750"/>
                            <a:ext cx="5765558" cy="4318000"/>
                            <a:chOff x="-339732" y="0"/>
                            <a:chExt cx="5765635" cy="4318306"/>
                          </a:xfrm>
                        </wpg:grpSpPr>
                        <wpg:grpSp>
                          <wpg:cNvPr id="1451488607" name="Group 25"/>
                          <wpg:cNvGrpSpPr/>
                          <wpg:grpSpPr>
                            <a:xfrm>
                              <a:off x="3130289" y="0"/>
                              <a:ext cx="2262080" cy="515506"/>
                              <a:chOff x="3849915" y="0"/>
                              <a:chExt cx="2262080"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5" y="69934"/>
                                <a:ext cx="1755163" cy="441356"/>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514985"/>
                              <a:chOff x="-3" y="0"/>
                              <a:chExt cx="2261546"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936"/>
                                <a:ext cx="1756037" cy="441803"/>
                              </a:xfrm>
                              <a:prstGeom prst="rect">
                                <a:avLst/>
                              </a:prstGeom>
                              <a:noFill/>
                            </wps:spPr>
                            <wps:txbx>
                              <w:txbxContent>
                                <w:p w14:paraId="0D30A330" w14:textId="40CB330B" w:rsidR="00F01FA2" w:rsidRPr="00BC6FB1" w:rsidRDefault="00A21606" w:rsidP="00F01FA2">
                                  <w:pPr>
                                    <w:bidi w:val="0"/>
                                    <w:jc w:val="center"/>
                                    <w:rPr>
                                      <w:rFonts w:ascii="Adobe Arabic" w:eastAsia="GE Dinar One" w:hAnsi="Adobe Arabic" w:cs="Adobe Arabic"/>
                                      <w:b/>
                                      <w:bCs/>
                                      <w:color w:val="000000"/>
                                      <w:kern w:val="24"/>
                                      <w:sz w:val="44"/>
                                      <w:szCs w:val="44"/>
                                      <w:lang w:bidi="ar-SY"/>
                                    </w:rPr>
                                  </w:pPr>
                                  <w:r w:rsidRPr="00A21606">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136794" y="874163"/>
                              <a:ext cx="3289109" cy="3444143"/>
                            </a:xfrm>
                            <a:prstGeom prst="rect">
                              <a:avLst/>
                            </a:prstGeom>
                            <a:noFill/>
                            <a:ln w="6350">
                              <a:noFill/>
                            </a:ln>
                          </wps:spPr>
                          <wps:txbx>
                            <w:txbxContent>
                              <w:p w14:paraId="7C583E48" w14:textId="77777777" w:rsidR="00A21606" w:rsidRP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Sakkal Majalla" w:hAnsi="Sakkal Majalla" w:cs="Sakkal Majalla"/>
                                    <w:b/>
                                    <w:color w:val="auto"/>
                                    <w:sz w:val="34"/>
                                    <w:szCs w:val="34"/>
                                    <w:rtl/>
                                  </w:rPr>
                                  <w:t>بنهاية هذه الجلسة، سيكون المتدرّب قادراً على:</w:t>
                                </w:r>
                              </w:p>
                              <w:p w14:paraId="2820E48B"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التعرّف على بيئة العمل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ومكوّناتها الرئيسية.</w:t>
                                </w:r>
                              </w:p>
                              <w:p w14:paraId="0FF0E0DA"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من مصادر مختلفة وتنظيفها ومعالجتها بشكل احترافي.</w:t>
                                </w:r>
                              </w:p>
                              <w:p w14:paraId="242B8B85" w14:textId="43BC2C77" w:rsidR="00F01FA2"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تصوّرات بيانية متنوّعة وفعّالة.</w:t>
                                </w:r>
                              </w:p>
                              <w:p w14:paraId="7055DB22" w14:textId="4B84CA58"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بناء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 تدعم اتّخاذ القرارات.</w:t>
                                </w:r>
                              </w:p>
                              <w:p w14:paraId="5BD19091" w14:textId="0EF1A1C1" w:rsidR="00A21606"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استخدام عناصر الذكاء الاصطناعي المدمجة مثل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39732" y="874624"/>
                              <a:ext cx="2595773" cy="3405580"/>
                            </a:xfrm>
                            <a:prstGeom prst="rect">
                              <a:avLst/>
                            </a:prstGeom>
                            <a:noFill/>
                            <a:ln w="6350">
                              <a:noFill/>
                            </a:ln>
                          </wps:spPr>
                          <wps:txbx>
                            <w:txbxContent>
                              <w:p w14:paraId="57C22E43"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عصف ذهني.</w:t>
                                </w:r>
                              </w:p>
                              <w:p w14:paraId="4F7596A8"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مقدمة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وبيئة العمل الخاصة به.</w:t>
                                </w:r>
                              </w:p>
                              <w:p w14:paraId="6D218E75"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وتنظيفها ومعالجتها.</w:t>
                                </w:r>
                              </w:p>
                              <w:p w14:paraId="3B632021"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w:t>
                                </w:r>
                              </w:p>
                              <w:p w14:paraId="64D4751E"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إضافة عناصر مدعومة بالذكاء الاصطناعي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 </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p w14:paraId="4104BA97" w14:textId="459DE5A7" w:rsidR="00F01FA2"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1" cy="2053908"/>
                            <a:chOff x="0" y="0"/>
                            <a:chExt cx="6352541" cy="2053908"/>
                          </a:xfrm>
                        </wpg:grpSpPr>
                        <pic:pic xmlns:pic="http://schemas.openxmlformats.org/drawingml/2006/picture">
                          <pic:nvPicPr>
                            <pic:cNvPr id="1451488619" name="Picture 1451488619"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6"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9"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7641D8A2" w14:textId="1E2E6AD6" w:rsidR="00F01FA2" w:rsidRPr="00F01FA2" w:rsidRDefault="00A21606" w:rsidP="00F01FA2">
                                <w:pPr>
                                  <w:bidi w:val="0"/>
                                  <w:jc w:val="center"/>
                                  <w:rPr>
                                    <w:rFonts w:ascii="Adobe Arabic" w:eastAsia="GE Dinar One" w:hAnsi="Adobe Arabic" w:cs="Adobe Arabic"/>
                                    <w:b/>
                                    <w:bCs/>
                                    <w:kern w:val="24"/>
                                    <w:sz w:val="56"/>
                                    <w:szCs w:val="56"/>
                                    <w:lang w:bidi="ar-SY"/>
                                  </w:rPr>
                                </w:pPr>
                                <w:r w:rsidRPr="00A21606">
                                  <w:rPr>
                                    <w:rFonts w:ascii="Adobe Arabic" w:eastAsia="GE Dinar One" w:hAnsi="Adobe Arabic" w:cs="Adobe Arabic"/>
                                    <w:b/>
                                    <w:bCs/>
                                    <w:kern w:val="24"/>
                                    <w:sz w:val="56"/>
                                    <w:szCs w:val="56"/>
                                    <w:rtl/>
                                    <w:lang w:bidi="ar-SY"/>
                                  </w:rPr>
                                  <w:t>أدوات الذكاء الاصطناعي في تحليل البيانات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FD5C7C6" id="Group 1451488605" o:spid="_x0000_s1689" style="position:absolute;left:0;text-align:left;margin-left:-4pt;margin-top:-37pt;width:514.2pt;height:542.5pt;z-index:252777472;mso-position-horizontal-relative:text;mso-position-vertical-relative:text;mso-width-relative:margin;mso-height-relative:margin" coordorigin="-1778" coordsize="65303,6889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Ozs7jQUdI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">
                <v:group id="Group 1451488606" o:spid="_x0000_s1690" style="position:absolute;left:-1778;top:25717;width:57655;height:43180" coordorigin="-3397" coordsize="57656,4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691" style="position:absolute;left:31302;width:22621;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69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69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69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58" o:title="Target " gain="19661f" blacklevel="22938f"/>
                      </v:shape>
                    </v:group>
                    <v:shape id="TextBox 34" o:spid="_x0000_s1695"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69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69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1698"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40CB330B" w:rsidR="00F01FA2" w:rsidRPr="00BC6FB1" w:rsidRDefault="00A21606" w:rsidP="00F01FA2">
                            <w:pPr>
                              <w:bidi w:val="0"/>
                              <w:jc w:val="center"/>
                              <w:rPr>
                                <w:rFonts w:ascii="Adobe Arabic" w:eastAsia="GE Dinar One" w:hAnsi="Adobe Arabic" w:cs="Adobe Arabic"/>
                                <w:b/>
                                <w:bCs/>
                                <w:color w:val="000000"/>
                                <w:kern w:val="24"/>
                                <w:sz w:val="44"/>
                                <w:szCs w:val="44"/>
                                <w:lang w:bidi="ar-SY"/>
                              </w:rPr>
                            </w:pPr>
                            <w:r w:rsidRPr="00A21606">
                              <w:rPr>
                                <w:rFonts w:ascii="Adobe Arabic" w:eastAsia="GE Dinar One" w:hAnsi="Adobe Arabic" w:cs="Adobe Arabic"/>
                                <w:b/>
                                <w:bCs/>
                                <w:color w:val="000000"/>
                                <w:kern w:val="24"/>
                                <w:sz w:val="44"/>
                                <w:szCs w:val="44"/>
                                <w:rtl/>
                                <w:lang w:bidi="ar-SY"/>
                              </w:rPr>
                              <w:t>المحتوى</w:t>
                            </w:r>
                          </w:p>
                        </w:txbxContent>
                      </v:textbox>
                    </v:shape>
                    <v:shape id="Picture 1451488615" o:spid="_x0000_s169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59" o:title="Note " gain="19661f" blacklevel="22938f"/>
                    </v:shape>
                  </v:group>
                  <v:shape id="Text Box 1451488616" o:spid="_x0000_s1700" type="#_x0000_t202" style="position:absolute;left:21367;top:8741;width:32892;height:34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7C583E48" w14:textId="77777777" w:rsidR="00A21606" w:rsidRP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Sakkal Majalla" w:hAnsi="Sakkal Majalla" w:cs="Sakkal Majalla"/>
                              <w:b/>
                              <w:color w:val="auto"/>
                              <w:sz w:val="34"/>
                              <w:szCs w:val="34"/>
                              <w:rtl/>
                            </w:rPr>
                            <w:t>بنهاية هذه الجلسة، سيكون المتدرّب قادراً على:</w:t>
                          </w:r>
                        </w:p>
                        <w:p w14:paraId="2820E48B"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التعرّف على بيئة العمل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ومكوّناتها الرئيسية.</w:t>
                          </w:r>
                        </w:p>
                        <w:p w14:paraId="0FF0E0DA"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من مصادر مختلفة وتنظيفها ومعالجتها بشكل احترافي.</w:t>
                          </w:r>
                        </w:p>
                        <w:p w14:paraId="242B8B85" w14:textId="43BC2C77" w:rsidR="00F01FA2"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تصوّرات بيانية متنوّعة وفعّالة.</w:t>
                          </w:r>
                        </w:p>
                        <w:p w14:paraId="7055DB22" w14:textId="4B84CA58"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بناء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 تدعم اتّخاذ القرارات.</w:t>
                          </w:r>
                        </w:p>
                        <w:p w14:paraId="5BD19091" w14:textId="0EF1A1C1" w:rsidR="00A21606"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استخدام عناصر الذكاء الاصطناعي المدمجة مثل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txbxContent>
                    </v:textbox>
                  </v:shape>
                  <v:shape id="Text Box 1451488617" o:spid="_x0000_s1701" type="#_x0000_t202" style="position:absolute;left:-3397;top:8746;width:25957;height:34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57C22E43"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عصف ذهني.</w:t>
                          </w:r>
                        </w:p>
                        <w:p w14:paraId="4F7596A8"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مقدمة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وبيئة العمل الخاصة به.</w:t>
                          </w:r>
                        </w:p>
                        <w:p w14:paraId="6D218E75"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وتنظيفها ومعالجتها.</w:t>
                          </w:r>
                        </w:p>
                        <w:p w14:paraId="3B632021"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w:t>
                          </w:r>
                        </w:p>
                        <w:p w14:paraId="64D4751E"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إضافة عناصر مدعومة بالذكاء الاصطناعي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 </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p w14:paraId="4104BA97" w14:textId="459DE5A7" w:rsidR="00F01FA2"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تدريبي.</w:t>
                          </w:r>
                        </w:p>
                      </w:txbxContent>
                    </v:textbox>
                  </v:shape>
                </v:group>
                <v:group id="Group 1451488618" o:spid="_x0000_s1702"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70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61" o:title="Calendar " gain="19661f" blacklevel="22938f"/>
                  </v:shape>
                  <v:shape id="TextBox 34" o:spid="_x0000_s1704"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170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06"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1E2E6AD6" w:rsidR="00F01FA2" w:rsidRPr="00F01FA2" w:rsidRDefault="00A21606" w:rsidP="00F01FA2">
                          <w:pPr>
                            <w:bidi w:val="0"/>
                            <w:jc w:val="center"/>
                            <w:rPr>
                              <w:rFonts w:ascii="Adobe Arabic" w:eastAsia="GE Dinar One" w:hAnsi="Adobe Arabic" w:cs="Adobe Arabic"/>
                              <w:b/>
                              <w:bCs/>
                              <w:kern w:val="24"/>
                              <w:sz w:val="56"/>
                              <w:szCs w:val="56"/>
                              <w:lang w:bidi="ar-SY"/>
                            </w:rPr>
                          </w:pPr>
                          <w:r w:rsidRPr="00A21606">
                            <w:rPr>
                              <w:rFonts w:ascii="Adobe Arabic" w:eastAsia="GE Dinar One" w:hAnsi="Adobe Arabic" w:cs="Adobe Arabic"/>
                              <w:b/>
                              <w:bCs/>
                              <w:kern w:val="24"/>
                              <w:sz w:val="56"/>
                              <w:szCs w:val="56"/>
                              <w:rtl/>
                              <w:lang w:bidi="ar-SY"/>
                            </w:rPr>
                            <w:t>أدوات الذكاء الاصطناعي في تحليل البيانات</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2138091B" w14:textId="7E9F55D8" w:rsidR="003F41BB" w:rsidRDefault="00A21606" w:rsidP="00A21606">
      <w:pPr>
        <w:keepNext/>
        <w:ind w:left="-227"/>
        <w:jc w:val="center"/>
        <w:rPr>
          <w:rtl/>
        </w:rPr>
      </w:pPr>
      <w:r w:rsidRPr="00DA7905">
        <w:rPr>
          <w:rFonts w:eastAsia="Times New Roman" w:cs="Times New Roman"/>
          <w:b/>
          <w:bCs/>
          <w:noProof/>
          <w:sz w:val="36"/>
          <w:szCs w:val="36"/>
        </w:rPr>
        <w:lastRenderedPageBreak/>
        <mc:AlternateContent>
          <mc:Choice Requires="wpg">
            <w:drawing>
              <wp:inline distT="0" distB="0" distL="0" distR="0" wp14:anchorId="41AD3601" wp14:editId="2CFDABFE">
                <wp:extent cx="5711825" cy="748003"/>
                <wp:effectExtent l="0" t="0" r="22225" b="14605"/>
                <wp:docPr id="4916079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551432222" name="مجموعة 881967268"/>
                        <wpg:cNvGrpSpPr/>
                        <wpg:grpSpPr>
                          <a:xfrm>
                            <a:off x="0" y="159263"/>
                            <a:ext cx="5711825" cy="588737"/>
                            <a:chOff x="0" y="159160"/>
                            <a:chExt cx="6312597" cy="652531"/>
                          </a:xfrm>
                        </wpg:grpSpPr>
                        <wps:wsp>
                          <wps:cNvPr id="71704154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5056852" name="مربع نص 2043426344"/>
                          <wps:cNvSpPr txBox="1"/>
                          <wps:spPr>
                            <a:xfrm>
                              <a:off x="817519" y="159160"/>
                              <a:ext cx="2073788" cy="453954"/>
                            </a:xfrm>
                            <a:prstGeom prst="rect">
                              <a:avLst/>
                            </a:prstGeom>
                            <a:noFill/>
                          </wps:spPr>
                          <wps:txbx>
                            <w:txbxContent>
                              <w:p w14:paraId="2B84E7B3" w14:textId="77777777" w:rsidR="00A21606" w:rsidRPr="00724F18" w:rsidRDefault="00A21606" w:rsidP="00A21606">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207482620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8407083"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AD3601" id="_x0000_s1707"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">
                <v:group id="مجموعة 881967268" o:spid="_x0000_s1708" style="position:absolute;top:1592;width:57118;height:5888" coordorigin=",1591" coordsize="63125,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">
                  <v:roundrect id="مستطيل مستدير الزوايا 769901" o:spid="_x0000_s170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" fillcolor="#168489" strokecolor="#168489" strokeweight="1pt">
                    <v:stroke joinstyle="miter"/>
                  </v:roundrect>
                  <v:shape id="مربع نص 2043426344" o:spid="_x0000_s1710" type="#_x0000_t202" style="position:absolute;left:8175;top:1591;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" filled="f" stroked="f">
                    <v:textbox style="mso-fit-shape-to-text:t">
                      <w:txbxContent>
                        <w:p w14:paraId="2B84E7B3" w14:textId="77777777" w:rsidR="00A21606" w:rsidRPr="00724F18" w:rsidRDefault="00A21606" w:rsidP="00A21606">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71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" fillcolor="#168489" strokecolor="#168489" strokeweight="1pt">
                    <v:stroke joinstyle="miter"/>
                  </v:roundrect>
                </v:group>
                <v:shape id="Picture 179" o:spid="_x0000_s1712"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">
                  <v:imagedata r:id="rId73" o:title="Light bulb "/>
                </v:shape>
                <w10:anchorlock/>
              </v:group>
            </w:pict>
          </mc:Fallback>
        </mc:AlternateContent>
      </w:r>
    </w:p>
    <w:p w14:paraId="1CC30592" w14:textId="5BA0C3B0" w:rsidR="00A21606" w:rsidRDefault="007168AD" w:rsidP="00A21606">
      <w:pPr>
        <w:spacing w:after="160" w:line="259" w:lineRule="auto"/>
        <w:rPr>
          <w:rtl/>
        </w:rPr>
      </w:pPr>
      <w:r>
        <w:rPr>
          <w:noProof/>
        </w:rPr>
        <w:drawing>
          <wp:anchor distT="0" distB="0" distL="114300" distR="114300" simplePos="0" relativeHeight="252889088" behindDoc="0" locked="0" layoutInCell="1" allowOverlap="1" wp14:anchorId="6910BFEA" wp14:editId="635E5D05">
            <wp:simplePos x="0" y="0"/>
            <wp:positionH relativeFrom="column">
              <wp:posOffset>38100</wp:posOffset>
            </wp:positionH>
            <wp:positionV relativeFrom="paragraph">
              <wp:posOffset>354330</wp:posOffset>
            </wp:positionV>
            <wp:extent cx="820420" cy="819785"/>
            <wp:effectExtent l="0" t="0" r="0" b="0"/>
            <wp:wrapSquare wrapText="bothSides"/>
            <wp:docPr id="1283088222" name="Picture 8" descr="Power b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72776" name="Picture 8" descr="Power bl "/>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20420" cy="819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A21606">
        <w:rPr>
          <w:rtl/>
        </w:rPr>
        <w:t xml:space="preserve">مرحباً بكم في الجلسة الثانية من اليوم الثاني، حيث نستكشف معاً عالم تحليل البيانات البصرية باستخدام أداة </w:t>
      </w:r>
      <w:r w:rsidR="00A21606">
        <w:t>Power BI</w:t>
      </w:r>
      <w:r w:rsidR="00A21606">
        <w:rPr>
          <w:rtl/>
        </w:rPr>
        <w:t xml:space="preserve"> المتطوّرة.</w:t>
      </w:r>
      <w:r w:rsidRPr="007168AD">
        <w:rPr>
          <w:noProof/>
        </w:rPr>
        <w:t xml:space="preserve"> </w:t>
      </w:r>
    </w:p>
    <w:p w14:paraId="7D25ED8E" w14:textId="3F96F1B2" w:rsidR="00A21606" w:rsidRDefault="00A21606" w:rsidP="00A21606">
      <w:pPr>
        <w:spacing w:after="160" w:line="259" w:lineRule="auto"/>
        <w:rPr>
          <w:rtl/>
        </w:rPr>
      </w:pPr>
      <w:r>
        <w:rPr>
          <w:rtl/>
        </w:rPr>
        <w:t>في عصر البيانات الضخمة، لم تعُد الأرقام والجداول كافية لإيصال الرسائل واتّخاذ القرارات الاستراتيجية. لقد أصبح التحليل البصري للبيانات ضرورة ملحّة لتحويل المعلومات المعقّدة إلى رؤى واضحة وقابلة للفهم الفوري.</w:t>
      </w:r>
    </w:p>
    <w:p w14:paraId="3317521A" w14:textId="77777777" w:rsidR="00A21606" w:rsidRDefault="00A21606" w:rsidP="00A21606">
      <w:pPr>
        <w:spacing w:after="160" w:line="259" w:lineRule="auto"/>
        <w:rPr>
          <w:rtl/>
        </w:rPr>
      </w:pPr>
      <w:r>
        <w:rPr>
          <w:rtl/>
        </w:rPr>
        <w:t xml:space="preserve">يُعتبر </w:t>
      </w:r>
      <w:r>
        <w:t>Power BI</w:t>
      </w:r>
      <w:r>
        <w:rPr>
          <w:rtl/>
        </w:rPr>
        <w:t xml:space="preserve"> من أقوى أدوات تحليل البيانات وتصوّرها المتاحة حالياً، حيث يجمع بين السهولة في الاستخدام والقدرات المتقدّمة المدعومة بالذكاء الاصطناعي. وفقاً لتقرير </w:t>
      </w:r>
      <w:r>
        <w:t>Gartner</w:t>
      </w:r>
      <w:r>
        <w:rPr>
          <w:rtl/>
        </w:rPr>
        <w:t xml:space="preserve"> لعام 2024، فإنّ </w:t>
      </w:r>
      <w:r>
        <w:t>Power BI</w:t>
      </w:r>
      <w:r>
        <w:rPr>
          <w:rtl/>
        </w:rPr>
        <w:t xml:space="preserve"> يتصدّر قائمة أدوات تحليل البيانات من حيث الاستخدام العالمي بنسبة تتجاوز 38% من المؤسّسات.</w:t>
      </w:r>
    </w:p>
    <w:p w14:paraId="428A28EF" w14:textId="77777777" w:rsidR="007168AD" w:rsidRDefault="00A21606" w:rsidP="00A21606">
      <w:pPr>
        <w:spacing w:after="160" w:line="259" w:lineRule="auto"/>
        <w:jc w:val="left"/>
      </w:pPr>
      <w:r>
        <w:rPr>
          <w:rtl/>
        </w:rPr>
        <w:t>في هذه الجلسة، سنتعلّم كيفية تحويل البيانات الخام إلى لوحات معلومات تفاعلية تساعد على اتّخاذ قرارات مدروسة ومبنية على الحقائق.</w:t>
      </w:r>
    </w:p>
    <w:p w14:paraId="2F18BD35" w14:textId="3668C902" w:rsidR="007168AD" w:rsidRDefault="007168AD" w:rsidP="007168AD">
      <w:pPr>
        <w:spacing w:after="160" w:line="259" w:lineRule="auto"/>
        <w:jc w:val="center"/>
      </w:pPr>
    </w:p>
    <w:p w14:paraId="6E851E2D" w14:textId="77777777" w:rsidR="007168AD" w:rsidRDefault="007168AD" w:rsidP="007168AD">
      <w:pPr>
        <w:spacing w:after="160" w:line="259" w:lineRule="auto"/>
        <w:jc w:val="center"/>
      </w:pPr>
    </w:p>
    <w:p w14:paraId="4EC22BD4" w14:textId="77777777" w:rsidR="007168AD" w:rsidRDefault="007168AD" w:rsidP="007168AD">
      <w:pPr>
        <w:spacing w:after="160" w:line="259" w:lineRule="auto"/>
        <w:jc w:val="center"/>
      </w:pPr>
    </w:p>
    <w:p w14:paraId="71705143" w14:textId="3245C404" w:rsidR="007168AD" w:rsidRPr="007168AD" w:rsidRDefault="007168AD" w:rsidP="007168AD">
      <w:pPr>
        <w:keepNext/>
        <w:pageBreakBefore/>
        <w:rPr>
          <w:rFonts w:ascii="Sakkal Majalla" w:hAnsi="Sakkal Majalla"/>
          <w:b/>
          <w:bCs/>
          <w:color w:val="FF0000"/>
          <w:sz w:val="32"/>
          <w:szCs w:val="32"/>
        </w:rPr>
      </w:pPr>
      <w:r w:rsidRPr="0073158B">
        <w:rPr>
          <w:b/>
          <w:bCs/>
          <w:noProof/>
          <w:color w:val="FF0000"/>
        </w:rPr>
        <w:lastRenderedPageBreak/>
        <mc:AlternateContent>
          <mc:Choice Requires="wpg">
            <w:drawing>
              <wp:inline distT="0" distB="0" distL="0" distR="0" wp14:anchorId="070062EB" wp14:editId="34DF7483">
                <wp:extent cx="5537290" cy="992592"/>
                <wp:effectExtent l="0" t="0" r="0" b="0"/>
                <wp:docPr id="164412323" name="Group 63"/>
                <wp:cNvGraphicFramePr/>
                <a:graphic xmlns:a="http://schemas.openxmlformats.org/drawingml/2006/main">
                  <a:graphicData uri="http://schemas.microsoft.com/office/word/2010/wordprocessingGroup">
                    <wpg:wgp>
                      <wpg:cNvGrpSpPr/>
                      <wpg:grpSpPr>
                        <a:xfrm>
                          <a:off x="0" y="0"/>
                          <a:ext cx="5537290" cy="992592"/>
                          <a:chOff x="1" y="0"/>
                          <a:chExt cx="5537290" cy="992592"/>
                        </a:xfrm>
                      </wpg:grpSpPr>
                      <wpg:grpSp>
                        <wpg:cNvPr id="249859320" name="Group 1608695462"/>
                        <wpg:cNvGrpSpPr/>
                        <wpg:grpSpPr>
                          <a:xfrm>
                            <a:off x="1" y="0"/>
                            <a:ext cx="5537290" cy="992592"/>
                            <a:chOff x="0" y="0"/>
                            <a:chExt cx="5537481" cy="992635"/>
                          </a:xfrm>
                        </wpg:grpSpPr>
                        <wps:wsp>
                          <wps:cNvPr id="1325185814" name="TextBox 4"/>
                          <wps:cNvSpPr txBox="1"/>
                          <wps:spPr>
                            <a:xfrm>
                              <a:off x="4688457" y="456037"/>
                              <a:ext cx="849024" cy="536598"/>
                            </a:xfrm>
                            <a:prstGeom prst="rect">
                              <a:avLst/>
                            </a:prstGeom>
                            <a:noFill/>
                          </wps:spPr>
                          <wps:txbx>
                            <w:txbxContent>
                              <w:p w14:paraId="6A6578B1" w14:textId="77777777" w:rsidR="007168AD" w:rsidRDefault="007168AD" w:rsidP="00716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7396698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2110759" name="TextBox 7"/>
                          <wps:cNvSpPr txBox="1"/>
                          <wps:spPr>
                            <a:xfrm>
                              <a:off x="0" y="203887"/>
                              <a:ext cx="4492780" cy="536598"/>
                            </a:xfrm>
                            <a:prstGeom prst="rect">
                              <a:avLst/>
                            </a:prstGeom>
                            <a:noFill/>
                          </wps:spPr>
                          <wps:txbx>
                            <w:txbxContent>
                              <w:p w14:paraId="5166AF40" w14:textId="77777777" w:rsidR="007168AD" w:rsidRDefault="007168AD" w:rsidP="00716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798697146" name="Picture 1608695466" descr="Brainstorming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0062EB" id="_x0000_s1713" style="width:436pt;height:78.15pt;mso-position-horizontal-relative:char;mso-position-vertical-relative:line" coordorigin="" coordsize="55372,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">
                <v:group id="Group 1608695462" o:spid="_x0000_s1714" style="position:absolute;width:55372;height:9925" coordsize="55374,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">
                  <v:shape id="TextBox 4" o:spid="_x0000_s1715" type="#_x0000_t202" style="position:absolute;left:46884;top:4560;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" filled="f" stroked="f">
                    <v:textbox style="mso-fit-shape-to-text:t">
                      <w:txbxContent>
                        <w:p w14:paraId="6A6578B1" w14:textId="77777777" w:rsidR="007168AD" w:rsidRDefault="007168AD" w:rsidP="00716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716"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" fillcolor="#168489" stroked="f" strokeweight="1pt">
                    <v:stroke joinstyle="miter"/>
                  </v:roundrect>
                  <v:shape id="TextBox 7" o:spid="_x0000_s1717" type="#_x0000_t202" style="position:absolute;top:2038;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" filled="f" stroked="f">
                    <v:textbox style="mso-fit-shape-to-text:t">
                      <w:txbxContent>
                        <w:p w14:paraId="5166AF40" w14:textId="77777777" w:rsidR="007168AD" w:rsidRDefault="007168AD" w:rsidP="00716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718"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">
                  <v:imagedata r:id="rId76" o:title="Brainstorming "/>
                </v:shape>
                <w10:anchorlock/>
              </v:group>
            </w:pict>
          </mc:Fallback>
        </mc:AlternateContent>
      </w:r>
    </w:p>
    <w:p w14:paraId="786E15C3" w14:textId="77777777" w:rsidR="007168AD" w:rsidRDefault="007168AD" w:rsidP="007168AD">
      <w:pPr>
        <w:rPr>
          <w:rFonts w:ascii="Sakkal Majalla" w:hAnsi="Sakkal Majalla"/>
          <w:sz w:val="34"/>
        </w:rPr>
      </w:pPr>
      <w:r w:rsidRPr="00E67690">
        <w:rPr>
          <w:noProof/>
          <w:sz w:val="34"/>
        </w:rPr>
        <w:drawing>
          <wp:anchor distT="0" distB="0" distL="114300" distR="114300" simplePos="0" relativeHeight="252892160" behindDoc="0" locked="0" layoutInCell="1" allowOverlap="1" wp14:anchorId="7B85A6B2" wp14:editId="5158E416">
            <wp:simplePos x="0" y="0"/>
            <wp:positionH relativeFrom="margin">
              <wp:align>right</wp:align>
            </wp:positionH>
            <wp:positionV relativeFrom="paragraph">
              <wp:posOffset>11801</wp:posOffset>
            </wp:positionV>
            <wp:extent cx="457200" cy="457200"/>
            <wp:effectExtent l="0" t="0" r="0" b="0"/>
            <wp:wrapSquare wrapText="bothSides"/>
            <wp:docPr id="1321610941"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7168AD">
        <w:rPr>
          <w:rFonts w:ascii="Sakkal Majalla" w:hAnsi="Sakkal Majalla"/>
          <w:sz w:val="34"/>
          <w:rtl/>
        </w:rPr>
        <w:t>"ما التحدّيات التي تواجهها المؤسّسات عند محاولة فهم البيانات واتّخاذ القرارات بناءً عليها؟ وكيف يمكن للتصوّر البصري للبيانات أن يساعد في حلّ هذه التحدّيات؟"</w:t>
      </w:r>
    </w:p>
    <w:p w14:paraId="4A439DE1" w14:textId="67C7D61D" w:rsidR="007168AD" w:rsidRPr="009E4551" w:rsidRDefault="007168AD" w:rsidP="007168AD">
      <w:pPr>
        <w:rPr>
          <w:rFonts w:ascii="Sakkal Majalla" w:hAnsi="Sakkal Majalla"/>
          <w:sz w:val="34"/>
          <w:rtl/>
        </w:rPr>
      </w:pPr>
      <w:r>
        <w:rPr>
          <w:noProof/>
        </w:rPr>
        <w:drawing>
          <wp:anchor distT="0" distB="0" distL="114300" distR="114300" simplePos="0" relativeHeight="252894208" behindDoc="0" locked="0" layoutInCell="1" allowOverlap="1" wp14:anchorId="5A330FB6" wp14:editId="73EE8C49">
            <wp:simplePos x="0" y="0"/>
            <wp:positionH relativeFrom="column">
              <wp:posOffset>69850</wp:posOffset>
            </wp:positionH>
            <wp:positionV relativeFrom="paragraph">
              <wp:posOffset>163195</wp:posOffset>
            </wp:positionV>
            <wp:extent cx="889000" cy="889000"/>
            <wp:effectExtent l="0" t="0" r="6350" b="6350"/>
            <wp:wrapSquare wrapText="bothSides"/>
            <wp:docPr id="1121064740"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891136" behindDoc="0" locked="0" layoutInCell="1" allowOverlap="1" wp14:anchorId="2188BE30" wp14:editId="15F5000C">
            <wp:simplePos x="0" y="0"/>
            <wp:positionH relativeFrom="margin">
              <wp:align>right</wp:align>
            </wp:positionH>
            <wp:positionV relativeFrom="paragraph">
              <wp:posOffset>310515</wp:posOffset>
            </wp:positionV>
            <wp:extent cx="361315" cy="361315"/>
            <wp:effectExtent l="0" t="0" r="635" b="635"/>
            <wp:wrapSquare wrapText="bothSides"/>
            <wp:docPr id="575070226"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C09859" w14:textId="0F241BED" w:rsidR="007168AD" w:rsidRDefault="007168AD" w:rsidP="007168AD">
      <w:pPr>
        <w:rPr>
          <w:rtl/>
        </w:rPr>
      </w:pPr>
      <w:r w:rsidRPr="004A69A2">
        <w:rPr>
          <w:rFonts w:hint="cs"/>
          <w:color w:val="168489"/>
          <w:rtl/>
        </w:rPr>
        <w:t>المدّة الزمنية:</w:t>
      </w:r>
      <w:r w:rsidRPr="006B1C71">
        <w:rPr>
          <w:rFonts w:hint="cs"/>
          <w:rtl/>
        </w:rPr>
        <w:t xml:space="preserve"> </w:t>
      </w:r>
      <w:r w:rsidRPr="00864A30">
        <w:rPr>
          <w:rFonts w:hint="cs"/>
          <w:rtl/>
        </w:rPr>
        <w:t xml:space="preserve">10 </w:t>
      </w:r>
      <w:r w:rsidRPr="006B1C71">
        <w:rPr>
          <w:rFonts w:hint="cs"/>
          <w:rtl/>
        </w:rPr>
        <w:t>دقائق</w:t>
      </w:r>
      <w:r>
        <w:rPr>
          <w:rFonts w:hint="cs"/>
          <w:rtl/>
        </w:rPr>
        <w:t>.</w:t>
      </w:r>
    </w:p>
    <w:p w14:paraId="298D92A1" w14:textId="77777777" w:rsidR="007168AD" w:rsidRDefault="007168AD" w:rsidP="007168AD">
      <w:pPr>
        <w:rPr>
          <w:color w:val="168489"/>
        </w:rPr>
      </w:pPr>
      <w:r>
        <w:rPr>
          <w:noProof/>
        </w:rPr>
        <w:drawing>
          <wp:anchor distT="0" distB="0" distL="114300" distR="114300" simplePos="0" relativeHeight="252893184" behindDoc="0" locked="0" layoutInCell="1" allowOverlap="1" wp14:anchorId="546AFB6D" wp14:editId="273C5BAB">
            <wp:simplePos x="0" y="0"/>
            <wp:positionH relativeFrom="margin">
              <wp:align>right</wp:align>
            </wp:positionH>
            <wp:positionV relativeFrom="paragraph">
              <wp:posOffset>106680</wp:posOffset>
            </wp:positionV>
            <wp:extent cx="439420" cy="439420"/>
            <wp:effectExtent l="0" t="0" r="0" b="0"/>
            <wp:wrapSquare wrapText="bothSides"/>
            <wp:docPr id="524942946"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3F006F" w14:textId="2675CC4C" w:rsidR="007168AD" w:rsidRDefault="007168AD" w:rsidP="007168AD">
      <w:pPr>
        <w:rPr>
          <w:color w:val="168489"/>
        </w:rPr>
      </w:pPr>
      <w:r w:rsidRPr="007168AD">
        <w:rPr>
          <w:color w:val="168489"/>
          <w:rtl/>
        </w:rPr>
        <w:t>إجابات نموذجية</w:t>
      </w:r>
      <w:r w:rsidRPr="004A69A2">
        <w:rPr>
          <w:rFonts w:hint="cs"/>
          <w:color w:val="168489"/>
          <w:rtl/>
        </w:rPr>
        <w:t>:</w:t>
      </w:r>
      <w:r>
        <w:rPr>
          <w:color w:val="168489"/>
          <w:rtl/>
        </w:rPr>
        <w:tab/>
      </w:r>
    </w:p>
    <w:p w14:paraId="563E442D" w14:textId="77777777" w:rsidR="007168AD" w:rsidRPr="007168AD" w:rsidRDefault="007168AD" w:rsidP="007168AD">
      <w:pPr>
        <w:spacing w:after="160" w:line="259" w:lineRule="auto"/>
        <w:rPr>
          <w:b/>
          <w:bCs/>
          <w:color w:val="C00000"/>
          <w:rtl/>
        </w:rPr>
      </w:pPr>
      <w:r w:rsidRPr="007168AD">
        <w:rPr>
          <w:b/>
          <w:bCs/>
          <w:color w:val="C00000"/>
          <w:rtl/>
        </w:rPr>
        <w:t>التحدّيات:</w:t>
      </w:r>
    </w:p>
    <w:p w14:paraId="2DCA5CE6" w14:textId="77777777" w:rsidR="007168AD" w:rsidRDefault="007168AD" w:rsidP="007168AD">
      <w:pPr>
        <w:spacing w:after="160" w:line="259" w:lineRule="auto"/>
        <w:rPr>
          <w:rtl/>
        </w:rPr>
      </w:pPr>
      <w:r>
        <w:rPr>
          <w:rtl/>
        </w:rPr>
        <w:t>•</w:t>
      </w:r>
      <w:r>
        <w:rPr>
          <w:rtl/>
        </w:rPr>
        <w:tab/>
        <w:t>صعوبة فهم الأرقام الكبيرة والجداول المعقّدة دون تصوّر بصري واضح.</w:t>
      </w:r>
    </w:p>
    <w:p w14:paraId="475AA245" w14:textId="77777777" w:rsidR="007168AD" w:rsidRDefault="007168AD" w:rsidP="007168AD">
      <w:pPr>
        <w:spacing w:after="160" w:line="259" w:lineRule="auto"/>
        <w:rPr>
          <w:rtl/>
        </w:rPr>
      </w:pPr>
      <w:r>
        <w:rPr>
          <w:rtl/>
        </w:rPr>
        <w:t>•</w:t>
      </w:r>
      <w:r>
        <w:rPr>
          <w:rtl/>
        </w:rPr>
        <w:tab/>
        <w:t>تشتّت البيانات في مصادر متعدّدة يصعب دمجها وتحليلها.</w:t>
      </w:r>
    </w:p>
    <w:p w14:paraId="7B100C2D" w14:textId="77777777" w:rsidR="007168AD" w:rsidRDefault="007168AD" w:rsidP="007168AD">
      <w:pPr>
        <w:spacing w:after="160" w:line="259" w:lineRule="auto"/>
        <w:rPr>
          <w:rtl/>
        </w:rPr>
      </w:pPr>
      <w:r>
        <w:rPr>
          <w:rtl/>
        </w:rPr>
        <w:t>•</w:t>
      </w:r>
      <w:r>
        <w:rPr>
          <w:rtl/>
        </w:rPr>
        <w:tab/>
        <w:t>استهلاك الوقت في إعداد التقارير اليدوية التقليدية.</w:t>
      </w:r>
    </w:p>
    <w:p w14:paraId="31B015C1" w14:textId="77777777" w:rsidR="007168AD" w:rsidRDefault="007168AD" w:rsidP="007168AD">
      <w:pPr>
        <w:spacing w:after="160" w:line="259" w:lineRule="auto"/>
        <w:rPr>
          <w:rtl/>
        </w:rPr>
      </w:pPr>
      <w:r>
        <w:rPr>
          <w:rtl/>
        </w:rPr>
        <w:t>•</w:t>
      </w:r>
      <w:r>
        <w:rPr>
          <w:rtl/>
        </w:rPr>
        <w:tab/>
        <w:t>عدم القدرة على رصد الاتّجاهات والأنماط المخفية في البيانات.</w:t>
      </w:r>
    </w:p>
    <w:p w14:paraId="4B3F6D3F" w14:textId="77777777" w:rsidR="007168AD" w:rsidRDefault="007168AD" w:rsidP="007168AD">
      <w:pPr>
        <w:spacing w:after="160" w:line="259" w:lineRule="auto"/>
        <w:rPr>
          <w:rtl/>
        </w:rPr>
      </w:pPr>
      <w:r>
        <w:rPr>
          <w:rtl/>
        </w:rPr>
        <w:t>•</w:t>
      </w:r>
      <w:r>
        <w:rPr>
          <w:rtl/>
        </w:rPr>
        <w:tab/>
        <w:t>صعوبة مشاركة الرؤى مع فرق العمل والإدارة بطريقة مفهومة.</w:t>
      </w:r>
    </w:p>
    <w:p w14:paraId="5B4EE573" w14:textId="77777777" w:rsidR="007168AD" w:rsidRPr="007168AD" w:rsidRDefault="007168AD" w:rsidP="007168AD">
      <w:pPr>
        <w:spacing w:after="160" w:line="259" w:lineRule="auto"/>
        <w:rPr>
          <w:b/>
          <w:bCs/>
          <w:color w:val="C00000"/>
          <w:rtl/>
        </w:rPr>
      </w:pPr>
      <w:r w:rsidRPr="007168AD">
        <w:rPr>
          <w:b/>
          <w:bCs/>
          <w:color w:val="C00000"/>
          <w:rtl/>
        </w:rPr>
        <w:t>كيف يساعد التصوّر البصري:</w:t>
      </w:r>
    </w:p>
    <w:p w14:paraId="7CC54544" w14:textId="77777777" w:rsidR="007168AD" w:rsidRDefault="007168AD" w:rsidP="007168AD">
      <w:pPr>
        <w:spacing w:after="160" w:line="259" w:lineRule="auto"/>
        <w:rPr>
          <w:rtl/>
        </w:rPr>
      </w:pPr>
      <w:r>
        <w:rPr>
          <w:rtl/>
        </w:rPr>
        <w:t>•</w:t>
      </w:r>
      <w:r>
        <w:rPr>
          <w:rtl/>
        </w:rPr>
        <w:tab/>
        <w:t>تحويل الأرقام المعقّدة إلى رسوم بيانية سهلة الفهم.</w:t>
      </w:r>
    </w:p>
    <w:p w14:paraId="36FF2F66" w14:textId="77777777" w:rsidR="007168AD" w:rsidRDefault="007168AD" w:rsidP="007168AD">
      <w:pPr>
        <w:spacing w:after="160" w:line="259" w:lineRule="auto"/>
        <w:rPr>
          <w:rtl/>
        </w:rPr>
      </w:pPr>
      <w:r>
        <w:rPr>
          <w:rtl/>
        </w:rPr>
        <w:t>•</w:t>
      </w:r>
      <w:r>
        <w:rPr>
          <w:rtl/>
        </w:rPr>
        <w:tab/>
        <w:t>إظهار العلاقات والارتباطات بين المتغيّرات بشكل واضح.</w:t>
      </w:r>
    </w:p>
    <w:p w14:paraId="76CA32E5" w14:textId="77777777" w:rsidR="007168AD" w:rsidRDefault="007168AD" w:rsidP="007168AD">
      <w:pPr>
        <w:spacing w:after="160" w:line="259" w:lineRule="auto"/>
        <w:rPr>
          <w:rtl/>
        </w:rPr>
      </w:pPr>
      <w:r>
        <w:rPr>
          <w:rtl/>
        </w:rPr>
        <w:t>•</w:t>
      </w:r>
      <w:r>
        <w:rPr>
          <w:rtl/>
        </w:rPr>
        <w:tab/>
        <w:t>تمكين اتّخاذ قرارات سريعة ومبنية على بيانات حقيقية.</w:t>
      </w:r>
    </w:p>
    <w:p w14:paraId="460F6909" w14:textId="77777777" w:rsidR="007168AD" w:rsidRDefault="007168AD" w:rsidP="007168AD">
      <w:pPr>
        <w:spacing w:after="160" w:line="259" w:lineRule="auto"/>
        <w:rPr>
          <w:rtl/>
        </w:rPr>
      </w:pPr>
      <w:r>
        <w:rPr>
          <w:rtl/>
        </w:rPr>
        <w:t>•</w:t>
      </w:r>
      <w:r>
        <w:rPr>
          <w:rtl/>
        </w:rPr>
        <w:tab/>
        <w:t>توفير لوحات معلومات تفاعلية يمكن تحديثها تلقائياً.</w:t>
      </w:r>
    </w:p>
    <w:p w14:paraId="04C48BAB" w14:textId="77777777" w:rsidR="007168AD" w:rsidRDefault="007168AD" w:rsidP="007168AD">
      <w:pPr>
        <w:spacing w:after="160" w:line="259" w:lineRule="auto"/>
        <w:jc w:val="left"/>
      </w:pPr>
      <w:r>
        <w:rPr>
          <w:rtl/>
        </w:rPr>
        <w:t>•</w:t>
      </w:r>
      <w:r>
        <w:rPr>
          <w:rtl/>
        </w:rPr>
        <w:tab/>
        <w:t>تحسين التواصل بين الأقسام المختلفة من خلال لغة بصرية مشتركة.</w:t>
      </w:r>
    </w:p>
    <w:p w14:paraId="032EBF58" w14:textId="6F9D57BA" w:rsidR="007168AD" w:rsidRPr="00D517D1" w:rsidRDefault="007168AD" w:rsidP="007168AD">
      <w:pPr>
        <w:keepNext/>
        <w:pageBreakBefore/>
        <w:rPr>
          <w:rFonts w:ascii="Sakkal Majalla" w:hAnsi="Sakkal Majalla"/>
          <w:b/>
          <w:bCs/>
          <w:sz w:val="32"/>
          <w:szCs w:val="32"/>
          <w:lang w:bidi="ar-AE"/>
        </w:rPr>
      </w:pPr>
      <w:r w:rsidRPr="002A078C">
        <w:rPr>
          <w:rFonts w:ascii="Sakkal Majalla" w:hAnsi="Sakkal Majalla"/>
          <w:noProof/>
          <w:color w:val="002060"/>
          <w:sz w:val="34"/>
          <w:lang w:bidi="ar-SY"/>
        </w:rPr>
        <w:lastRenderedPageBreak/>
        <mc:AlternateContent>
          <mc:Choice Requires="wpg">
            <w:drawing>
              <wp:inline distT="0" distB="0" distL="0" distR="0" wp14:anchorId="75471C51" wp14:editId="559681B2">
                <wp:extent cx="5731510" cy="895350"/>
                <wp:effectExtent l="0" t="0" r="21590" b="19050"/>
                <wp:docPr id="1189878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34707219"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4958156" name="مجموعة 39"/>
                        <wpg:cNvGrpSpPr/>
                        <wpg:grpSpPr>
                          <a:xfrm>
                            <a:off x="0" y="0"/>
                            <a:ext cx="5731510" cy="895350"/>
                            <a:chOff x="0" y="0"/>
                            <a:chExt cx="5878196" cy="918845"/>
                          </a:xfrm>
                        </wpg:grpSpPr>
                        <wpg:grpSp>
                          <wpg:cNvPr id="205009576" name="مجموعة 40"/>
                          <wpg:cNvGrpSpPr/>
                          <wpg:grpSpPr>
                            <a:xfrm>
                              <a:off x="0" y="0"/>
                              <a:ext cx="5878196" cy="918845"/>
                              <a:chOff x="0" y="0"/>
                              <a:chExt cx="6240348" cy="919070"/>
                            </a:xfrm>
                          </wpg:grpSpPr>
                          <wpg:grpSp>
                            <wpg:cNvPr id="441027161" name="مجموعة 41"/>
                            <wpg:cNvGrpSpPr/>
                            <wpg:grpSpPr>
                              <a:xfrm>
                                <a:off x="0" y="169208"/>
                                <a:ext cx="5433072" cy="580613"/>
                                <a:chOff x="0" y="169208"/>
                                <a:chExt cx="5433072" cy="580613"/>
                              </a:xfrm>
                            </wpg:grpSpPr>
                            <wps:wsp>
                              <wps:cNvPr id="5525286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44256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8828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0918784" name="مربع نص 41"/>
                          <wps:cNvSpPr txBox="1"/>
                          <wps:spPr>
                            <a:xfrm>
                              <a:off x="204484" y="257055"/>
                              <a:ext cx="4616071" cy="407289"/>
                            </a:xfrm>
                            <a:prstGeom prst="rect">
                              <a:avLst/>
                            </a:prstGeom>
                            <a:noFill/>
                          </wps:spPr>
                          <wps:txbx>
                            <w:txbxContent>
                              <w:p w14:paraId="2345D424" w14:textId="203D6D78" w:rsidR="007168AD" w:rsidRDefault="007168AD" w:rsidP="007168AD">
                                <w:pPr>
                                  <w:rPr>
                                    <w:rFonts w:eastAsia="Calibri" w:hAnsi="Adobe Arabic" w:cs="Adobe Arabic"/>
                                    <w:b/>
                                    <w:bCs/>
                                    <w:color w:val="FFFFFF"/>
                                    <w:kern w:val="24"/>
                                    <w:sz w:val="36"/>
                                    <w:szCs w:val="36"/>
                                    <w:lang w:bidi="ar-EG"/>
                                  </w:rPr>
                                </w:pPr>
                                <w:r w:rsidRPr="007168AD">
                                  <w:rPr>
                                    <w:rFonts w:eastAsia="Calibri" w:hAnsi="Adobe Arabic" w:cs="Adobe Arabic"/>
                                    <w:b/>
                                    <w:bCs/>
                                    <w:color w:val="FFFFFF"/>
                                    <w:kern w:val="24"/>
                                    <w:sz w:val="36"/>
                                    <w:szCs w:val="36"/>
                                    <w:rtl/>
                                    <w:lang w:bidi="ar-EG"/>
                                  </w:rPr>
                                  <w:t xml:space="preserve">مقدّمة في </w:t>
                                </w:r>
                                <w:r w:rsidRPr="007168AD">
                                  <w:rPr>
                                    <w:rFonts w:eastAsia="Calibri" w:hAnsi="Adobe Arabic" w:cs="Adobe Arabic"/>
                                    <w:b/>
                                    <w:bCs/>
                                    <w:color w:val="FFFFFF"/>
                                    <w:kern w:val="24"/>
                                    <w:sz w:val="32"/>
                                    <w:szCs w:val="32"/>
                                    <w:lang w:bidi="ar-EG"/>
                                  </w:rPr>
                                  <w:t>Power BI</w:t>
                                </w:r>
                                <w:r w:rsidRPr="007168AD">
                                  <w:rPr>
                                    <w:rFonts w:eastAsia="Calibri" w:hAnsi="Adobe Arabic" w:cs="Adobe Arabic"/>
                                    <w:b/>
                                    <w:bCs/>
                                    <w:color w:val="FFFFFF"/>
                                    <w:kern w:val="24"/>
                                    <w:sz w:val="32"/>
                                    <w:szCs w:val="32"/>
                                    <w:rtl/>
                                    <w:lang w:bidi="ar-EG"/>
                                  </w:rPr>
                                  <w:t xml:space="preserve"> </w:t>
                                </w:r>
                                <w:r w:rsidRPr="007168AD">
                                  <w:rPr>
                                    <w:rFonts w:eastAsia="Calibri" w:hAnsi="Adobe Arabic" w:cs="Adobe Arabic"/>
                                    <w:b/>
                                    <w:bCs/>
                                    <w:color w:val="FFFFFF"/>
                                    <w:kern w:val="24"/>
                                    <w:sz w:val="36"/>
                                    <w:szCs w:val="36"/>
                                    <w:rtl/>
                                    <w:lang w:bidi="ar-EG"/>
                                  </w:rPr>
                                  <w:t>وبيئة العمل الخاصّة به</w:t>
                                </w:r>
                              </w:p>
                            </w:txbxContent>
                          </wps:txbx>
                          <wps:bodyPr wrap="square" rtlCol="1">
                            <a:spAutoFit/>
                          </wps:bodyPr>
                        </wps:wsp>
                      </wpg:grpSp>
                    </wpg:wgp>
                  </a:graphicData>
                </a:graphic>
              </wp:inline>
            </w:drawing>
          </mc:Choice>
          <mc:Fallback>
            <w:pict>
              <v:group w14:anchorId="75471C51" id="_x0000_s17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5Z7d+qBwAAth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7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">
                  <v:imagedata r:id="rId83" o:title=""/>
                </v:shape>
                <v:group id="مجموعة 39" o:spid="_x0000_s17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">
                  <v:group id="مجموعة 40" o:spid="_x0000_s17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">
                    <v:group id="مجموعة 41" o:spid="_x0000_s17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">
                      <v:shape id="شكل حر 42" o:spid="_x0000_s17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&#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" fillcolor="#168489" stroked="f" strokeweight="1pt">
                        <v:stroke joinstyle="miter"/>
                      </v:roundrect>
                    </v:group>
                    <v:oval id="شكل بيضاوي 44" o:spid="_x0000_s17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" filled="f" strokecolor="#a5a5a5 [2092]" strokeweight="1pt">
                      <v:stroke joinstyle="miter"/>
                    </v:oval>
                  </v:group>
                  <v:shape id="مربع نص 41" o:spid="_x0000_s1727"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" filled="f" stroked="f">
                    <v:textbox style="mso-fit-shape-to-text:t">
                      <w:txbxContent>
                        <w:p w14:paraId="2345D424" w14:textId="203D6D78" w:rsidR="007168AD" w:rsidRDefault="007168AD" w:rsidP="007168AD">
                          <w:pPr>
                            <w:rPr>
                              <w:rFonts w:eastAsia="Calibri" w:hAnsi="Adobe Arabic" w:cs="Adobe Arabic"/>
                              <w:b/>
                              <w:bCs/>
                              <w:color w:val="FFFFFF"/>
                              <w:kern w:val="24"/>
                              <w:sz w:val="36"/>
                              <w:szCs w:val="36"/>
                              <w:lang w:bidi="ar-EG"/>
                            </w:rPr>
                          </w:pPr>
                          <w:r w:rsidRPr="007168AD">
                            <w:rPr>
                              <w:rFonts w:eastAsia="Calibri" w:hAnsi="Adobe Arabic" w:cs="Adobe Arabic"/>
                              <w:b/>
                              <w:bCs/>
                              <w:color w:val="FFFFFF"/>
                              <w:kern w:val="24"/>
                              <w:sz w:val="36"/>
                              <w:szCs w:val="36"/>
                              <w:rtl/>
                              <w:lang w:bidi="ar-EG"/>
                            </w:rPr>
                            <w:t xml:space="preserve">مقدّمة في </w:t>
                          </w:r>
                          <w:r w:rsidRPr="007168AD">
                            <w:rPr>
                              <w:rFonts w:eastAsia="Calibri" w:hAnsi="Adobe Arabic" w:cs="Adobe Arabic"/>
                              <w:b/>
                              <w:bCs/>
                              <w:color w:val="FFFFFF"/>
                              <w:kern w:val="24"/>
                              <w:sz w:val="32"/>
                              <w:szCs w:val="32"/>
                              <w:lang w:bidi="ar-EG"/>
                            </w:rPr>
                            <w:t>Power BI</w:t>
                          </w:r>
                          <w:r w:rsidRPr="007168AD">
                            <w:rPr>
                              <w:rFonts w:eastAsia="Calibri" w:hAnsi="Adobe Arabic" w:cs="Adobe Arabic"/>
                              <w:b/>
                              <w:bCs/>
                              <w:color w:val="FFFFFF"/>
                              <w:kern w:val="24"/>
                              <w:sz w:val="32"/>
                              <w:szCs w:val="32"/>
                              <w:rtl/>
                              <w:lang w:bidi="ar-EG"/>
                            </w:rPr>
                            <w:t xml:space="preserve"> </w:t>
                          </w:r>
                          <w:r w:rsidRPr="007168AD">
                            <w:rPr>
                              <w:rFonts w:eastAsia="Calibri" w:hAnsi="Adobe Arabic" w:cs="Adobe Arabic"/>
                              <w:b/>
                              <w:bCs/>
                              <w:color w:val="FFFFFF"/>
                              <w:kern w:val="24"/>
                              <w:sz w:val="36"/>
                              <w:szCs w:val="36"/>
                              <w:rtl/>
                              <w:lang w:bidi="ar-EG"/>
                            </w:rPr>
                            <w:t>وبيئة العمل الخاصّة به</w:t>
                          </w:r>
                        </w:p>
                      </w:txbxContent>
                    </v:textbox>
                  </v:shape>
                </v:group>
                <w10:anchorlock/>
              </v:group>
            </w:pict>
          </mc:Fallback>
        </mc:AlternateContent>
      </w:r>
    </w:p>
    <w:p w14:paraId="336F4A7E" w14:textId="2D066E6C" w:rsidR="007168AD" w:rsidRPr="00AA6FBD" w:rsidRDefault="007168AD" w:rsidP="007168AD">
      <w:pPr>
        <w:rPr>
          <w:rFonts w:ascii="Sakkal Majalla" w:hAnsi="Sakkal Majalla"/>
          <w:b/>
          <w:bCs/>
          <w:color w:val="008080"/>
          <w:sz w:val="34"/>
          <w:lang w:bidi="ar-AE"/>
        </w:rPr>
      </w:pPr>
      <w:r w:rsidRPr="003A5C66">
        <w:rPr>
          <w:rFonts w:ascii="Adobe Arabic" w:hAnsi="Adobe Arabic" w:cs="Adobe Arabic"/>
          <w:noProof/>
          <w:color w:val="1E3D6A"/>
          <w:sz w:val="34"/>
        </w:rPr>
        <mc:AlternateContent>
          <mc:Choice Requires="wpg">
            <w:drawing>
              <wp:anchor distT="0" distB="0" distL="114300" distR="114300" simplePos="0" relativeHeight="252895232" behindDoc="0" locked="0" layoutInCell="1" allowOverlap="1" wp14:anchorId="6AC6ECA4" wp14:editId="322DBFC0">
                <wp:simplePos x="0" y="0"/>
                <wp:positionH relativeFrom="column">
                  <wp:posOffset>5143500</wp:posOffset>
                </wp:positionH>
                <wp:positionV relativeFrom="paragraph">
                  <wp:posOffset>-635</wp:posOffset>
                </wp:positionV>
                <wp:extent cx="582930" cy="474345"/>
                <wp:effectExtent l="0" t="0" r="7620" b="20955"/>
                <wp:wrapSquare wrapText="bothSides"/>
                <wp:docPr id="684003412"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208842888"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6929069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42315D0" id="Group 29" o:spid="_x0000_s1026" style="position:absolute;margin-left:405pt;margin-top:-.05pt;width:45.9pt;height:37.35pt;z-index:25289523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TWsH2dQMAAFsIAAAOAAAAAAAAAAAAAAAAADoCAABkcnMvZTJvRG9jLnhtbFBLAQIt&#10;AAoAAAAAAAAAIQC1x7CUZBYAAGQWAAAUAAAAAAAAAAAAAAAAANsFAABkcnMvbWVkaWEvaW1hZ2Ux&#10;LnBuZ1BLAQItABQABgAIAAAAIQCx8WDK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" fillcolor="#168489" strokecolor="#168489" strokeweight="1pt">
                  <v:stroke joinstyle="miter"/>
                </v:roundrect>
                <w10:wrap type="square"/>
              </v:group>
            </w:pict>
          </mc:Fallback>
        </mc:AlternateContent>
      </w:r>
      <w:r w:rsidRPr="00AA6FBD">
        <w:rPr>
          <w:rFonts w:ascii="Sakkal Majalla" w:hAnsi="Sakkal Majalla"/>
          <w:b/>
          <w:bCs/>
          <w:color w:val="008080"/>
          <w:sz w:val="34"/>
          <w:rtl/>
        </w:rPr>
        <w:t>ما هو</w:t>
      </w:r>
      <w:r w:rsidRPr="00AA6FBD">
        <w:rPr>
          <w:rFonts w:ascii="Sakkal Majalla" w:hAnsi="Sakkal Majalla"/>
          <w:b/>
          <w:bCs/>
          <w:color w:val="008080"/>
          <w:sz w:val="34"/>
          <w:lang w:bidi="ar-AE"/>
        </w:rPr>
        <w:t xml:space="preserve"> Power BI</w:t>
      </w:r>
      <w:r w:rsidRPr="00AA6FBD">
        <w:rPr>
          <w:rFonts w:ascii="Sakkal Majalla" w:hAnsi="Sakkal Majalla"/>
          <w:b/>
          <w:bCs/>
          <w:color w:val="008080"/>
          <w:sz w:val="34"/>
          <w:rtl/>
        </w:rPr>
        <w:t>؟</w:t>
      </w:r>
    </w:p>
    <w:p w14:paraId="4F898E1B" w14:textId="77777777" w:rsidR="007168AD" w:rsidRPr="00AA6FBD" w:rsidRDefault="007168AD" w:rsidP="007168AD">
      <w:pPr>
        <w:rPr>
          <w:rFonts w:ascii="Sakkal Majalla" w:hAnsi="Sakkal Majalla"/>
          <w:sz w:val="34"/>
          <w:lang w:bidi="ar-AE"/>
        </w:rPr>
      </w:pPr>
      <w:r w:rsidRPr="00AA6FBD">
        <w:rPr>
          <w:rFonts w:ascii="Sakkal Majalla" w:hAnsi="Sakkal Majalla"/>
          <w:sz w:val="34"/>
          <w:lang w:bidi="ar-AE"/>
        </w:rPr>
        <w:t xml:space="preserve">Power BI </w:t>
      </w:r>
      <w:r w:rsidRPr="00AA6FBD">
        <w:rPr>
          <w:rFonts w:ascii="Sakkal Majalla" w:hAnsi="Sakkal Majalla"/>
          <w:sz w:val="34"/>
          <w:rtl/>
        </w:rPr>
        <w:t>هو مجموعة من الخدمات البرمجية والتطبيقات والموصّلات التي تعمل معاً لتحويل مصادر البيانات غير المترابطة إلى رؤى متماسكة وتفاعلية وجذابة بصرياً. تمّ تطويره من قبل شركة</w:t>
      </w:r>
      <w:r w:rsidRPr="00AA6FBD">
        <w:rPr>
          <w:rFonts w:ascii="Sakkal Majalla" w:hAnsi="Sakkal Majalla"/>
          <w:sz w:val="34"/>
          <w:lang w:bidi="ar-AE"/>
        </w:rPr>
        <w:t xml:space="preserve"> Microsoft</w:t>
      </w:r>
      <w:r w:rsidRPr="00AA6FBD">
        <w:rPr>
          <w:rFonts w:ascii="Sakkal Majalla" w:hAnsi="Sakkal Majalla"/>
          <w:sz w:val="34"/>
          <w:rtl/>
        </w:rPr>
        <w:t>، ويُعدّ أحد أقوى أدوات تحليل الأعمال</w:t>
      </w:r>
      <w:r w:rsidRPr="00AA6FBD">
        <w:rPr>
          <w:rFonts w:ascii="Sakkal Majalla" w:hAnsi="Sakkal Majalla"/>
          <w:sz w:val="34"/>
          <w:lang w:bidi="ar-AE"/>
        </w:rPr>
        <w:t xml:space="preserve"> (Business Intelligence) </w:t>
      </w:r>
      <w:r w:rsidRPr="00AA6FBD">
        <w:rPr>
          <w:rFonts w:ascii="Sakkal Majalla" w:hAnsi="Sakkal Majalla"/>
          <w:sz w:val="34"/>
          <w:rtl/>
        </w:rPr>
        <w:t>المتاحة حالياً</w:t>
      </w:r>
      <w:r w:rsidRPr="00AA6FBD">
        <w:rPr>
          <w:rFonts w:ascii="Sakkal Majalla" w:hAnsi="Sakkal Majalla"/>
          <w:sz w:val="34"/>
          <w:lang w:bidi="ar-AE"/>
        </w:rPr>
        <w:t>.</w:t>
      </w:r>
    </w:p>
    <w:p w14:paraId="26DF8AF8" w14:textId="110C545C" w:rsidR="005A1044" w:rsidRPr="00AA6FBD" w:rsidRDefault="007168AD" w:rsidP="005A1044">
      <w:pPr>
        <w:rPr>
          <w:rFonts w:ascii="Sakkal Majalla" w:hAnsi="Sakkal Majalla"/>
          <w:b/>
          <w:bCs/>
          <w:color w:val="008080"/>
          <w:sz w:val="34"/>
          <w:lang w:bidi="ar-AE"/>
        </w:rPr>
      </w:pPr>
      <w:r w:rsidRPr="00AA6FBD">
        <w:rPr>
          <w:rFonts w:ascii="Sakkal Majalla" w:hAnsi="Sakkal Majalla"/>
          <w:b/>
          <w:bCs/>
          <w:color w:val="008080"/>
          <w:sz w:val="34"/>
          <w:rtl/>
        </w:rPr>
        <w:t>مكوّنات</w:t>
      </w:r>
      <w:r w:rsidRPr="00AA6FBD">
        <w:rPr>
          <w:rFonts w:ascii="Sakkal Majalla" w:hAnsi="Sakkal Majalla"/>
          <w:b/>
          <w:bCs/>
          <w:color w:val="008080"/>
          <w:sz w:val="34"/>
          <w:lang w:bidi="ar-AE"/>
        </w:rPr>
        <w:t xml:space="preserve"> Power BI </w:t>
      </w:r>
      <w:r w:rsidRPr="00AA6FBD">
        <w:rPr>
          <w:rFonts w:ascii="Sakkal Majalla" w:hAnsi="Sakkal Majalla"/>
          <w:b/>
          <w:bCs/>
          <w:color w:val="008080"/>
          <w:sz w:val="34"/>
          <w:rtl/>
        </w:rPr>
        <w:t>الرئيسية</w:t>
      </w:r>
      <w:r w:rsidRPr="00AA6FBD">
        <w:rPr>
          <w:rFonts w:ascii="Sakkal Majalla" w:hAnsi="Sakkal Majalla"/>
          <w:b/>
          <w:bCs/>
          <w:color w:val="008080"/>
          <w:sz w:val="34"/>
          <w:lang w:bidi="ar-AE"/>
        </w:rPr>
        <w:t>:</w:t>
      </w:r>
    </w:p>
    <w:p w14:paraId="63E40F12" w14:textId="210CFB35"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6256" behindDoc="0" locked="0" layoutInCell="1" allowOverlap="1" wp14:anchorId="724BAB8F" wp14:editId="3E98809F">
            <wp:simplePos x="0" y="0"/>
            <wp:positionH relativeFrom="column">
              <wp:posOffset>-19050</wp:posOffset>
            </wp:positionH>
            <wp:positionV relativeFrom="paragraph">
              <wp:posOffset>75565</wp:posOffset>
            </wp:positionV>
            <wp:extent cx="838200" cy="838200"/>
            <wp:effectExtent l="0" t="0" r="0" b="0"/>
            <wp:wrapSquare wrapText="bothSides"/>
            <wp:docPr id="1892355010" name="Picture 14" descr="Microsoft Power BI Desktop - Features, Reviews &amp; Pricing (November 2025)">
              <a:extLst xmlns:a="http://schemas.openxmlformats.org/drawingml/2006/main">
                <a:ext uri="{FF2B5EF4-FFF2-40B4-BE49-F238E27FC236}">
                  <a16:creationId xmlns:a16="http://schemas.microsoft.com/office/drawing/2014/main" id="{7AAE2AF4-99E7-81DB-3908-E4EFB6D834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Microsoft Power BI Desktop - Features, Reviews &amp; Pricing (November 2025)">
                      <a:extLst>
                        <a:ext uri="{FF2B5EF4-FFF2-40B4-BE49-F238E27FC236}">
                          <a16:creationId xmlns:a16="http://schemas.microsoft.com/office/drawing/2014/main" id="{7AAE2AF4-99E7-81DB-3908-E4EFB6D83464}"/>
                        </a:ext>
                      </a:extLst>
                    </pic:cNvPr>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pic:spPr>
                </pic:pic>
              </a:graphicData>
            </a:graphic>
            <wp14:sizeRelH relativeFrom="margin">
              <wp14:pctWidth>0</wp14:pctWidth>
            </wp14:sizeRelH>
            <wp14:sizeRelV relativeFrom="margin">
              <wp14:pctHeight>0</wp14:pctHeight>
            </wp14:sizeRelV>
          </wp:anchor>
        </w:drawing>
      </w:r>
      <w:r w:rsidR="007168AD" w:rsidRPr="00AA6FBD">
        <w:rPr>
          <w:rFonts w:ascii="Sakkal Majalla" w:hAnsi="Sakkal Majalla"/>
          <w:b/>
          <w:bCs/>
          <w:color w:val="C00000"/>
          <w:sz w:val="34"/>
          <w:lang w:bidi="ar-AE"/>
        </w:rPr>
        <w:t>Power BI Desktop.</w:t>
      </w:r>
      <w:r w:rsidRPr="00AA6FBD">
        <w:rPr>
          <w:noProof/>
          <w:sz w:val="34"/>
        </w:rPr>
        <w:t xml:space="preserve"> </w:t>
      </w:r>
      <w:r w:rsidR="007168AD" w:rsidRPr="00AA6FBD">
        <w:rPr>
          <w:rFonts w:ascii="Sakkal Majalla" w:hAnsi="Sakkal Majalla"/>
          <w:sz w:val="34"/>
          <w:lang w:bidi="ar-AE"/>
        </w:rPr>
        <w:br/>
      </w:r>
      <w:r w:rsidR="007168AD" w:rsidRPr="00AA6FBD">
        <w:rPr>
          <w:rFonts w:ascii="Sakkal Majalla" w:hAnsi="Sakkal Majalla"/>
          <w:sz w:val="34"/>
          <w:rtl/>
        </w:rPr>
        <w:t>هو التطبيق المكتبي المجاني الذي يُستخدم لإنشاء التقارير ولوحات المعلومات. يحتوي على جميع الأدوات اللازمة لاستيراد البيانات ومعالجتها وتصميم التصوّرات البصرية</w:t>
      </w:r>
      <w:r w:rsidR="007168AD" w:rsidRPr="00AA6FBD">
        <w:rPr>
          <w:rFonts w:ascii="Sakkal Majalla" w:hAnsi="Sakkal Majalla"/>
          <w:sz w:val="34"/>
          <w:lang w:bidi="ar-AE"/>
        </w:rPr>
        <w:t>.</w:t>
      </w:r>
    </w:p>
    <w:p w14:paraId="3F231A34" w14:textId="64A17C36"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7280" behindDoc="0" locked="0" layoutInCell="1" allowOverlap="1" wp14:anchorId="13A6A3DD" wp14:editId="6B15CE4E">
            <wp:simplePos x="0" y="0"/>
            <wp:positionH relativeFrom="column">
              <wp:posOffset>-50800</wp:posOffset>
            </wp:positionH>
            <wp:positionV relativeFrom="paragraph">
              <wp:posOffset>144780</wp:posOffset>
            </wp:positionV>
            <wp:extent cx="1162050" cy="653415"/>
            <wp:effectExtent l="0" t="0" r="0" b="0"/>
            <wp:wrapSquare wrapText="bothSides"/>
            <wp:docPr id="1040" name="Picture 16" descr="Power BI Service: convierte tus datos en decisiones ganadoras">
              <a:extLst xmlns:a="http://schemas.openxmlformats.org/drawingml/2006/main">
                <a:ext uri="{FF2B5EF4-FFF2-40B4-BE49-F238E27FC236}">
                  <a16:creationId xmlns:a16="http://schemas.microsoft.com/office/drawing/2014/main" id="{08B22086-5161-659B-B3D3-B1FCF3683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Power BI Service: convierte tus datos en decisiones ganadoras">
                      <a:extLst>
                        <a:ext uri="{FF2B5EF4-FFF2-40B4-BE49-F238E27FC236}">
                          <a16:creationId xmlns:a16="http://schemas.microsoft.com/office/drawing/2014/main" id="{08B22086-5161-659B-B3D3-B1FCF3683D3E}"/>
                        </a:ext>
                      </a:extLst>
                    </pic:cNvPr>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62050" cy="653415"/>
                    </a:xfrm>
                    <a:prstGeom prst="rect">
                      <a:avLst/>
                    </a:prstGeom>
                    <a:noFill/>
                  </pic:spPr>
                </pic:pic>
              </a:graphicData>
            </a:graphic>
            <wp14:sizeRelH relativeFrom="margin">
              <wp14:pctWidth>0</wp14:pctWidth>
            </wp14:sizeRelH>
            <wp14:sizeRelV relativeFrom="margin">
              <wp14:pctHeight>0</wp14:pctHeight>
            </wp14:sizeRelV>
          </wp:anchor>
        </w:drawing>
      </w:r>
      <w:r w:rsidR="007168AD" w:rsidRPr="00AA6FBD">
        <w:rPr>
          <w:rFonts w:ascii="Sakkal Majalla" w:hAnsi="Sakkal Majalla"/>
          <w:b/>
          <w:bCs/>
          <w:color w:val="C00000"/>
          <w:sz w:val="34"/>
          <w:lang w:bidi="ar-AE"/>
        </w:rPr>
        <w:t>Power BI Service.</w:t>
      </w:r>
      <w:r w:rsidRPr="00AA6FBD">
        <w:rPr>
          <w:noProof/>
          <w:sz w:val="34"/>
        </w:rPr>
        <w:t xml:space="preserve"> </w:t>
      </w:r>
      <w:r w:rsidR="007168AD" w:rsidRPr="00AA6FBD">
        <w:rPr>
          <w:rFonts w:ascii="Sakkal Majalla" w:hAnsi="Sakkal Majalla"/>
          <w:color w:val="C00000"/>
          <w:sz w:val="34"/>
          <w:lang w:bidi="ar-AE"/>
        </w:rPr>
        <w:br/>
      </w:r>
      <w:r w:rsidR="007168AD" w:rsidRPr="00AA6FBD">
        <w:rPr>
          <w:rFonts w:ascii="Sakkal Majalla" w:hAnsi="Sakkal Majalla"/>
          <w:sz w:val="34"/>
          <w:rtl/>
        </w:rPr>
        <w:t>هي الخدمة السحابية التي تتيح مشاركة التقارير والتعاون عليها. يمكن من خلالها نشر التقارير وإنشاء لوحات معلومات يمكن الوصول إليها من أيّ مكان</w:t>
      </w:r>
      <w:r w:rsidR="007168AD" w:rsidRPr="00AA6FBD">
        <w:rPr>
          <w:rFonts w:ascii="Sakkal Majalla" w:hAnsi="Sakkal Majalla"/>
          <w:sz w:val="34"/>
          <w:lang w:bidi="ar-AE"/>
        </w:rPr>
        <w:t>.</w:t>
      </w:r>
    </w:p>
    <w:p w14:paraId="40B10F9D" w14:textId="37FFCADA"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8304" behindDoc="0" locked="0" layoutInCell="1" allowOverlap="1" wp14:anchorId="67405FB2" wp14:editId="5AC3B0D0">
            <wp:simplePos x="0" y="0"/>
            <wp:positionH relativeFrom="column">
              <wp:posOffset>0</wp:posOffset>
            </wp:positionH>
            <wp:positionV relativeFrom="paragraph">
              <wp:posOffset>88793</wp:posOffset>
            </wp:positionV>
            <wp:extent cx="798195" cy="924560"/>
            <wp:effectExtent l="0" t="0" r="1905" b="8890"/>
            <wp:wrapSquare wrapText="bothSides"/>
            <wp:docPr id="1042" name="Picture 18" descr="Get started with the Power BI mobile app on Android devices - Power BI |  Microsoft Learn">
              <a:extLst xmlns:a="http://schemas.openxmlformats.org/drawingml/2006/main">
                <a:ext uri="{FF2B5EF4-FFF2-40B4-BE49-F238E27FC236}">
                  <a16:creationId xmlns:a16="http://schemas.microsoft.com/office/drawing/2014/main" id="{02A8E611-5D40-451C-43D9-9DDAD778D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descr="Get started with the Power BI mobile app on Android devices - Power BI |  Microsoft Learn">
                      <a:extLst>
                        <a:ext uri="{FF2B5EF4-FFF2-40B4-BE49-F238E27FC236}">
                          <a16:creationId xmlns:a16="http://schemas.microsoft.com/office/drawing/2014/main" id="{02A8E611-5D40-451C-43D9-9DDAD778DFB5}"/>
                        </a:ext>
                      </a:extLst>
                    </pic:cNvPr>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98195" cy="92456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7168AD" w:rsidRPr="00AA6FBD">
        <w:rPr>
          <w:rFonts w:ascii="Sakkal Majalla" w:hAnsi="Sakkal Majalla"/>
          <w:b/>
          <w:bCs/>
          <w:color w:val="C00000"/>
          <w:sz w:val="34"/>
          <w:lang w:bidi="ar-AE"/>
        </w:rPr>
        <w:t>Power BI Mobile.</w:t>
      </w:r>
      <w:r w:rsidRPr="00AA6FBD">
        <w:rPr>
          <w:noProof/>
          <w:sz w:val="34"/>
        </w:rPr>
        <w:t xml:space="preserve"> </w:t>
      </w:r>
      <w:r w:rsidR="007168AD" w:rsidRPr="00AA6FBD">
        <w:rPr>
          <w:rFonts w:ascii="Sakkal Majalla" w:hAnsi="Sakkal Majalla"/>
          <w:color w:val="C00000"/>
          <w:sz w:val="34"/>
          <w:lang w:bidi="ar-AE"/>
        </w:rPr>
        <w:br/>
      </w:r>
      <w:r w:rsidR="007168AD" w:rsidRPr="00AA6FBD">
        <w:rPr>
          <w:rFonts w:ascii="Sakkal Majalla" w:hAnsi="Sakkal Majalla"/>
          <w:sz w:val="34"/>
          <w:rtl/>
        </w:rPr>
        <w:t>تطبيقات الهاتف المحمول التي تتيح الوصول إلى التقارير ولوحات المعلومات أثناء التنقّل على أجهزة</w:t>
      </w:r>
      <w:r w:rsidR="007168AD" w:rsidRPr="00AA6FBD">
        <w:rPr>
          <w:rFonts w:ascii="Sakkal Majalla" w:hAnsi="Sakkal Majalla"/>
          <w:sz w:val="34"/>
          <w:lang w:bidi="ar-AE"/>
        </w:rPr>
        <w:t xml:space="preserve"> iOS </w:t>
      </w:r>
      <w:r w:rsidR="007168AD" w:rsidRPr="00AA6FBD">
        <w:rPr>
          <w:rFonts w:ascii="Sakkal Majalla" w:hAnsi="Sakkal Majalla"/>
          <w:sz w:val="34"/>
          <w:rtl/>
        </w:rPr>
        <w:t>و</w:t>
      </w:r>
      <w:r w:rsidR="007168AD" w:rsidRPr="00AA6FBD">
        <w:rPr>
          <w:rFonts w:ascii="Sakkal Majalla" w:hAnsi="Sakkal Majalla"/>
          <w:sz w:val="34"/>
          <w:lang w:bidi="ar-AE"/>
        </w:rPr>
        <w:t xml:space="preserve">Android </w:t>
      </w:r>
      <w:r w:rsidR="007168AD" w:rsidRPr="00AA6FBD">
        <w:rPr>
          <w:rFonts w:ascii="Sakkal Majalla" w:hAnsi="Sakkal Majalla"/>
          <w:sz w:val="34"/>
          <w:rtl/>
        </w:rPr>
        <w:t>و</w:t>
      </w:r>
      <w:r w:rsidR="007168AD" w:rsidRPr="00AA6FBD">
        <w:rPr>
          <w:rFonts w:ascii="Sakkal Majalla" w:hAnsi="Sakkal Majalla"/>
          <w:sz w:val="34"/>
          <w:lang w:bidi="ar-AE"/>
        </w:rPr>
        <w:t>Windows</w:t>
      </w:r>
    </w:p>
    <w:p w14:paraId="63B0C1E4" w14:textId="77777777" w:rsidR="007168AD" w:rsidRDefault="007168AD" w:rsidP="007168AD">
      <w:pPr>
        <w:rPr>
          <w:rFonts w:ascii="Sakkal Majalla" w:hAnsi="Sakkal Majalla"/>
          <w:sz w:val="32"/>
          <w:szCs w:val="32"/>
          <w:lang w:bidi="ar-AE"/>
        </w:rPr>
      </w:pPr>
    </w:p>
    <w:p w14:paraId="3A3401FE" w14:textId="021E85D1" w:rsidR="007168AD" w:rsidRDefault="007168AD" w:rsidP="00AA6FBD">
      <w:pPr>
        <w:rPr>
          <w:rFonts w:ascii="Sakkal Majalla" w:hAnsi="Sakkal Majalla"/>
          <w:sz w:val="32"/>
          <w:szCs w:val="32"/>
          <w:lang w:bidi="ar-AE"/>
        </w:rPr>
      </w:pPr>
      <w:r>
        <w:rPr>
          <w:noProof/>
        </w:rPr>
        <w:lastRenderedPageBreak/>
        <w:drawing>
          <wp:inline distT="0" distB="0" distL="0" distR="0" wp14:anchorId="1A11E337" wp14:editId="3B466635">
            <wp:extent cx="5731510" cy="2865755"/>
            <wp:effectExtent l="0" t="0" r="2540" b="0"/>
            <wp:docPr id="360153913" name="Picture 2" descr="أجزاء Power 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أجزاء Power BI"/>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783D2E4F" w14:textId="77777777" w:rsidR="007168AD" w:rsidRPr="00AA6FBD" w:rsidRDefault="007168AD">
      <w:pPr>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t xml:space="preserve">ماذا يمكنني أن أفعل مع خدمة </w:t>
      </w:r>
      <w:r w:rsidRPr="00AA6FBD">
        <w:rPr>
          <w:rFonts w:ascii="Sakkal Majalla" w:eastAsiaTheme="minorEastAsia" w:hAnsi="Sakkal Majalla"/>
          <w:b/>
          <w:bCs/>
          <w:color w:val="FF0000"/>
          <w:kern w:val="2"/>
          <w:sz w:val="34"/>
        </w:rPr>
        <w:t>Power BI</w:t>
      </w:r>
      <w:r w:rsidRPr="00AA6FBD">
        <w:rPr>
          <w:rFonts w:ascii="Sakkal Majalla" w:eastAsiaTheme="minorEastAsia" w:hAnsi="Sakkal Majalla"/>
          <w:b/>
          <w:bCs/>
          <w:color w:val="FF0000"/>
          <w:kern w:val="2"/>
          <w:sz w:val="34"/>
          <w:rtl/>
        </w:rPr>
        <w:t xml:space="preserve"> كمستهلك</w:t>
      </w:r>
      <w:r w:rsidRPr="00AA6FBD">
        <w:rPr>
          <w:rFonts w:ascii="Sakkal Majalla" w:eastAsiaTheme="minorEastAsia" w:hAnsi="Sakkal Majalla" w:hint="cs"/>
          <w:b/>
          <w:bCs/>
          <w:color w:val="FF0000"/>
          <w:kern w:val="2"/>
          <w:sz w:val="34"/>
          <w:rtl/>
        </w:rPr>
        <w:t>:</w:t>
      </w:r>
    </w:p>
    <w:p w14:paraId="5E26800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نحن جميعًا نعيش في ثقافة البيانات حيث ينبغي أن تستند قرارات الأعمال التجارية إلى الحقائق، وليس إلى الآراء. نحن بحاجة إلى بيانات لمساعدتنا على اتخاذ هذه القرارات</w:t>
      </w:r>
      <w:r w:rsidRPr="00AA6FBD">
        <w:rPr>
          <w:rFonts w:ascii="Sakkal Majalla" w:eastAsiaTheme="minorEastAsia" w:hAnsi="Sakkal Majalla"/>
          <w:kern w:val="2"/>
          <w:sz w:val="34"/>
        </w:rPr>
        <w:t>.</w:t>
      </w:r>
    </w:p>
    <w:p w14:paraId="0609E1EA"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كل يوم، يرسل لك الزملاء جميع أنواع البيانات، من التقارير إلى جداول البيانات، ورسائل البريد الإلكتروني التي تحتوي على مخططات، وحتى النشرات المطبوعة. مع تراكم البيانات، تصبح مهمة العثور بسرعة على ما تحتاجه، عندما تحتاج إليه، أكثر صعوبة. يزيد وجود الكثير البيانات من خطر عدم استخدام أحدث المعلومات</w:t>
      </w:r>
      <w:r w:rsidRPr="00AA6FBD">
        <w:rPr>
          <w:rFonts w:ascii="Sakkal Majalla" w:eastAsiaTheme="minorEastAsia" w:hAnsi="Sakkal Majalla"/>
          <w:kern w:val="2"/>
          <w:sz w:val="34"/>
        </w:rPr>
        <w:t>.</w:t>
      </w:r>
    </w:p>
    <w:p w14:paraId="442C73EC" w14:textId="77777777" w:rsidR="007168AD" w:rsidRPr="00AA6FBD" w:rsidRDefault="007168AD" w:rsidP="007168AD">
      <w:pPr>
        <w:spacing w:line="278" w:lineRule="auto"/>
        <w:rPr>
          <w:rFonts w:ascii="Sakkal Majalla" w:eastAsiaTheme="minorEastAsia" w:hAnsi="Sakkal Majalla"/>
          <w:kern w:val="2"/>
          <w:sz w:val="34"/>
          <w:rtl/>
        </w:rPr>
      </w:pPr>
    </w:p>
    <w:p w14:paraId="7867FB20"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 أن يساعد</w:t>
      </w:r>
      <w:r w:rsidRPr="00AA6FBD">
        <w:rPr>
          <w:rFonts w:ascii="Sakkal Majalla" w:eastAsiaTheme="minorEastAsia" w:hAnsi="Sakkal Majalla"/>
          <w:kern w:val="2"/>
          <w:sz w:val="34"/>
        </w:rPr>
        <w:t xml:space="preserve"> Power BI </w:t>
      </w:r>
      <w:r w:rsidRPr="00AA6FBD">
        <w:rPr>
          <w:rFonts w:ascii="Sakkal Majalla" w:eastAsiaTheme="minorEastAsia" w:hAnsi="Sakkal Majalla"/>
          <w:kern w:val="2"/>
          <w:sz w:val="34"/>
          <w:rtl/>
        </w:rPr>
        <w:t>في جعل عملك أسهل وأكثر فعالية في نفس الوقت من خلال تحويل كل تلك البيانات إلى مخططات ورسومات بيانية لمساعدتك في عرض البيانات بطريقة مفيدة</w:t>
      </w:r>
      <w:r w:rsidRPr="00AA6FBD">
        <w:rPr>
          <w:rFonts w:ascii="Sakkal Majalla" w:eastAsiaTheme="minorEastAsia" w:hAnsi="Sakkal Majalla"/>
          <w:kern w:val="2"/>
          <w:sz w:val="34"/>
        </w:rPr>
        <w:t>.</w:t>
      </w:r>
    </w:p>
    <w:p w14:paraId="4819E506"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drawing>
          <wp:inline distT="0" distB="0" distL="0" distR="0" wp14:anchorId="16CBE60F" wp14:editId="27458905">
            <wp:extent cx="5731510" cy="1610995"/>
            <wp:effectExtent l="0" t="0" r="2540" b="8255"/>
            <wp:docPr id="567497192" name="Picture 1" descr="صورة تعرض تحميل زائد للبيانات مع التقارير والمخططات والبريد الإلكتروني وجداول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ة تعرض تحميل زائد للبيانات مع التقارير والمخططات والبريد الإلكتروني وجداول البيانات."/>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1510" cy="1610995"/>
                    </a:xfrm>
                    <a:prstGeom prst="rect">
                      <a:avLst/>
                    </a:prstGeom>
                    <a:noFill/>
                    <a:ln>
                      <a:noFill/>
                    </a:ln>
                  </pic:spPr>
                </pic:pic>
              </a:graphicData>
            </a:graphic>
          </wp:inline>
        </w:drawing>
      </w:r>
    </w:p>
    <w:p w14:paraId="2473EE5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يمكنك عرض تفاصيل البيانات من المرئيات الملونة والمقنعة بدلاً من مجرد القوائم والجداول.</w:t>
      </w:r>
    </w:p>
    <w:p w14:paraId="0E8AA326"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lastRenderedPageBreak/>
        <w:drawing>
          <wp:inline distT="0" distB="0" distL="0" distR="0" wp14:anchorId="31A647CE" wp14:editId="531D6C26">
            <wp:extent cx="5731510" cy="2663190"/>
            <wp:effectExtent l="0" t="0" r="2540" b="3810"/>
            <wp:docPr id="301522644" name="Picture 2" descr="صورة Power BI على كمبيوتر وجهاز لوحي وهات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ورة Power BI على كمبيوتر وجهاز لوحي وهاتف."/>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1510" cy="2663190"/>
                    </a:xfrm>
                    <a:prstGeom prst="rect">
                      <a:avLst/>
                    </a:prstGeom>
                    <a:noFill/>
                    <a:ln>
                      <a:noFill/>
                    </a:ln>
                  </pic:spPr>
                </pic:pic>
              </a:graphicData>
            </a:graphic>
          </wp:inline>
        </w:drawing>
      </w:r>
    </w:p>
    <w:p w14:paraId="0E0D8111" w14:textId="77777777" w:rsidR="000D7AAA" w:rsidRDefault="000D7AAA" w:rsidP="007168AD">
      <w:pPr>
        <w:spacing w:line="278" w:lineRule="auto"/>
        <w:rPr>
          <w:rFonts w:ascii="Sakkal Majalla" w:eastAsiaTheme="minorEastAsia" w:hAnsi="Sakkal Majalla"/>
          <w:kern w:val="2"/>
          <w:sz w:val="34"/>
          <w:rtl/>
        </w:rPr>
      </w:pPr>
    </w:p>
    <w:p w14:paraId="77A196BC" w14:textId="78F5F038" w:rsidR="007168A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يمكنك أنت وزملاءك العمل من نفس لوحات المعلومات والتقارير الموثوق بها من مستعرض أو جهاز محمول. نظرًا إلى أن البيانات تتحدث تلقائيًا، فأنت تعمل دائمًا مع المحتوى الأحدث.</w:t>
      </w:r>
    </w:p>
    <w:p w14:paraId="4CC9E8D4" w14:textId="77777777" w:rsidR="000D7AAA" w:rsidRPr="00AA6FBD" w:rsidRDefault="000D7AAA" w:rsidP="007168AD">
      <w:pPr>
        <w:spacing w:line="278" w:lineRule="auto"/>
        <w:rPr>
          <w:rFonts w:ascii="Sakkal Majalla" w:eastAsiaTheme="minorEastAsia" w:hAnsi="Sakkal Majalla"/>
          <w:kern w:val="2"/>
          <w:sz w:val="34"/>
          <w:rtl/>
        </w:rPr>
      </w:pPr>
    </w:p>
    <w:p w14:paraId="0D209167"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drawing>
          <wp:inline distT="0" distB="0" distL="0" distR="0" wp14:anchorId="2ACABE21" wp14:editId="3EECC70A">
            <wp:extent cx="5731510" cy="1610995"/>
            <wp:effectExtent l="0" t="0" r="2540" b="8255"/>
            <wp:docPr id="1396393721" name="Picture 3" descr="صورة قنوات البيانات التي تم دمجها بواسطة Power 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صورة قنوات البيانات التي تم دمجها بواسطة Power B I."/>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31510" cy="1610995"/>
                    </a:xfrm>
                    <a:prstGeom prst="rect">
                      <a:avLst/>
                    </a:prstGeom>
                    <a:noFill/>
                    <a:ln>
                      <a:noFill/>
                    </a:ln>
                  </pic:spPr>
                </pic:pic>
              </a:graphicData>
            </a:graphic>
          </wp:inline>
        </w:drawing>
      </w:r>
    </w:p>
    <w:p w14:paraId="761CDF17" w14:textId="77777777" w:rsidR="000D7AAA" w:rsidRDefault="000D7AAA" w:rsidP="007168AD">
      <w:pPr>
        <w:spacing w:line="278" w:lineRule="auto"/>
        <w:rPr>
          <w:rFonts w:ascii="Sakkal Majalla" w:eastAsiaTheme="minorEastAsia" w:hAnsi="Sakkal Majalla"/>
          <w:kern w:val="2"/>
          <w:sz w:val="34"/>
          <w:rtl/>
        </w:rPr>
      </w:pPr>
    </w:p>
    <w:p w14:paraId="3576CD7F" w14:textId="371D323B"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علاوةً على ذلك، نظرًا إلى أن المحتوى ليس ثابتًا، يمكنك استكشاف بياناتك بشكل أكبر من خلال البحث عن الاتجاهات والتفاصيل وغيرها من المعلومات المهنية. تتيح لك الميزات سلهة الاستخدام لـ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xml:space="preserve"> تقسيم المحتوى وحتى طرح الأسئلة باستخدام كلماتك الخاصة. اسمح لـ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xml:space="preserve"> بمراقبة بياناتك من أجلك، وإرسال تنبيهات لك عندما تتغير البيانات فوق أو تحت الحد الذي قمت بتعيينه. تتوفر جميع بياناتك في أي وقت، سواء كان ذلك في السحابة أو بشكل محلي، من أي جهاز.</w:t>
      </w:r>
    </w:p>
    <w:p w14:paraId="29B65A01" w14:textId="77777777" w:rsidR="007168AD" w:rsidRDefault="007168AD" w:rsidP="007168AD">
      <w:pPr>
        <w:rPr>
          <w:rFonts w:ascii="Sakkal Majalla" w:hAnsi="Sakkal Majalla"/>
          <w:sz w:val="32"/>
          <w:szCs w:val="32"/>
        </w:rPr>
      </w:pPr>
    </w:p>
    <w:p w14:paraId="53A79C2C"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lastRenderedPageBreak/>
        <w:t xml:space="preserve">استكشاف </w:t>
      </w:r>
      <w:r w:rsidRPr="00AA6FBD">
        <w:rPr>
          <w:rFonts w:ascii="Sakkal Majalla" w:eastAsiaTheme="minorEastAsia" w:hAnsi="Sakkal Majalla"/>
          <w:b/>
          <w:bCs/>
          <w:color w:val="FF0000"/>
          <w:kern w:val="2"/>
          <w:sz w:val="34"/>
        </w:rPr>
        <w:t>Power BI Desktop</w:t>
      </w:r>
      <w:r w:rsidRPr="00AA6FBD">
        <w:rPr>
          <w:rFonts w:ascii="Sakkal Majalla" w:eastAsiaTheme="minorEastAsia" w:hAnsi="Sakkal Majalla" w:hint="cs"/>
          <w:b/>
          <w:bCs/>
          <w:color w:val="FF0000"/>
          <w:kern w:val="2"/>
          <w:sz w:val="34"/>
          <w:rtl/>
        </w:rPr>
        <w:t>:</w:t>
      </w:r>
    </w:p>
    <w:p w14:paraId="601F2C9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إن فكرة بناء التقارير وتبادلها مفهوم مجرد. سيكون من المنطقي أكثر إذا قمت باستكشاف</w:t>
      </w:r>
      <w:r w:rsidRPr="00AA6FBD">
        <w:rPr>
          <w:rFonts w:ascii="Sakkal Majalla" w:eastAsiaTheme="minorEastAsia" w:hAnsi="Sakkal Majalla"/>
          <w:kern w:val="2"/>
          <w:sz w:val="34"/>
        </w:rPr>
        <w:t xml:space="preserve"> Power BI Desktop </w:t>
      </w:r>
      <w:r w:rsidRPr="00AA6FBD">
        <w:rPr>
          <w:rFonts w:ascii="Sakkal Majalla" w:eastAsiaTheme="minorEastAsia" w:hAnsi="Sakkal Majalla"/>
          <w:kern w:val="2"/>
          <w:sz w:val="34"/>
          <w:rtl/>
        </w:rPr>
        <w:t>بالتدريب العملي. الخطوة الأولى هي بدء تشغيل واجهة المستخدم</w:t>
      </w:r>
      <w:r w:rsidRPr="00AA6FBD">
        <w:rPr>
          <w:rFonts w:ascii="Sakkal Majalla" w:eastAsiaTheme="minorEastAsia" w:hAnsi="Sakkal Majalla"/>
          <w:kern w:val="2"/>
          <w:sz w:val="34"/>
        </w:rPr>
        <w:t xml:space="preserve"> (UI) </w:t>
      </w:r>
      <w:r w:rsidRPr="00AA6FBD">
        <w:rPr>
          <w:rFonts w:ascii="Sakkal Majalla" w:eastAsiaTheme="minorEastAsia" w:hAnsi="Sakkal Majalla"/>
          <w:kern w:val="2"/>
          <w:sz w:val="34"/>
          <w:rtl/>
        </w:rPr>
        <w:t>واستكشافها</w:t>
      </w:r>
      <w:r w:rsidRPr="00AA6FBD">
        <w:rPr>
          <w:rFonts w:ascii="Sakkal Majalla" w:eastAsiaTheme="minorEastAsia" w:hAnsi="Sakkal Majalla"/>
          <w:kern w:val="2"/>
          <w:sz w:val="34"/>
        </w:rPr>
        <w:t>.</w:t>
      </w:r>
    </w:p>
    <w:p w14:paraId="26FE3FD9"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في هذه الوحدة ستتعلم</w:t>
      </w:r>
      <w:r w:rsidRPr="00AA6FBD">
        <w:rPr>
          <w:rFonts w:ascii="Sakkal Majalla" w:eastAsiaTheme="minorEastAsia" w:hAnsi="Sakkal Majalla"/>
          <w:kern w:val="2"/>
          <w:sz w:val="34"/>
        </w:rPr>
        <w:t>:</w:t>
      </w:r>
    </w:p>
    <w:p w14:paraId="02E43B02" w14:textId="1ED4763D" w:rsidR="007168AD" w:rsidRPr="00AA6FBD" w:rsidRDefault="007168AD">
      <w:pPr>
        <w:numPr>
          <w:ilvl w:val="0"/>
          <w:numId w:val="80"/>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بدء تشغيل</w:t>
      </w:r>
      <w:r w:rsidRPr="00AA6FBD">
        <w:rPr>
          <w:rFonts w:ascii="Sakkal Majalla" w:eastAsiaTheme="minorEastAsia" w:hAnsi="Sakkal Majalla"/>
          <w:kern w:val="2"/>
          <w:sz w:val="34"/>
        </w:rPr>
        <w:t xml:space="preserve"> Power BI Desktop</w:t>
      </w:r>
      <w:r w:rsidR="00AA6FBD">
        <w:rPr>
          <w:rFonts w:ascii="Sakkal Majalla" w:eastAsiaTheme="minorEastAsia" w:hAnsi="Sakkal Majalla" w:hint="cs"/>
          <w:kern w:val="2"/>
          <w:sz w:val="34"/>
          <w:rtl/>
        </w:rPr>
        <w:t>.</w:t>
      </w:r>
    </w:p>
    <w:p w14:paraId="08B860AB" w14:textId="77777777" w:rsidR="007168AD" w:rsidRDefault="007168AD">
      <w:pPr>
        <w:numPr>
          <w:ilvl w:val="0"/>
          <w:numId w:val="80"/>
        </w:numPr>
        <w:spacing w:after="160" w:line="278" w:lineRule="auto"/>
        <w:contextualSpacing/>
        <w:rPr>
          <w:rFonts w:ascii="Sakkal Majalla" w:eastAsiaTheme="minorEastAsia" w:hAnsi="Sakkal Majalla"/>
          <w:kern w:val="2"/>
          <w:sz w:val="34"/>
        </w:rPr>
      </w:pPr>
      <w:r w:rsidRPr="00AA6FBD">
        <w:rPr>
          <w:rFonts w:ascii="Sakkal Majalla" w:eastAsiaTheme="minorEastAsia" w:hAnsi="Sakkal Majalla"/>
          <w:kern w:val="2"/>
          <w:sz w:val="34"/>
          <w:rtl/>
        </w:rPr>
        <w:t>استكشاف واجهة المستخدم.</w:t>
      </w:r>
    </w:p>
    <w:p w14:paraId="4FA07D55" w14:textId="77777777" w:rsidR="000D7AAA" w:rsidRPr="00AA6FBD" w:rsidRDefault="000D7AAA" w:rsidP="000D7AAA">
      <w:pPr>
        <w:spacing w:after="160" w:line="278" w:lineRule="auto"/>
        <w:contextualSpacing/>
        <w:rPr>
          <w:rFonts w:ascii="Sakkal Majalla" w:eastAsiaTheme="minorEastAsia" w:hAnsi="Sakkal Majalla"/>
          <w:kern w:val="2"/>
          <w:sz w:val="34"/>
        </w:rPr>
      </w:pPr>
    </w:p>
    <w:p w14:paraId="246148A8"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1C9C9650" wp14:editId="3E3F4012">
            <wp:extent cx="5731510" cy="2317115"/>
            <wp:effectExtent l="0" t="0" r="2540" b="6985"/>
            <wp:docPr id="1881921628" name="Picture 1" descr="تناقش هذه الصفحة &quot;بدء تشغيل واجهة المستخدم Power BI واستكشافها&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ناقش هذه الصفحة &quot;بدء تشغيل واجهة المستخدم Power BI واستكشافها&quot;."/>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1510" cy="2317115"/>
                    </a:xfrm>
                    <a:prstGeom prst="rect">
                      <a:avLst/>
                    </a:prstGeom>
                    <a:noFill/>
                    <a:ln>
                      <a:noFill/>
                    </a:ln>
                  </pic:spPr>
                </pic:pic>
              </a:graphicData>
            </a:graphic>
          </wp:inline>
        </w:drawing>
      </w:r>
    </w:p>
    <w:p w14:paraId="432D18E8" w14:textId="77777777" w:rsidR="007168AD" w:rsidRPr="00AA6FBD" w:rsidRDefault="007168AD" w:rsidP="007168AD">
      <w:pPr>
        <w:spacing w:line="278" w:lineRule="auto"/>
        <w:jc w:val="lowKashida"/>
        <w:rPr>
          <w:rFonts w:ascii="Sakkal Majalla" w:eastAsiaTheme="minorEastAsia" w:hAnsi="Sakkal Majalla"/>
          <w:kern w:val="2"/>
          <w:sz w:val="34"/>
        </w:rPr>
      </w:pPr>
    </w:p>
    <w:p w14:paraId="34215C9A"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lastRenderedPageBreak/>
        <w:t xml:space="preserve">فتح </w:t>
      </w:r>
      <w:r w:rsidRPr="00AA6FBD">
        <w:rPr>
          <w:rFonts w:ascii="Sakkal Majalla" w:eastAsiaTheme="minorEastAsia" w:hAnsi="Sakkal Majalla"/>
          <w:b/>
          <w:bCs/>
          <w:color w:val="FF0000"/>
          <w:kern w:val="2"/>
          <w:sz w:val="34"/>
        </w:rPr>
        <w:t>Power BI Desktop</w:t>
      </w:r>
    </w:p>
    <w:p w14:paraId="7EEA59B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عند تشغيل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سيظهر مربع حوار"البدء"، والذي يوفر ارتباطات مفيدة للمنتديات والمدونات ومقاطع الفيديو التمهيدية. أغلق مربع الحوار هذا الآن، ولكن احتفظ بتحديد خيار إظهار هذه الشاشة على بدء التشغيلحتى يمكنك استكشافها لاحقًا.</w:t>
      </w:r>
    </w:p>
    <w:p w14:paraId="7F8065D1" w14:textId="77777777" w:rsidR="007168AD" w:rsidRPr="00AA6FBD" w:rsidRDefault="007168AD">
      <w:pPr>
        <w:numPr>
          <w:ilvl w:val="0"/>
          <w:numId w:val="79"/>
        </w:numPr>
        <w:spacing w:after="160" w:line="278" w:lineRule="auto"/>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استكشاف بيئة إنشاء التقرير</w:t>
      </w:r>
      <w:r w:rsidRPr="00AA6FBD">
        <w:rPr>
          <w:rFonts w:ascii="Sakkal Majalla" w:eastAsiaTheme="minorEastAsia" w:hAnsi="Sakkal Majalla" w:hint="cs"/>
          <w:b/>
          <w:bCs/>
          <w:color w:val="FF0000"/>
          <w:kern w:val="2"/>
          <w:sz w:val="34"/>
          <w:rtl/>
        </w:rPr>
        <w:t>:</w:t>
      </w:r>
    </w:p>
    <w:p w14:paraId="7BCF06DF"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في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xml:space="preserve">، ستبدأ في إنشاء تقارير في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سوف تعمل في خمسة مناطق رئيسية:</w:t>
      </w:r>
    </w:p>
    <w:p w14:paraId="5047944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1B89D78C" wp14:editId="6690A1A7">
            <wp:extent cx="5731510" cy="3525520"/>
            <wp:effectExtent l="0" t="0" r="2540" b="0"/>
            <wp:docPr id="1941877886" name="Picture 2" descr="المناطق الخمسة لعرض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مناطق الخمسة لعرض «Report»."/>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31510" cy="3525520"/>
                    </a:xfrm>
                    <a:prstGeom prst="rect">
                      <a:avLst/>
                    </a:prstGeom>
                    <a:noFill/>
                    <a:ln>
                      <a:noFill/>
                    </a:ln>
                  </pic:spPr>
                </pic:pic>
              </a:graphicData>
            </a:graphic>
          </wp:inline>
        </w:drawing>
      </w:r>
    </w:p>
    <w:p w14:paraId="650FED43"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الشريط</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يعرض المهام الشائعة المرتبطة بالتقارير والمرئيات</w:t>
      </w:r>
      <w:r w:rsidRPr="00AA6FBD">
        <w:rPr>
          <w:rFonts w:ascii="Sakkal Majalla" w:eastAsiaTheme="minorEastAsia" w:hAnsi="Sakkal Majalla"/>
          <w:kern w:val="2"/>
          <w:sz w:val="34"/>
        </w:rPr>
        <w:t>.</w:t>
      </w:r>
    </w:p>
    <w:p w14:paraId="2F0E0725"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طريقة عرض</w:t>
      </w:r>
      <w:r w:rsidRPr="00AA6FBD">
        <w:rPr>
          <w:rFonts w:ascii="Sakkal Majalla" w:eastAsiaTheme="minorEastAsia" w:hAnsi="Sakkal Majalla"/>
          <w:kern w:val="2"/>
          <w:sz w:val="34"/>
        </w:rPr>
        <w:t xml:space="preserve"> «Report» </w:t>
      </w:r>
      <w:r w:rsidRPr="00AA6FBD">
        <w:rPr>
          <w:rFonts w:ascii="Sakkal Majalla" w:eastAsiaTheme="minorEastAsia" w:hAnsi="Sakkal Majalla"/>
          <w:kern w:val="2"/>
          <w:sz w:val="34"/>
          <w:rtl/>
        </w:rPr>
        <w:t>أو اللوحةحيث يتم إنشاء المرئيات وترتيبها. يمكنك التبديل بين طرق عرض</w:t>
      </w:r>
      <w:r w:rsidRPr="00AA6FBD">
        <w:rPr>
          <w:rFonts w:ascii="Sakkal Majalla" w:eastAsiaTheme="minorEastAsia" w:hAnsi="Sakkal Majalla"/>
          <w:kern w:val="2"/>
          <w:sz w:val="34"/>
        </w:rPr>
        <w:t xml:space="preserve"> Report</w:t>
      </w:r>
      <w:r w:rsidRPr="00AA6FBD">
        <w:rPr>
          <w:rFonts w:ascii="Sakkal Majalla" w:eastAsiaTheme="minorEastAsia" w:hAnsi="Sakkal Majalla"/>
          <w:kern w:val="2"/>
          <w:sz w:val="34"/>
          <w:rtl/>
        </w:rPr>
        <w:t>و</w:t>
      </w:r>
      <w:r w:rsidRPr="00AA6FBD">
        <w:rPr>
          <w:rFonts w:ascii="Sakkal Majalla" w:eastAsiaTheme="minorEastAsia" w:hAnsi="Sakkal Majalla"/>
          <w:kern w:val="2"/>
          <w:sz w:val="34"/>
        </w:rPr>
        <w:t xml:space="preserve"> Data</w:t>
      </w:r>
      <w:r w:rsidRPr="00AA6FBD">
        <w:rPr>
          <w:rFonts w:ascii="Sakkal Majalla" w:eastAsiaTheme="minorEastAsia" w:hAnsi="Sakkal Majalla"/>
          <w:kern w:val="2"/>
          <w:sz w:val="34"/>
          <w:rtl/>
        </w:rPr>
        <w:t>و</w:t>
      </w:r>
      <w:r w:rsidRPr="00AA6FBD">
        <w:rPr>
          <w:rFonts w:ascii="Sakkal Majalla" w:eastAsiaTheme="minorEastAsia" w:hAnsi="Sakkal Majalla"/>
          <w:kern w:val="2"/>
          <w:sz w:val="34"/>
        </w:rPr>
        <w:t xml:space="preserve"> Model</w:t>
      </w:r>
      <w:r w:rsidRPr="00AA6FBD">
        <w:rPr>
          <w:rFonts w:ascii="Sakkal Majalla" w:eastAsiaTheme="minorEastAsia" w:hAnsi="Sakkal Majalla"/>
          <w:kern w:val="2"/>
          <w:sz w:val="34"/>
          <w:rtl/>
        </w:rPr>
        <w:t>عن طريق تحديد الرموز في العمود الأيمن</w:t>
      </w:r>
      <w:r w:rsidRPr="00AA6FBD">
        <w:rPr>
          <w:rFonts w:ascii="Sakkal Majalla" w:eastAsiaTheme="minorEastAsia" w:hAnsi="Sakkal Majalla"/>
          <w:kern w:val="2"/>
          <w:sz w:val="34"/>
        </w:rPr>
        <w:t>.</w:t>
      </w:r>
    </w:p>
    <w:p w14:paraId="4834EE2F"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علامة تبويب</w:t>
      </w:r>
      <w:r w:rsidRPr="00AA6FBD">
        <w:rPr>
          <w:rFonts w:ascii="Sakkal Majalla" w:eastAsiaTheme="minorEastAsia" w:hAnsi="Sakkal Majalla"/>
          <w:kern w:val="2"/>
          <w:sz w:val="34"/>
        </w:rPr>
        <w:t xml:space="preserve"> Pages- </w:t>
      </w:r>
      <w:r w:rsidRPr="00AA6FBD">
        <w:rPr>
          <w:rFonts w:ascii="Sakkal Majalla" w:eastAsiaTheme="minorEastAsia" w:hAnsi="Sakkal Majalla"/>
          <w:kern w:val="2"/>
          <w:sz w:val="34"/>
          <w:rtl/>
        </w:rPr>
        <w:t>تقع هذه المنطقة على طول الجزء السفلي من الصفحة، حيث يمكنك تحديد أو إضافة صفحة تقرير</w:t>
      </w:r>
      <w:r w:rsidRPr="00AA6FBD">
        <w:rPr>
          <w:rFonts w:ascii="Sakkal Majalla" w:eastAsiaTheme="minorEastAsia" w:hAnsi="Sakkal Majalla"/>
          <w:kern w:val="2"/>
          <w:sz w:val="34"/>
        </w:rPr>
        <w:t>.</w:t>
      </w:r>
    </w:p>
    <w:p w14:paraId="31A24F73"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جزء المرئيات</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حيث يمكنك تغيير المرئيات وتخصيص الألوان أو المحاور وتطبيق عوامل التصفية وسحب الحقول والمزيد</w:t>
      </w:r>
      <w:r w:rsidRPr="00AA6FBD">
        <w:rPr>
          <w:rFonts w:ascii="Sakkal Majalla" w:eastAsiaTheme="minorEastAsia" w:hAnsi="Sakkal Majalla"/>
          <w:kern w:val="2"/>
          <w:sz w:val="34"/>
        </w:rPr>
        <w:t>.</w:t>
      </w:r>
    </w:p>
    <w:p w14:paraId="3ACEC878" w14:textId="77777777" w:rsidR="007168AD" w:rsidRPr="00AA6FBD" w:rsidRDefault="007168AD">
      <w:pPr>
        <w:numPr>
          <w:ilvl w:val="0"/>
          <w:numId w:val="81"/>
        </w:numPr>
        <w:spacing w:after="160" w:line="278" w:lineRule="auto"/>
        <w:contextualSpacing/>
        <w:rPr>
          <w:rFonts w:ascii="Sakkal Majalla" w:eastAsiaTheme="minorEastAsia" w:hAnsi="Sakkal Majalla"/>
          <w:kern w:val="2"/>
          <w:sz w:val="34"/>
        </w:rPr>
      </w:pPr>
      <w:r w:rsidRPr="00AA6FBD">
        <w:rPr>
          <w:rFonts w:ascii="Sakkal Majalla" w:eastAsiaTheme="minorEastAsia" w:hAnsi="Sakkal Majalla"/>
          <w:kern w:val="2"/>
          <w:sz w:val="34"/>
          <w:rtl/>
        </w:rPr>
        <w:lastRenderedPageBreak/>
        <w:t xml:space="preserve">جزء </w:t>
      </w:r>
      <w:r w:rsidRPr="00AA6FBD">
        <w:rPr>
          <w:rFonts w:ascii="Sakkal Majalla" w:eastAsiaTheme="minorEastAsia" w:hAnsi="Sakkal Majalla"/>
          <w:kern w:val="2"/>
          <w:sz w:val="34"/>
        </w:rPr>
        <w:t>Fields</w:t>
      </w:r>
      <w:r w:rsidRPr="00AA6FBD">
        <w:rPr>
          <w:rFonts w:ascii="Sakkal Majalla" w:eastAsiaTheme="minorEastAsia" w:hAnsi="Sakkal Majalla"/>
          <w:kern w:val="2"/>
          <w:sz w:val="34"/>
          <w:rtl/>
        </w:rPr>
        <w:t xml:space="preserve">- حيث يمكن سحب عناصر وعوامل تصفية الاستعلام إلى طريقة العرض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 xml:space="preserve">أو سحبها إلى منطقة </w:t>
      </w:r>
      <w:r w:rsidRPr="00AA6FBD">
        <w:rPr>
          <w:rFonts w:ascii="Sakkal Majalla" w:eastAsiaTheme="minorEastAsia" w:hAnsi="Sakkal Majalla"/>
          <w:kern w:val="2"/>
          <w:sz w:val="34"/>
        </w:rPr>
        <w:t>Filters</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في جزء المرئيات.</w:t>
      </w:r>
    </w:p>
    <w:p w14:paraId="29ED6755"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تلميح</w:t>
      </w:r>
      <w:r w:rsidRPr="00AA6FBD">
        <w:rPr>
          <w:rFonts w:ascii="Sakkal Majalla" w:eastAsiaTheme="minorEastAsia" w:hAnsi="Sakkal Majalla" w:hint="cs"/>
          <w:kern w:val="2"/>
          <w:sz w:val="34"/>
          <w:rtl/>
        </w:rPr>
        <w:t>:</w:t>
      </w:r>
    </w:p>
    <w:p w14:paraId="13A1E326"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يمكنك طي جزء المرئيات والحقول لتوفير مساحة أكبر في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عن طريق تحديد السهم الصغير، كما هو موضح في لقطة الشاشة التالية.</w:t>
      </w:r>
    </w:p>
    <w:p w14:paraId="4493F648" w14:textId="77777777" w:rsidR="007168AD" w:rsidRPr="00AA6FBD" w:rsidRDefault="007168AD" w:rsidP="007168AD">
      <w:pPr>
        <w:spacing w:line="278" w:lineRule="auto"/>
        <w:ind w:left="-46"/>
        <w:contextualSpacing/>
        <w:jc w:val="center"/>
        <w:rPr>
          <w:rFonts w:ascii="Sakkal Majalla" w:eastAsiaTheme="minorEastAsia" w:hAnsi="Sakkal Majalla"/>
          <w:b/>
          <w:bCs/>
          <w:color w:val="FF0000"/>
          <w:kern w:val="2"/>
          <w:sz w:val="34"/>
        </w:rPr>
      </w:pPr>
      <w:r w:rsidRPr="00AA6FBD">
        <w:rPr>
          <w:rFonts w:eastAsiaTheme="minorEastAsia"/>
          <w:noProof/>
          <w:kern w:val="2"/>
          <w:sz w:val="34"/>
        </w:rPr>
        <w:drawing>
          <wp:inline distT="0" distB="0" distL="0" distR="0" wp14:anchorId="414443BE" wp14:editId="72E7AFB4">
            <wp:extent cx="5731510" cy="4086860"/>
            <wp:effectExtent l="0" t="0" r="2540" b="8890"/>
            <wp:docPr id="1412829217" name="Picture 3" descr="يمكنك طي المرئيات والحقول أو توسيع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يمكنك طي المرئيات والحقول أو توسيعها."/>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4086860"/>
                    </a:xfrm>
                    <a:prstGeom prst="rect">
                      <a:avLst/>
                    </a:prstGeom>
                    <a:noFill/>
                    <a:ln>
                      <a:noFill/>
                    </a:ln>
                  </pic:spPr>
                </pic:pic>
              </a:graphicData>
            </a:graphic>
          </wp:inline>
        </w:drawing>
      </w:r>
    </w:p>
    <w:p w14:paraId="7B5BFAF3" w14:textId="77777777" w:rsidR="007168AD" w:rsidRPr="00AA6FBD" w:rsidRDefault="007168AD" w:rsidP="007168AD">
      <w:pPr>
        <w:spacing w:line="278" w:lineRule="auto"/>
        <w:ind w:left="720"/>
        <w:contextualSpacing/>
        <w:rPr>
          <w:rFonts w:ascii="Sakkal Majalla" w:eastAsiaTheme="minorEastAsia" w:hAnsi="Sakkal Majalla"/>
          <w:b/>
          <w:bCs/>
          <w:color w:val="FF0000"/>
          <w:kern w:val="2"/>
          <w:sz w:val="34"/>
        </w:rPr>
      </w:pPr>
    </w:p>
    <w:p w14:paraId="12B73178"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lastRenderedPageBreak/>
        <w:t xml:space="preserve">إنشاء </w:t>
      </w:r>
      <w:r w:rsidRPr="00AA6FBD">
        <w:rPr>
          <w:rFonts w:ascii="Sakkal Majalla" w:eastAsiaTheme="minorEastAsia" w:hAnsi="Sakkal Majalla" w:hint="cs"/>
          <w:b/>
          <w:bCs/>
          <w:color w:val="FF0000"/>
          <w:kern w:val="2"/>
          <w:sz w:val="34"/>
          <w:rtl/>
        </w:rPr>
        <w:t xml:space="preserve">عنصر </w:t>
      </w:r>
      <w:r w:rsidRPr="00AA6FBD">
        <w:rPr>
          <w:rFonts w:ascii="Sakkal Majalla" w:eastAsiaTheme="minorEastAsia" w:hAnsi="Sakkal Majalla"/>
          <w:b/>
          <w:bCs/>
          <w:color w:val="FF0000"/>
          <w:kern w:val="2"/>
          <w:sz w:val="34"/>
          <w:rtl/>
        </w:rPr>
        <w:t>مرئي</w:t>
      </w:r>
      <w:r w:rsidRPr="00AA6FBD">
        <w:rPr>
          <w:rFonts w:ascii="Sakkal Majalla" w:eastAsiaTheme="minorEastAsia" w:hAnsi="Sakkal Majalla" w:hint="cs"/>
          <w:b/>
          <w:bCs/>
          <w:color w:val="FF0000"/>
          <w:kern w:val="2"/>
          <w:sz w:val="34"/>
          <w:rtl/>
        </w:rPr>
        <w:t>:</w:t>
      </w:r>
    </w:p>
    <w:p w14:paraId="18F17F5E"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لإنشاء عنصر مرئي، اسحب حقلاً من قائمة </w:t>
      </w:r>
      <w:r w:rsidRPr="00AA6FBD">
        <w:rPr>
          <w:rFonts w:eastAsiaTheme="minorEastAsia" w:cs="Times New Roman" w:hint="cs"/>
          <w:kern w:val="2"/>
          <w:sz w:val="34"/>
          <w:rtl/>
        </w:rPr>
        <w:t xml:space="preserve"> </w:t>
      </w:r>
      <w:r w:rsidRPr="00AA6FBD">
        <w:rPr>
          <w:rFonts w:ascii="Sakkal Majalla" w:eastAsiaTheme="minorEastAsia" w:hAnsi="Sakkal Majalla"/>
          <w:kern w:val="2"/>
          <w:sz w:val="34"/>
        </w:rPr>
        <w:t>Fields</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 xml:space="preserve">إلى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w:t>
      </w:r>
    </w:p>
    <w:p w14:paraId="03B00A86"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3D4C8ADF" wp14:editId="3C7857DE">
            <wp:extent cx="5731510" cy="3149600"/>
            <wp:effectExtent l="0" t="0" r="2540" b="0"/>
            <wp:docPr id="580651351" name="Picture 4" descr="اسحب حقلاً إلى لوحة عرض «Report» لإنشاء عنصر مرئ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سحب حقلاً إلى لوحة عرض «Report» لإنشاء عنصر مرئي."/>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31510" cy="3149600"/>
                    </a:xfrm>
                    <a:prstGeom prst="rect">
                      <a:avLst/>
                    </a:prstGeom>
                    <a:noFill/>
                    <a:ln>
                      <a:noFill/>
                    </a:ln>
                  </pic:spPr>
                </pic:pic>
              </a:graphicData>
            </a:graphic>
          </wp:inline>
        </w:drawing>
      </w:r>
    </w:p>
    <w:p w14:paraId="1390743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على سبيل المثال، قام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xml:space="preserve"> بإنشاء عنصر مرئي يستند إلى الخريطة تلقائياً لأنه أدرك أن حقل </w:t>
      </w:r>
      <w:r w:rsidRPr="00AA6FBD">
        <w:rPr>
          <w:rFonts w:eastAsiaTheme="minorEastAsia" w:cs="Times New Roman" w:hint="cs"/>
          <w:kern w:val="2"/>
          <w:sz w:val="34"/>
          <w:rtl/>
        </w:rPr>
        <w:t xml:space="preserve"> </w:t>
      </w:r>
      <w:r w:rsidRPr="00AA6FBD">
        <w:rPr>
          <w:rFonts w:ascii="Sakkal Majalla" w:eastAsiaTheme="minorEastAsia" w:hAnsi="Sakkal Majalla"/>
          <w:kern w:val="2"/>
          <w:sz w:val="34"/>
        </w:rPr>
        <w:t>Country</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يحتوي على بيانات تحديد الموقع الجغرافي.</w:t>
      </w:r>
    </w:p>
    <w:p w14:paraId="27C680E0" w14:textId="77777777" w:rsidR="007168AD" w:rsidRPr="00AA6FBD" w:rsidRDefault="007168AD" w:rsidP="007168AD">
      <w:pPr>
        <w:rPr>
          <w:rFonts w:ascii="Sakkal Majalla" w:hAnsi="Sakkal Majalla"/>
          <w:sz w:val="34"/>
        </w:rPr>
      </w:pPr>
    </w:p>
    <w:p w14:paraId="054ADBA2"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rPr>
        <w:t xml:space="preserve">الحصول على البيانات من </w:t>
      </w:r>
      <w:r w:rsidRPr="00AA6FBD">
        <w:rPr>
          <w:rFonts w:ascii="Sakkal Majalla" w:eastAsiaTheme="minorEastAsia" w:hAnsi="Sakkal Majalla"/>
          <w:b/>
          <w:bCs/>
          <w:color w:val="FF0000"/>
          <w:kern w:val="2"/>
          <w:sz w:val="34"/>
        </w:rPr>
        <w:t>Excel</w:t>
      </w:r>
      <w:r w:rsidRPr="00AA6FBD">
        <w:rPr>
          <w:rFonts w:ascii="Sakkal Majalla" w:eastAsiaTheme="minorEastAsia" w:hAnsi="Sakkal Majalla" w:hint="cs"/>
          <w:b/>
          <w:bCs/>
          <w:color w:val="FF0000"/>
          <w:kern w:val="2"/>
          <w:sz w:val="34"/>
          <w:rtl/>
          <w:lang w:bidi="ar-SY"/>
        </w:rPr>
        <w:t>:</w:t>
      </w:r>
    </w:p>
    <w:p w14:paraId="23D8898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من المحتمل أنك استخدمت </w:t>
      </w:r>
      <w:r w:rsidRPr="00AA6FBD">
        <w:rPr>
          <w:rFonts w:ascii="Sakkal Majalla" w:eastAsiaTheme="minorEastAsia" w:hAnsi="Sakkal Majalla"/>
          <w:kern w:val="2"/>
          <w:sz w:val="34"/>
          <w:lang w:bidi="ar-SY"/>
        </w:rPr>
        <w:t>Microsoft Excel</w:t>
      </w:r>
      <w:r w:rsidRPr="00AA6FBD">
        <w:rPr>
          <w:rFonts w:ascii="Sakkal Majalla" w:eastAsiaTheme="minorEastAsia" w:hAnsi="Sakkal Majalla"/>
          <w:kern w:val="2"/>
          <w:sz w:val="34"/>
          <w:rtl/>
          <w:lang w:bidi="ar-SY"/>
        </w:rPr>
        <w:t xml:space="preserve"> لإنشاء تقارير أو عرضها أو لإنشاء مخططات دائرية أو مرئيات أخرى. إن الحصول على بيانات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الخاصة بك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عملية مباشرة.</w:t>
      </w:r>
    </w:p>
    <w:p w14:paraId="4521CCCD"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6FCFA4BB" wp14:editId="0BEF85E9">
            <wp:extent cx="5731510" cy="2323465"/>
            <wp:effectExtent l="0" t="0" r="2540" b="635"/>
            <wp:docPr id="1275021883" name="Picture 13" descr="تناقش هذه الصفحة &quot;استيراد البيانات من Exc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تناقش هذه الصفحة &quot;استيراد البيانات من Excel&quot;."/>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2323465"/>
                    </a:xfrm>
                    <a:prstGeom prst="rect">
                      <a:avLst/>
                    </a:prstGeom>
                    <a:noFill/>
                    <a:ln>
                      <a:noFill/>
                    </a:ln>
                  </pic:spPr>
                </pic:pic>
              </a:graphicData>
            </a:graphic>
          </wp:inline>
        </w:drawing>
      </w:r>
    </w:p>
    <w:p w14:paraId="3CBAA18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 xml:space="preserve">توضح هذه الوحدة كيفية استيراد ملف مصنف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الذي يحتوي على جدول بسيط من محرك أقراص محلي إلى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ستتعلم بعد ذلك كيفية البدء في استكشاف بيانات هذا الجدول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عن طريق إنشاء تقرير.</w:t>
      </w:r>
    </w:p>
    <w:p w14:paraId="5ED27AD9"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ملاحظة</w:t>
      </w:r>
    </w:p>
    <w:p w14:paraId="4BBFBE62"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حتى الآن، كنا نقوم باستيراد البيانات من خلال</w:t>
      </w:r>
      <w:r w:rsidRPr="00AA6FBD">
        <w:rPr>
          <w:rFonts w:ascii="Sakkal Majalla" w:eastAsiaTheme="minorEastAsia" w:hAnsi="Sakkal Majalla"/>
          <w:kern w:val="2"/>
          <w:sz w:val="34"/>
          <w:lang w:bidi="ar-SY"/>
        </w:rPr>
        <w:t xml:space="preserve"> Power BI Desktop. </w:t>
      </w:r>
      <w:r w:rsidRPr="00AA6FBD">
        <w:rPr>
          <w:rFonts w:ascii="Sakkal Majalla" w:eastAsiaTheme="minorEastAsia" w:hAnsi="Sakkal Majalla"/>
          <w:kern w:val="2"/>
          <w:sz w:val="34"/>
          <w:rtl/>
          <w:lang w:bidi="ar-SY"/>
        </w:rPr>
        <w:t>يتم إجراء صفحة الوحدة هذه من خدمة</w:t>
      </w:r>
      <w:r w:rsidRPr="00AA6FBD">
        <w:rPr>
          <w:rFonts w:ascii="Sakkal Majalla" w:eastAsiaTheme="minorEastAsia" w:hAnsi="Sakkal Majalla"/>
          <w:kern w:val="2"/>
          <w:sz w:val="34"/>
          <w:lang w:bidi="ar-SY"/>
        </w:rPr>
        <w:t xml:space="preserve"> Power BI.</w:t>
      </w:r>
    </w:p>
    <w:p w14:paraId="15F7907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تأكد من أن كل عمود له اسم جيد في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سيسهل عليك العثور على البيانات التي تريدها عند إنشاء تقاريرك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w:t>
      </w:r>
    </w:p>
    <w:p w14:paraId="1C436411" w14:textId="3431CA06" w:rsidR="007168AD" w:rsidRPr="00AA6FBD" w:rsidRDefault="00260F88" w:rsidP="000D7AAA">
      <w:pPr>
        <w:keepNext/>
        <w:spacing w:line="278" w:lineRule="auto"/>
        <w:rPr>
          <w:rFonts w:ascii="Sakkal Majalla" w:eastAsiaTheme="minorEastAsia" w:hAnsi="Sakkal Majalla"/>
          <w:kern w:val="2"/>
          <w:sz w:val="34"/>
          <w:rtl/>
          <w:lang w:bidi="ar-SY"/>
        </w:rPr>
      </w:pPr>
      <w:r w:rsidRPr="002A078C">
        <w:rPr>
          <w:rFonts w:ascii="Sakkal Majalla" w:hAnsi="Sakkal Majalla"/>
          <w:noProof/>
          <w:color w:val="002060"/>
          <w:sz w:val="34"/>
          <w:lang w:bidi="ar-SY"/>
        </w:rPr>
        <mc:AlternateContent>
          <mc:Choice Requires="wpg">
            <w:drawing>
              <wp:inline distT="0" distB="0" distL="0" distR="0" wp14:anchorId="278D6756" wp14:editId="6769F2B3">
                <wp:extent cx="5731510" cy="895350"/>
                <wp:effectExtent l="0" t="0" r="21590" b="19050"/>
                <wp:docPr id="10096133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39991853"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53297411" name="مجموعة 39"/>
                        <wpg:cNvGrpSpPr/>
                        <wpg:grpSpPr>
                          <a:xfrm>
                            <a:off x="0" y="0"/>
                            <a:ext cx="5731510" cy="895350"/>
                            <a:chOff x="0" y="0"/>
                            <a:chExt cx="5878196" cy="918845"/>
                          </a:xfrm>
                        </wpg:grpSpPr>
                        <wpg:grpSp>
                          <wpg:cNvPr id="52326241" name="مجموعة 40"/>
                          <wpg:cNvGrpSpPr/>
                          <wpg:grpSpPr>
                            <a:xfrm>
                              <a:off x="0" y="0"/>
                              <a:ext cx="5878196" cy="918845"/>
                              <a:chOff x="0" y="0"/>
                              <a:chExt cx="6240348" cy="919070"/>
                            </a:xfrm>
                          </wpg:grpSpPr>
                          <wpg:grpSp>
                            <wpg:cNvPr id="52282797" name="مجموعة 41"/>
                            <wpg:cNvGrpSpPr/>
                            <wpg:grpSpPr>
                              <a:xfrm>
                                <a:off x="0" y="169208"/>
                                <a:ext cx="5433072" cy="580613"/>
                                <a:chOff x="0" y="169208"/>
                                <a:chExt cx="5433072" cy="580613"/>
                              </a:xfrm>
                            </wpg:grpSpPr>
                            <wps:wsp>
                              <wps:cNvPr id="67898221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469712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62339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8091451" name="مربع نص 41"/>
                          <wps:cNvSpPr txBox="1"/>
                          <wps:spPr>
                            <a:xfrm>
                              <a:off x="204484" y="257055"/>
                              <a:ext cx="4616071" cy="387740"/>
                            </a:xfrm>
                            <a:prstGeom prst="rect">
                              <a:avLst/>
                            </a:prstGeom>
                            <a:noFill/>
                          </wps:spPr>
                          <wps:txbx>
                            <w:txbxContent>
                              <w:p w14:paraId="230267A7" w14:textId="22A87C15"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استيراد البيانات وتنظيفها ومعالجتها</w:t>
                                </w:r>
                              </w:p>
                            </w:txbxContent>
                          </wps:txbx>
                          <wps:bodyPr wrap="square" rtlCol="1">
                            <a:spAutoFit/>
                          </wps:bodyPr>
                        </wps:wsp>
                      </wpg:grpSp>
                    </wpg:wgp>
                  </a:graphicData>
                </a:graphic>
              </wp:inline>
            </w:drawing>
          </mc:Choice>
          <mc:Fallback>
            <w:pict>
              <v:group w14:anchorId="278D6756" id="_x0000_s17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PzfMqwHAAC0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72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">
                  <v:imagedata r:id="rId83" o:title=""/>
                </v:shape>
                <v:group id="مجموعة 39" o:spid="_x0000_s17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">
                  <v:group id="مجموعة 40" o:spid="_x0000_s17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">
                    <v:group id="مجموعة 41" o:spid="_x0000_s17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">
                      <v:shape id="شكل حر 42" o:spid="_x0000_s17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" fillcolor="#168489" stroked="f" strokeweight="1pt">
                        <v:stroke joinstyle="miter"/>
                      </v:roundrect>
                    </v:group>
                    <v:oval id="شكل بيضاوي 44" o:spid="_x0000_s17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" filled="f" strokecolor="#a5a5a5 [2092]" strokeweight="1pt">
                      <v:stroke joinstyle="miter"/>
                    </v:oval>
                  </v:group>
                  <v:shape id="مربع نص 41" o:spid="_x0000_s173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" filled="f" stroked="f">
                    <v:textbox style="mso-fit-shape-to-text:t">
                      <w:txbxContent>
                        <w:p w14:paraId="230267A7" w14:textId="22A87C15"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استيراد البيانات وتنظيفها ومعالجتها</w:t>
                          </w:r>
                        </w:p>
                      </w:txbxContent>
                    </v:textbox>
                  </v:shape>
                </v:group>
                <w10:anchorlock/>
              </v:group>
            </w:pict>
          </mc:Fallback>
        </mc:AlternateContent>
      </w:r>
      <w:r w:rsidRPr="00260F88">
        <w:rPr>
          <w:rFonts w:ascii="Sakkal Majalla" w:eastAsiaTheme="minorEastAsia" w:hAnsi="Sakkal Majalla"/>
          <w:b/>
          <w:bCs/>
          <w:color w:val="FF0000"/>
          <w:kern w:val="2"/>
          <w:sz w:val="34"/>
          <w:rtl/>
        </w:rPr>
        <w:t xml:space="preserve"> </w:t>
      </w:r>
      <w:r w:rsidR="007168AD" w:rsidRPr="00AA6FBD">
        <w:rPr>
          <w:rFonts w:ascii="Sakkal Majalla" w:eastAsiaTheme="minorEastAsia" w:hAnsi="Sakkal Majalla"/>
          <w:kern w:val="2"/>
          <w:sz w:val="34"/>
          <w:rtl/>
          <w:lang w:bidi="ar-SY"/>
        </w:rPr>
        <w:t xml:space="preserve">أينما كنت تحتفظ بالملفات الخاصة بك، </w:t>
      </w:r>
      <w:r w:rsidR="007168AD" w:rsidRPr="00AA6FBD">
        <w:rPr>
          <w:rFonts w:ascii="Sakkal Majalla" w:eastAsiaTheme="minorEastAsia" w:hAnsi="Sakkal Majalla"/>
          <w:kern w:val="2"/>
          <w:sz w:val="34"/>
          <w:lang w:bidi="ar-SY"/>
        </w:rPr>
        <w:t>Power BI</w:t>
      </w:r>
      <w:r w:rsidR="007168AD" w:rsidRPr="00AA6FBD">
        <w:rPr>
          <w:rFonts w:ascii="Sakkal Majalla" w:eastAsiaTheme="minorEastAsia" w:hAnsi="Sakkal Majalla"/>
          <w:kern w:val="2"/>
          <w:sz w:val="34"/>
          <w:rtl/>
          <w:lang w:bidi="ar-SY"/>
        </w:rPr>
        <w:t xml:space="preserve"> يجعل استيرادها بسيطة. في </w:t>
      </w:r>
      <w:r w:rsidR="007168AD" w:rsidRPr="00AA6FBD">
        <w:rPr>
          <w:rFonts w:ascii="Sakkal Majalla" w:eastAsiaTheme="minorEastAsia" w:hAnsi="Sakkal Majalla"/>
          <w:kern w:val="2"/>
          <w:sz w:val="34"/>
          <w:lang w:bidi="ar-SY"/>
        </w:rPr>
        <w:t>Power BI</w:t>
      </w:r>
      <w:r w:rsidR="007168AD" w:rsidRPr="00AA6FBD">
        <w:rPr>
          <w:rFonts w:ascii="Sakkal Majalla" w:eastAsiaTheme="minorEastAsia" w:hAnsi="Sakkal Majalla"/>
          <w:kern w:val="2"/>
          <w:sz w:val="34"/>
          <w:rtl/>
          <w:lang w:bidi="ar-SY"/>
        </w:rPr>
        <w:t xml:space="preserve">، يمكنك الانتقال </w:t>
      </w:r>
      <w:r w:rsidR="007168AD" w:rsidRPr="00AA6FBD">
        <w:rPr>
          <w:rFonts w:eastAsiaTheme="minorEastAsia" w:cs="Times New Roman" w:hint="cs"/>
          <w:kern w:val="2"/>
          <w:sz w:val="34"/>
          <w:rtl/>
          <w:lang w:bidi="ar-SY"/>
        </w:rPr>
        <w:t xml:space="preserve"> </w:t>
      </w:r>
      <w:r w:rsidR="007168AD" w:rsidRPr="00AA6FBD">
        <w:rPr>
          <w:rFonts w:ascii="Sakkal Majalla" w:eastAsiaTheme="minorEastAsia" w:hAnsi="Sakkal Majalla"/>
          <w:kern w:val="2"/>
          <w:sz w:val="34"/>
          <w:lang w:bidi="ar-SY"/>
        </w:rPr>
        <w:t>Get Data &gt; Files &gt; Local File</w:t>
      </w:r>
      <w:r w:rsidR="007168AD" w:rsidRPr="00AA6FBD">
        <w:rPr>
          <w:rFonts w:ascii="Sakkal Majalla" w:eastAsiaTheme="minorEastAsia" w:hAnsi="Sakkal Majalla" w:hint="cs"/>
          <w:kern w:val="2"/>
          <w:sz w:val="34"/>
          <w:rtl/>
          <w:lang w:bidi="ar-SY"/>
        </w:rPr>
        <w:t xml:space="preserve"> </w:t>
      </w:r>
      <w:r w:rsidR="007168AD" w:rsidRPr="00AA6FBD">
        <w:rPr>
          <w:rFonts w:ascii="Sakkal Majalla" w:eastAsiaTheme="minorEastAsia" w:hAnsi="Sakkal Majalla"/>
          <w:kern w:val="2"/>
          <w:sz w:val="34"/>
          <w:rtl/>
          <w:lang w:bidi="ar-SY"/>
        </w:rPr>
        <w:t xml:space="preserve">لتحديد ملف </w:t>
      </w:r>
      <w:r w:rsidR="007168AD" w:rsidRPr="00AA6FBD">
        <w:rPr>
          <w:rFonts w:ascii="Sakkal Majalla" w:eastAsiaTheme="minorEastAsia" w:hAnsi="Sakkal Majalla"/>
          <w:kern w:val="2"/>
          <w:sz w:val="34"/>
          <w:lang w:bidi="ar-SY"/>
        </w:rPr>
        <w:t>Excel</w:t>
      </w:r>
      <w:r w:rsidR="007168AD" w:rsidRPr="00AA6FBD">
        <w:rPr>
          <w:rFonts w:ascii="Sakkal Majalla" w:eastAsiaTheme="minorEastAsia" w:hAnsi="Sakkal Majalla"/>
          <w:kern w:val="2"/>
          <w:sz w:val="34"/>
          <w:rtl/>
          <w:lang w:bidi="ar-SY"/>
        </w:rPr>
        <w:t xml:space="preserve"> الذي تريده.</w:t>
      </w:r>
    </w:p>
    <w:p w14:paraId="6062B3A5"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7EF0E560" wp14:editId="7A9C9ABE">
            <wp:extent cx="5731510" cy="1737360"/>
            <wp:effectExtent l="0" t="0" r="2540" b="0"/>
            <wp:docPr id="254385044" name="Picture 14" descr="تظهر ثلاث لقطات شاشة أزرار الحصول على البيانات والحصول على الملف المحل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تظهر ثلاث لقطات شاشة أزرار الحصول على البيانات والحصول على الملف المحلي."/>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1737360"/>
                    </a:xfrm>
                    <a:prstGeom prst="rect">
                      <a:avLst/>
                    </a:prstGeom>
                    <a:noFill/>
                    <a:ln>
                      <a:noFill/>
                    </a:ln>
                  </pic:spPr>
                </pic:pic>
              </a:graphicData>
            </a:graphic>
          </wp:inline>
        </w:drawing>
      </w:r>
    </w:p>
    <w:p w14:paraId="4592A81E" w14:textId="49787D35"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النقر فوق ملف</w:t>
      </w:r>
      <w:r w:rsidRPr="00AA6FBD">
        <w:rPr>
          <w:rFonts w:ascii="Sakkal Majalla" w:eastAsiaTheme="minorEastAsia" w:hAnsi="Sakkal Majalla"/>
          <w:kern w:val="2"/>
          <w:sz w:val="34"/>
          <w:lang w:bidi="ar-SY"/>
        </w:rPr>
        <w:t xml:space="preserve"> Local </w:t>
      </w:r>
      <w:r w:rsidRPr="00AA6FBD">
        <w:rPr>
          <w:rFonts w:ascii="Sakkal Majalla" w:eastAsiaTheme="minorEastAsia" w:hAnsi="Sakkal Majalla"/>
          <w:kern w:val="2"/>
          <w:sz w:val="34"/>
          <w:rtl/>
          <w:lang w:bidi="ar-SY"/>
        </w:rPr>
        <w:t>لديك خياران. يمكنك استيراد بيانات</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أو يمكنك تحميل ملف</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إلى</w:t>
      </w:r>
      <w:r w:rsidRPr="00AA6FBD">
        <w:rPr>
          <w:rFonts w:ascii="Sakkal Majalla" w:eastAsiaTheme="minorEastAsia" w:hAnsi="Sakkal Majalla"/>
          <w:kern w:val="2"/>
          <w:sz w:val="34"/>
          <w:lang w:bidi="ar-SY"/>
        </w:rPr>
        <w:t xml:space="preserve"> Power BI</w:t>
      </w:r>
      <w:r w:rsidR="009F266C">
        <w:rPr>
          <w:rFonts w:ascii="Sakkal Majalla" w:eastAsiaTheme="minorEastAsia" w:hAnsi="Sakkal Majalla" w:hint="cs"/>
          <w:kern w:val="2"/>
          <w:sz w:val="34"/>
          <w:rtl/>
          <w:lang w:bidi="ar-SY"/>
        </w:rPr>
        <w:t>.</w:t>
      </w:r>
    </w:p>
    <w:p w14:paraId="2648654F" w14:textId="77777777" w:rsidR="007168AD" w:rsidRPr="00AA6FBD" w:rsidRDefault="007168AD" w:rsidP="009F266C">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سيتم توصيل الاستيراد بالبيانات في المصنف الخاص بك حتى تتمكن من إنشاء تقارير</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ولوحات المعلومات</w:t>
      </w:r>
      <w:r w:rsidRPr="00AA6FBD">
        <w:rPr>
          <w:rFonts w:ascii="Sakkal Majalla" w:eastAsiaTheme="minorEastAsia" w:hAnsi="Sakkal Majalla"/>
          <w:kern w:val="2"/>
          <w:sz w:val="34"/>
          <w:lang w:bidi="ar-SY"/>
        </w:rPr>
        <w:t xml:space="preserve">. "Upload" </w:t>
      </w:r>
      <w:r w:rsidRPr="00AA6FBD">
        <w:rPr>
          <w:rFonts w:ascii="Sakkal Majalla" w:eastAsiaTheme="minorEastAsia" w:hAnsi="Sakkal Majalla"/>
          <w:kern w:val="2"/>
          <w:sz w:val="34"/>
          <w:rtl/>
          <w:lang w:bidi="ar-SY"/>
        </w:rPr>
        <w:t>سترفع ملف</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خاصتك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حتى تتمكن من عرضه والتفاعل معه كما تفعل في</w:t>
      </w:r>
      <w:r w:rsidRPr="00AA6FBD">
        <w:rPr>
          <w:rFonts w:ascii="Sakkal Majalla" w:eastAsiaTheme="minorEastAsia" w:hAnsi="Sakkal Majalla"/>
          <w:kern w:val="2"/>
          <w:sz w:val="34"/>
          <w:lang w:bidi="ar-SY"/>
        </w:rPr>
        <w:t xml:space="preserve"> Excel Online</w:t>
      </w:r>
    </w:p>
    <w:p w14:paraId="42635C71"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64E9696D" wp14:editId="615DD2B9">
            <wp:extent cx="5731510" cy="3310255"/>
            <wp:effectExtent l="0" t="0" r="2540" b="4445"/>
            <wp:docPr id="338631821" name="Picture 15" descr="لقطة شاشة من نافذة الاستيراد أو التحم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لقطة شاشة من نافذة الاستيراد أو التحميل."/>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31510" cy="3310255"/>
                    </a:xfrm>
                    <a:prstGeom prst="rect">
                      <a:avLst/>
                    </a:prstGeom>
                    <a:noFill/>
                    <a:ln>
                      <a:noFill/>
                    </a:ln>
                  </pic:spPr>
                </pic:pic>
              </a:graphicData>
            </a:graphic>
          </wp:inline>
        </w:drawing>
      </w:r>
    </w:p>
    <w:p w14:paraId="14358D57" w14:textId="77777777" w:rsid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استيراد الملف إلى</w:t>
      </w:r>
      <w:r w:rsidRPr="00AA6FBD">
        <w:rPr>
          <w:rFonts w:ascii="Sakkal Majalla" w:eastAsiaTheme="minorEastAsia" w:hAnsi="Sakkal Majalla"/>
          <w:kern w:val="2"/>
          <w:sz w:val="34"/>
          <w:lang w:bidi="ar-SY"/>
        </w:rPr>
        <w:t xml:space="preserve"> Power BI</w:t>
      </w:r>
      <w:r w:rsidRPr="00AA6FBD">
        <w:rPr>
          <w:rFonts w:ascii="Sakkal Majalla" w:eastAsiaTheme="minorEastAsia" w:hAnsi="Sakkal Majalla"/>
          <w:kern w:val="2"/>
          <w:sz w:val="34"/>
          <w:rtl/>
          <w:lang w:bidi="ar-SY"/>
        </w:rPr>
        <w:t>، يمكنك البدء في إنشاء التقارير</w:t>
      </w:r>
      <w:r w:rsidRPr="00AA6FBD">
        <w:rPr>
          <w:rFonts w:ascii="Sakkal Majalla" w:eastAsiaTheme="minorEastAsia" w:hAnsi="Sakkal Majalla"/>
          <w:kern w:val="2"/>
          <w:sz w:val="34"/>
          <w:lang w:bidi="ar-SY"/>
        </w:rPr>
        <w:t>.</w:t>
      </w:r>
    </w:p>
    <w:p w14:paraId="0220E3AA" w14:textId="67571E62" w:rsidR="007168AD" w:rsidRP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ينبغي ألا تكون الملفات على محرك أقراص محلي. إذا قمت بحفظ الملفات على</w:t>
      </w:r>
      <w:r w:rsidRPr="00AA6FBD">
        <w:rPr>
          <w:rFonts w:ascii="Sakkal Majalla" w:eastAsiaTheme="minorEastAsia" w:hAnsi="Sakkal Majalla"/>
          <w:kern w:val="2"/>
          <w:sz w:val="34"/>
          <w:lang w:bidi="ar-SY"/>
        </w:rPr>
        <w:t xml:space="preserve"> OneDrive </w:t>
      </w:r>
      <w:r w:rsidRPr="00AA6FBD">
        <w:rPr>
          <w:rFonts w:ascii="Sakkal Majalla" w:eastAsiaTheme="minorEastAsia" w:hAnsi="Sakkal Majalla"/>
          <w:kern w:val="2"/>
          <w:sz w:val="34"/>
          <w:rtl/>
          <w:lang w:bidi="ar-SY"/>
        </w:rPr>
        <w:t>أو موقع فريق</w:t>
      </w:r>
      <w:r w:rsidRPr="00AA6FBD">
        <w:rPr>
          <w:rFonts w:ascii="Sakkal Majalla" w:eastAsiaTheme="minorEastAsia" w:hAnsi="Sakkal Majalla"/>
          <w:kern w:val="2"/>
          <w:sz w:val="34"/>
          <w:lang w:bidi="ar-SY"/>
        </w:rPr>
        <w:t xml:space="preserve"> SharePoint</w:t>
      </w:r>
      <w:r w:rsidRPr="00AA6FBD">
        <w:rPr>
          <w:rFonts w:ascii="Sakkal Majalla" w:eastAsiaTheme="minorEastAsia" w:hAnsi="Sakkal Majalla"/>
          <w:kern w:val="2"/>
          <w:sz w:val="34"/>
          <w:rtl/>
          <w:lang w:bidi="ar-SY"/>
        </w:rPr>
        <w:t>، فهذا أفضل</w:t>
      </w:r>
      <w:r w:rsidRPr="00AA6FBD">
        <w:rPr>
          <w:rFonts w:ascii="Sakkal Majalla" w:eastAsiaTheme="minorEastAsia" w:hAnsi="Sakkal Majalla"/>
          <w:kern w:val="2"/>
          <w:sz w:val="34"/>
          <w:lang w:bidi="ar-SY"/>
        </w:rPr>
        <w:t>.</w:t>
      </w:r>
    </w:p>
    <w:p w14:paraId="42CAA595" w14:textId="77777777" w:rsidR="007168AD" w:rsidRPr="00AA6FBD" w:rsidRDefault="007168AD" w:rsidP="007168AD">
      <w:pPr>
        <w:spacing w:line="278" w:lineRule="auto"/>
        <w:rPr>
          <w:rFonts w:ascii="Sakkal Majalla" w:eastAsiaTheme="minorEastAsia" w:hAnsi="Sakkal Majalla"/>
          <w:kern w:val="2"/>
          <w:sz w:val="34"/>
          <w:rtl/>
          <w:lang w:bidi="ar-SY"/>
        </w:rPr>
      </w:pPr>
    </w:p>
    <w:p w14:paraId="733F2124"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كيفية إنشاء التقارير</w:t>
      </w:r>
      <w:r w:rsidRPr="00AA6FBD">
        <w:rPr>
          <w:rFonts w:ascii="Sakkal Majalla" w:eastAsiaTheme="minorEastAsia" w:hAnsi="Sakkal Majalla" w:hint="cs"/>
          <w:b/>
          <w:bCs/>
          <w:color w:val="FF0000"/>
          <w:kern w:val="2"/>
          <w:sz w:val="34"/>
          <w:rtl/>
          <w:lang w:bidi="ar-SY"/>
        </w:rPr>
        <w:t>:</w:t>
      </w:r>
    </w:p>
    <w:p w14:paraId="57E7550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استيراد بيانات المصنف، يتم إنشاء مجموعة بيانات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وستظهر ضمن </w:t>
      </w:r>
      <w:r w:rsidRPr="00AA6FBD">
        <w:rPr>
          <w:rFonts w:ascii="Sakkal Majalla" w:eastAsiaTheme="minorEastAsia" w:hAnsi="Sakkal Majalla"/>
          <w:kern w:val="2"/>
          <w:sz w:val="34"/>
          <w:lang w:bidi="ar-SY"/>
        </w:rPr>
        <w:t>Datasets</w:t>
      </w:r>
      <w:r w:rsidRPr="00AA6FBD">
        <w:rPr>
          <w:rFonts w:ascii="Sakkal Majalla" w:eastAsiaTheme="minorEastAsia" w:hAnsi="Sakkal Majalla" w:hint="cs"/>
          <w:kern w:val="2"/>
          <w:sz w:val="34"/>
          <w:rtl/>
          <w:lang w:bidi="ar-SY"/>
        </w:rPr>
        <w:t>.</w:t>
      </w:r>
    </w:p>
    <w:p w14:paraId="60B56CD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30F281E9" wp14:editId="1307B409">
            <wp:extent cx="5731510" cy="5397500"/>
            <wp:effectExtent l="0" t="0" r="2540" b="0"/>
            <wp:docPr id="607362712" name="Picture 16" descr="لقطة شاشة من نافذة مساحة العمل، مجموعات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لقطة شاشة من نافذة مساحة العمل، مجموعات البيانات."/>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1510" cy="5397500"/>
                    </a:xfrm>
                    <a:prstGeom prst="rect">
                      <a:avLst/>
                    </a:prstGeom>
                    <a:noFill/>
                    <a:ln>
                      <a:noFill/>
                    </a:ln>
                  </pic:spPr>
                </pic:pic>
              </a:graphicData>
            </a:graphic>
          </wp:inline>
        </w:drawing>
      </w:r>
    </w:p>
    <w:p w14:paraId="2B1E688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الآن، يمكنك البدء في استكشاف بياناتك من خلال إنشاء تقارير ولوحات معلومات. حدد أيقونة (...) الموجودة بجوار مجموعة البيانات، ثم حدد إنشاء تقرير. تظهر لوحة تقرير فارغة جديدة. على الجانب الأيمن، ضمن </w:t>
      </w:r>
      <w:r w:rsidRPr="00AA6FBD">
        <w:rPr>
          <w:rFonts w:ascii="Sakkal Majalla" w:eastAsiaTheme="minorEastAsia" w:hAnsi="Sakkal Majalla"/>
          <w:kern w:val="2"/>
          <w:sz w:val="34"/>
          <w:lang w:bidi="ar-SY"/>
        </w:rPr>
        <w:t>Fields</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هي الجداول والأعمدة. حدد الحقول التي تريد إنشاء مرئيات جديدة لها على اللوحة.</w:t>
      </w:r>
    </w:p>
    <w:p w14:paraId="489BC6E6"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45814E65" wp14:editId="0CA96351">
            <wp:extent cx="5731510" cy="4556760"/>
            <wp:effectExtent l="0" t="0" r="2540" b="0"/>
            <wp:docPr id="2001798430" name="Picture 17" descr="لقطة شاشة لجزء «Fields» ولوحة عرض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لقطة شاشة لجزء «Fields» ولوحة عرض «Report»."/>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31510" cy="4556760"/>
                    </a:xfrm>
                    <a:prstGeom prst="rect">
                      <a:avLst/>
                    </a:prstGeom>
                    <a:noFill/>
                    <a:ln>
                      <a:noFill/>
                    </a:ln>
                  </pic:spPr>
                </pic:pic>
              </a:graphicData>
            </a:graphic>
          </wp:inline>
        </w:drawing>
      </w:r>
    </w:p>
    <w:p w14:paraId="1B2A3B9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يمكنك تغيير نوع المرئيات وتطبيق عوامل التصفية والخصائص الأخرى ضمن</w:t>
      </w:r>
      <w:r w:rsidRPr="00AA6FBD">
        <w:rPr>
          <w:rFonts w:ascii="Sakkal Majalla" w:eastAsiaTheme="minorEastAsia" w:hAnsi="Sakkal Majalla"/>
          <w:kern w:val="2"/>
          <w:sz w:val="34"/>
          <w:lang w:bidi="ar-SY"/>
        </w:rPr>
        <w:t xml:space="preserve"> Visualizations</w:t>
      </w:r>
    </w:p>
    <w:p w14:paraId="2821CBC1" w14:textId="657C001F" w:rsidR="007168A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إذا كنت تستخدم أيًا من ميزات ثنائية متقدمة من</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مثل</w:t>
      </w:r>
      <w:r w:rsidRPr="00AA6FBD">
        <w:rPr>
          <w:rFonts w:ascii="Sakkal Majalla" w:eastAsiaTheme="minorEastAsia" w:hAnsi="Sakkal Majalla"/>
          <w:kern w:val="2"/>
          <w:sz w:val="34"/>
          <w:lang w:bidi="ar-SY"/>
        </w:rPr>
        <w:t xml:space="preserve"> Power Query</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Power Pivot</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Power View</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فإنه يمكنك استيراد تلك البيانات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أيضًا</w:t>
      </w:r>
      <w:r w:rsidRPr="00AA6FBD">
        <w:rPr>
          <w:rFonts w:ascii="Sakkal Majalla" w:eastAsiaTheme="minorEastAsia" w:hAnsi="Sakkal Majalla"/>
          <w:kern w:val="2"/>
          <w:sz w:val="34"/>
          <w:lang w:bidi="ar-SY"/>
        </w:rPr>
        <w:t>.</w:t>
      </w:r>
    </w:p>
    <w:p w14:paraId="445CB1B6" w14:textId="77777777" w:rsidR="00AA6FBD" w:rsidRPr="00AA6FBD" w:rsidRDefault="00AA6FBD" w:rsidP="00AA6FBD">
      <w:pPr>
        <w:spacing w:line="278" w:lineRule="auto"/>
        <w:rPr>
          <w:rFonts w:ascii="Sakkal Majalla" w:eastAsiaTheme="minorEastAsia" w:hAnsi="Sakkal Majalla"/>
          <w:kern w:val="2"/>
          <w:sz w:val="34"/>
          <w:rtl/>
          <w:lang w:bidi="ar-SY"/>
        </w:rPr>
      </w:pPr>
    </w:p>
    <w:p w14:paraId="3392663C"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تحويل البيانات لتضمينها في تقرير</w:t>
      </w:r>
      <w:r w:rsidRPr="00AA6FBD">
        <w:rPr>
          <w:rFonts w:ascii="Sakkal Majalla" w:eastAsiaTheme="minorEastAsia" w:hAnsi="Sakkal Majalla" w:hint="cs"/>
          <w:b/>
          <w:bCs/>
          <w:color w:val="FF0000"/>
          <w:kern w:val="2"/>
          <w:sz w:val="34"/>
          <w:rtl/>
          <w:lang w:bidi="ar-SY"/>
        </w:rPr>
        <w:t>:</w:t>
      </w:r>
    </w:p>
    <w:p w14:paraId="1268CB57"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في بعض الأحيان، قد تحتوي البيانات على بيانات إضافية أو تحتوي على بيانات بتنسيق غير صحيح. يتضمن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أداة </w:t>
      </w:r>
      <w:r w:rsidRPr="00AA6FBD">
        <w:rPr>
          <w:rFonts w:ascii="Sakkal Majalla" w:eastAsiaTheme="minorEastAsia" w:hAnsi="Sakkal Majalla"/>
          <w:kern w:val="2"/>
          <w:sz w:val="34"/>
          <w:lang w:bidi="ar-SY"/>
        </w:rPr>
        <w:t xml:space="preserve">Power Query Editor </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والتي يمكن أن تساعدك في تشكيل البيانات وتحويلها بحيث تكون جاهزة للنماذج والمرئيات</w:t>
      </w:r>
      <w:r w:rsidRPr="00AA6FBD">
        <w:rPr>
          <w:rFonts w:ascii="Sakkal Majalla" w:eastAsiaTheme="minorEastAsia" w:hAnsi="Sakkal Majalla" w:hint="cs"/>
          <w:kern w:val="2"/>
          <w:sz w:val="34"/>
          <w:rtl/>
          <w:lang w:bidi="ar-SY"/>
        </w:rPr>
        <w:t>.</w:t>
      </w:r>
    </w:p>
    <w:p w14:paraId="594D7D47"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5953E01C" wp14:editId="01C9692B">
            <wp:extent cx="5731510" cy="2317750"/>
            <wp:effectExtent l="0" t="0" r="2540" b="6350"/>
            <wp:docPr id="1290014963" name="Picture 18" descr="تناقش هذه الصفحة &quot;تحويل البيانات مع محرر الاستعلام&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تناقش هذه الصفحة &quot;تحويل البيانات مع محرر الاستعلام&quot;."/>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31510" cy="2317750"/>
                    </a:xfrm>
                    <a:prstGeom prst="rect">
                      <a:avLst/>
                    </a:prstGeom>
                    <a:noFill/>
                    <a:ln>
                      <a:noFill/>
                    </a:ln>
                  </pic:spPr>
                </pic:pic>
              </a:graphicData>
            </a:graphic>
          </wp:inline>
        </w:drawing>
      </w:r>
    </w:p>
    <w:p w14:paraId="0CCC013C"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تشغيل محرر استعلام الطاقة</w:t>
      </w:r>
      <w:r w:rsidRPr="00AA6FBD">
        <w:rPr>
          <w:rFonts w:ascii="Sakkal Majalla" w:eastAsiaTheme="minorEastAsia" w:hAnsi="Sakkal Majalla" w:hint="cs"/>
          <w:b/>
          <w:bCs/>
          <w:color w:val="FF0000"/>
          <w:kern w:val="2"/>
          <w:sz w:val="34"/>
          <w:rtl/>
          <w:lang w:bidi="ar-SY"/>
        </w:rPr>
        <w:t>:</w:t>
      </w:r>
    </w:p>
    <w:p w14:paraId="0958189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للبدء، اختر تحويل البيانات من نافذة المتصفح لتشغيل محرر </w:t>
      </w:r>
      <w:r w:rsidRPr="00AA6FBD">
        <w:rPr>
          <w:rFonts w:ascii="Sakkal Majalla" w:eastAsiaTheme="minorEastAsia" w:hAnsi="Sakkal Majalla"/>
          <w:kern w:val="2"/>
          <w:sz w:val="34"/>
          <w:lang w:bidi="ar-SY"/>
        </w:rPr>
        <w:t>Power Query</w:t>
      </w:r>
      <w:r w:rsidRPr="00AA6FBD">
        <w:rPr>
          <w:rFonts w:ascii="Sakkal Majalla" w:eastAsiaTheme="minorEastAsia" w:hAnsi="Sakkal Majalla"/>
          <w:kern w:val="2"/>
          <w:sz w:val="34"/>
          <w:rtl/>
          <w:lang w:bidi="ar-SY"/>
        </w:rPr>
        <w:t xml:space="preserve">. يمكنك أيضًا تشغيل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مباشرة من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باستخدام الزر </w:t>
      </w:r>
      <w:r w:rsidRPr="00AA6FBD">
        <w:rPr>
          <w:rFonts w:ascii="Sakkal Majalla" w:eastAsiaTheme="minorEastAsia" w:hAnsi="Sakkal Majalla"/>
          <w:kern w:val="2"/>
          <w:sz w:val="34"/>
          <w:lang w:bidi="ar-SY"/>
        </w:rPr>
        <w:t>Transform data</w:t>
      </w:r>
      <w:r w:rsidRPr="00AA6FBD">
        <w:rPr>
          <w:rFonts w:ascii="Sakkal Majalla" w:eastAsiaTheme="minorEastAsia" w:hAnsi="Sakkal Majalla"/>
          <w:kern w:val="2"/>
          <w:sz w:val="34"/>
          <w:rtl/>
          <w:lang w:bidi="ar-SY"/>
        </w:rPr>
        <w:t>على شريط «</w:t>
      </w:r>
      <w:r w:rsidRPr="00AA6FBD">
        <w:rPr>
          <w:rFonts w:ascii="Sakkal Majalla" w:eastAsiaTheme="minorEastAsia" w:hAnsi="Sakkal Majalla"/>
          <w:kern w:val="2"/>
          <w:sz w:val="34"/>
          <w:lang w:bidi="ar-SY"/>
        </w:rPr>
        <w:t>Home</w:t>
      </w:r>
      <w:r w:rsidRPr="00AA6FBD">
        <w:rPr>
          <w:rFonts w:ascii="Sakkal Majalla" w:eastAsiaTheme="minorEastAsia" w:hAnsi="Sakkal Majalla"/>
          <w:kern w:val="2"/>
          <w:sz w:val="34"/>
          <w:rtl/>
          <w:lang w:bidi="ar-SY"/>
        </w:rPr>
        <w:t>».</w:t>
      </w:r>
    </w:p>
    <w:p w14:paraId="13B5134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6D445AE" wp14:editId="3881DA63">
            <wp:extent cx="5731510" cy="1358900"/>
            <wp:effectExtent l="0" t="0" r="2540" b="0"/>
            <wp:docPr id="1604961940" name="Picture 19" descr="لقطة شاشة لزر «تحويل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لقطة شاشة لزر «تحويل البيانات»."/>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31510" cy="1358900"/>
                    </a:xfrm>
                    <a:prstGeom prst="rect">
                      <a:avLst/>
                    </a:prstGeom>
                    <a:noFill/>
                    <a:ln>
                      <a:noFill/>
                    </a:ln>
                  </pic:spPr>
                </pic:pic>
              </a:graphicData>
            </a:graphic>
          </wp:inline>
        </w:drawing>
      </w:r>
    </w:p>
    <w:p w14:paraId="24B084C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تحميل البيانات إلى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سترى الشاشة التالية.</w:t>
      </w:r>
    </w:p>
    <w:p w14:paraId="22E16EF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68A3DEF4" wp14:editId="5E1EDEFF">
            <wp:extent cx="5731510" cy="2967355"/>
            <wp:effectExtent l="0" t="0" r="2540" b="4445"/>
            <wp:docPr id="859033539" name="Picture 20" descr="المناطق الأربع من الشاشة Power Query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المناطق الأربع من الشاشة Power Query Editor"/>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31510" cy="2967355"/>
                    </a:xfrm>
                    <a:prstGeom prst="rect">
                      <a:avLst/>
                    </a:prstGeom>
                    <a:noFill/>
                    <a:ln>
                      <a:noFill/>
                    </a:ln>
                  </pic:spPr>
                </pic:pic>
              </a:graphicData>
            </a:graphic>
          </wp:inline>
        </w:drawing>
      </w:r>
    </w:p>
    <w:p w14:paraId="3D6A38C5"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الشريط، تتيح لك الأزرار النشطة إمكانية التفاعل مع البيانات الموجودة في الاستعلام</w:t>
      </w:r>
      <w:r w:rsidRPr="00AA6FBD">
        <w:rPr>
          <w:rFonts w:ascii="Sakkal Majalla" w:eastAsiaTheme="minorEastAsia" w:hAnsi="Sakkal Majalla"/>
          <w:kern w:val="2"/>
          <w:sz w:val="34"/>
          <w:lang w:bidi="ar-SY"/>
        </w:rPr>
        <w:t>.</w:t>
      </w:r>
    </w:p>
    <w:p w14:paraId="2F10A4E6"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في الجزء الأيمن، يتم سرد الاستعلامات (واحد لكل جدول أو كيان) وهي متوفرة لتحديد وعرض وتشكيل</w:t>
      </w:r>
      <w:r w:rsidRPr="00AA6FBD">
        <w:rPr>
          <w:rFonts w:ascii="Sakkal Majalla" w:eastAsiaTheme="minorEastAsia" w:hAnsi="Sakkal Majalla"/>
          <w:kern w:val="2"/>
          <w:sz w:val="34"/>
          <w:lang w:bidi="ar-SY"/>
        </w:rPr>
        <w:t>.</w:t>
      </w:r>
    </w:p>
    <w:p w14:paraId="2C92E266"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جزء المركز، يتم عرض البيانات من الاستعلام المحدد وهي متوفرة للتشكل</w:t>
      </w:r>
      <w:r w:rsidRPr="00AA6FBD">
        <w:rPr>
          <w:rFonts w:ascii="Sakkal Majalla" w:eastAsiaTheme="minorEastAsia" w:hAnsi="Sakkal Majalla"/>
          <w:kern w:val="2"/>
          <w:sz w:val="34"/>
          <w:lang w:bidi="ar-SY"/>
        </w:rPr>
        <w:t>.</w:t>
      </w:r>
    </w:p>
    <w:p w14:paraId="1A042A8A"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lang w:bidi="ar-SY"/>
        </w:rPr>
      </w:pPr>
      <w:r w:rsidRPr="00AA6FBD">
        <w:rPr>
          <w:rFonts w:ascii="Sakkal Majalla" w:eastAsiaTheme="minorEastAsia" w:hAnsi="Sakkal Majalla"/>
          <w:kern w:val="2"/>
          <w:sz w:val="34"/>
          <w:rtl/>
          <w:lang w:bidi="ar-SY"/>
        </w:rPr>
        <w:t>تسرد النافذة إعدادات طلب البحث خصائص الاستعلام والخطوات المطبقة</w:t>
      </w:r>
      <w:r w:rsidRPr="00AA6FBD">
        <w:rPr>
          <w:rFonts w:ascii="Sakkal Majalla" w:eastAsiaTheme="minorEastAsia" w:hAnsi="Sakkal Majalla" w:hint="cs"/>
          <w:kern w:val="2"/>
          <w:sz w:val="34"/>
          <w:rtl/>
          <w:lang w:bidi="ar-SY"/>
        </w:rPr>
        <w:t>.</w:t>
      </w:r>
    </w:p>
    <w:p w14:paraId="2CE0AE8D" w14:textId="77777777" w:rsidR="007168AD" w:rsidRPr="00AA6FBD" w:rsidRDefault="007168AD" w:rsidP="007168AD">
      <w:pPr>
        <w:spacing w:line="278" w:lineRule="auto"/>
        <w:rPr>
          <w:rFonts w:ascii="Sakkal Majalla" w:eastAsiaTheme="minorEastAsia" w:hAnsi="Sakkal Majalla"/>
          <w:kern w:val="2"/>
          <w:sz w:val="34"/>
          <w:rtl/>
          <w:lang w:bidi="ar-SY"/>
        </w:rPr>
      </w:pPr>
    </w:p>
    <w:p w14:paraId="42951676"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تحويل البيانات</w:t>
      </w:r>
      <w:r w:rsidRPr="00AA6FBD">
        <w:rPr>
          <w:rFonts w:ascii="Sakkal Majalla" w:eastAsiaTheme="minorEastAsia" w:hAnsi="Sakkal Majalla" w:hint="cs"/>
          <w:b/>
          <w:bCs/>
          <w:color w:val="FF0000"/>
          <w:kern w:val="2"/>
          <w:sz w:val="34"/>
          <w:rtl/>
          <w:lang w:bidi="ar-SY"/>
        </w:rPr>
        <w:t>:</w:t>
      </w:r>
    </w:p>
    <w:p w14:paraId="417C0B40" w14:textId="331A6D2F" w:rsidR="007168AD" w:rsidRP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الجزء الأوسط، يؤدي النقر بزر الماوس الأيمن فوق عمود إلى عرض التحويلات المتوفرة. تتضمن أمثلة التحويلات المتوفرة إزالة عمود من الجدول، تكرار العمود تحت اسم جديد، أو استبدال القيم. من هذه القائمة، يمكنك أيضًا تقسيم أعمدة النص إلى مضاعفات بواسطة محددات مشتركة.</w:t>
      </w:r>
    </w:p>
    <w:p w14:paraId="4EC8791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1C7435C6" wp14:editId="313FACFF">
            <wp:extent cx="5731510" cy="5185410"/>
            <wp:effectExtent l="0" t="0" r="2540" b="0"/>
            <wp:docPr id="214706461" name="Picture 21" descr="لقطة شاشة لقائمة &quot;نوع التغيي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لقطة شاشة لقائمة &quot;نوع التغيير&quot;."/>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1510" cy="5185410"/>
                    </a:xfrm>
                    <a:prstGeom prst="rect">
                      <a:avLst/>
                    </a:prstGeom>
                    <a:noFill/>
                    <a:ln>
                      <a:noFill/>
                    </a:ln>
                  </pic:spPr>
                </pic:pic>
              </a:graphicData>
            </a:graphic>
          </wp:inline>
        </w:drawing>
      </w:r>
    </w:p>
    <w:p w14:paraId="7BD9E481" w14:textId="77777777" w:rsidR="007168AD" w:rsidRPr="00AA6FBD" w:rsidRDefault="007168AD" w:rsidP="007168AD">
      <w:pPr>
        <w:spacing w:line="278" w:lineRule="auto"/>
        <w:rPr>
          <w:rFonts w:ascii="Sakkal Majalla" w:eastAsiaTheme="minorEastAsia" w:hAnsi="Sakkal Majalla"/>
          <w:kern w:val="2"/>
          <w:sz w:val="34"/>
          <w:rtl/>
          <w:lang w:bidi="ar-SY"/>
        </w:rPr>
      </w:pPr>
    </w:p>
    <w:p w14:paraId="71202CC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يحتوي الشريط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على أدوات إضافية يمكن أن تساعدك في تغيير نوع البيانات للأعمدة أو إضافة رمز علمي أو استخراج عناصر من التواريخ مثل يوم الأسبوع.</w:t>
      </w:r>
    </w:p>
    <w:p w14:paraId="7A63FC74" w14:textId="77777777" w:rsidR="007168AD" w:rsidRPr="00AA6FBD" w:rsidRDefault="007168AD" w:rsidP="007168AD">
      <w:pPr>
        <w:spacing w:line="278" w:lineRule="auto"/>
        <w:rPr>
          <w:rFonts w:ascii="Sakkal Majalla" w:eastAsiaTheme="minorEastAsia" w:hAnsi="Sakkal Majalla"/>
          <w:kern w:val="2"/>
          <w:sz w:val="34"/>
          <w:rtl/>
          <w:lang w:bidi="ar-SY"/>
        </w:rPr>
      </w:pPr>
    </w:p>
    <w:p w14:paraId="68D8E6B3"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تلميح</w:t>
      </w:r>
    </w:p>
    <w:p w14:paraId="641744E8" w14:textId="23BD5BF6"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إذا ارتكبت خطأ، يمكنك التراجع عن أي خطوة من قائمة</w:t>
      </w:r>
      <w:r w:rsidRPr="00AA6FBD">
        <w:rPr>
          <w:rFonts w:ascii="Sakkal Majalla" w:eastAsiaTheme="minorEastAsia" w:hAnsi="Sakkal Majalla"/>
          <w:kern w:val="2"/>
          <w:sz w:val="34"/>
          <w:lang w:bidi="ar-SY"/>
        </w:rPr>
        <w:t xml:space="preserve"> </w:t>
      </w:r>
      <w:r w:rsidRPr="00AA6FBD">
        <w:rPr>
          <w:rFonts w:ascii="Sakkal Majalla" w:eastAsiaTheme="minorEastAsia" w:hAnsi="Sakkal Majalla"/>
          <w:kern w:val="2"/>
          <w:sz w:val="34"/>
          <w:rtl/>
          <w:lang w:bidi="ar-SY"/>
        </w:rPr>
        <w:t xml:space="preserve">الخطوات </w:t>
      </w:r>
      <w:r w:rsidR="00AA6FBD" w:rsidRPr="00AA6FBD">
        <w:rPr>
          <w:rFonts w:ascii="Sakkal Majalla" w:eastAsiaTheme="minorEastAsia" w:hAnsi="Sakkal Majalla" w:hint="cs"/>
          <w:kern w:val="2"/>
          <w:sz w:val="34"/>
          <w:rtl/>
          <w:lang w:bidi="ar-SY"/>
        </w:rPr>
        <w:t>المطبقة</w:t>
      </w:r>
      <w:r w:rsidR="00AA6FBD" w:rsidRPr="00AA6FBD">
        <w:rPr>
          <w:rFonts w:ascii="Sakkal Majalla" w:eastAsiaTheme="minorEastAsia" w:hAnsi="Sakkal Majalla"/>
          <w:kern w:val="2"/>
          <w:sz w:val="34"/>
          <w:lang w:bidi="ar-SY"/>
        </w:rPr>
        <w:t>.</w:t>
      </w:r>
    </w:p>
    <w:p w14:paraId="6BBB56FD"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أثناء تطبيق عمليات التحويل، تظهر كل خطوة في قائمة الخطوات المطبقة في جزء إعدادات الاستعلام يمكنك استخدام هذه القائمة للتراجع عن تغييرات معينة أو مراجعتها، أو حتى تغيير اسم الخطوة. لحفظ تحويلاتك، حدد إغلاق وتطبيق في علامة التبويب الصفحة الرئيسية</w:t>
      </w:r>
      <w:r w:rsidRPr="00AA6FBD">
        <w:rPr>
          <w:rFonts w:ascii="Sakkal Majalla" w:eastAsiaTheme="minorEastAsia" w:hAnsi="Sakkal Majalla" w:hint="cs"/>
          <w:kern w:val="2"/>
          <w:sz w:val="34"/>
          <w:rtl/>
          <w:lang w:bidi="ar-SY"/>
        </w:rPr>
        <w:t>.</w:t>
      </w:r>
    </w:p>
    <w:p w14:paraId="0D051888" w14:textId="77777777" w:rsidR="007168AD" w:rsidRPr="00AA6FBD" w:rsidRDefault="007168AD" w:rsidP="007168AD">
      <w:pPr>
        <w:spacing w:line="278" w:lineRule="auto"/>
        <w:jc w:val="center"/>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72DC71B9" wp14:editId="0E03C42A">
            <wp:extent cx="3810000" cy="3867150"/>
            <wp:effectExtent l="0" t="0" r="0" b="0"/>
            <wp:docPr id="1931585861" name="Picture 22" descr="لقطة شاشة من مربع الحوار إعدادات الاستعلا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لقطة شاشة من مربع الحوار إعدادات الاستعلام."/>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810000" cy="3867150"/>
                    </a:xfrm>
                    <a:prstGeom prst="rect">
                      <a:avLst/>
                    </a:prstGeom>
                    <a:noFill/>
                    <a:ln>
                      <a:noFill/>
                    </a:ln>
                  </pic:spPr>
                </pic:pic>
              </a:graphicData>
            </a:graphic>
          </wp:inline>
        </w:drawing>
      </w:r>
    </w:p>
    <w:p w14:paraId="178ACD2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تحديد إغلاق وتطبيق</w:t>
      </w:r>
      <w:r w:rsidRPr="00AA6FBD">
        <w:rPr>
          <w:rFonts w:eastAsiaTheme="minorEastAsia" w:cs="Times New Roman" w:hint="cs"/>
          <w:kern w:val="2"/>
          <w:sz w:val="34"/>
          <w:rtl/>
          <w:lang w:bidi="ar-SY"/>
        </w:rPr>
        <w:t xml:space="preserve"> </w:t>
      </w:r>
      <w:r w:rsidRPr="00AA6FBD">
        <w:rPr>
          <w:rFonts w:ascii="Sakkal Majalla" w:eastAsiaTheme="minorEastAsia" w:hAnsi="Sakkal Majalla"/>
          <w:kern w:val="2"/>
          <w:sz w:val="34"/>
          <w:rtl/>
          <w:lang w:bidi="ar-SY"/>
        </w:rPr>
        <w:t>يطبق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تغييرات الاستعلام ويطبقها على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w:t>
      </w:r>
    </w:p>
    <w:p w14:paraId="42EE4B42"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دمج البيانات من مصادر متعددة</w:t>
      </w:r>
      <w:r w:rsidRPr="00AA6FBD">
        <w:rPr>
          <w:rFonts w:ascii="Sakkal Majalla" w:eastAsiaTheme="minorEastAsia" w:hAnsi="Sakkal Majalla" w:hint="cs"/>
          <w:b/>
          <w:bCs/>
          <w:color w:val="FF0000"/>
          <w:kern w:val="2"/>
          <w:sz w:val="34"/>
          <w:rtl/>
          <w:lang w:bidi="ar-SY"/>
        </w:rPr>
        <w:t>:</w:t>
      </w:r>
    </w:p>
    <w:p w14:paraId="4AC9EBE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يمكنك استخدام أداة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لدمج البيانات من مصادر متعددة في تقرير واحد.</w:t>
      </w:r>
    </w:p>
    <w:p w14:paraId="3F6B0CD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41893FC5" wp14:editId="49605177">
            <wp:extent cx="5731510" cy="2344420"/>
            <wp:effectExtent l="0" t="0" r="2540" b="0"/>
            <wp:docPr id="1381568839" name="Picture 23" descr="هذه الصفحة تغطي &quot;الجمع بين البيانات من مصادر مختلفة مع محرر الاستعلام&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هذه الصفحة تغطي &quot;الجمع بين البيانات من مصادر مختلفة مع محرر الاستعلام&quot;."/>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31510" cy="2344420"/>
                    </a:xfrm>
                    <a:prstGeom prst="rect">
                      <a:avLst/>
                    </a:prstGeom>
                    <a:noFill/>
                    <a:ln>
                      <a:noFill/>
                    </a:ln>
                  </pic:spPr>
                </pic:pic>
              </a:graphicData>
            </a:graphic>
          </wp:inline>
        </w:drawing>
      </w:r>
    </w:p>
    <w:p w14:paraId="08D7DEAF"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p>
    <w:p w14:paraId="5C86A5DB"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إضافة المزيد من مصادر البيانات</w:t>
      </w:r>
      <w:r w:rsidRPr="00AA6FBD">
        <w:rPr>
          <w:rFonts w:ascii="Sakkal Majalla" w:eastAsiaTheme="minorEastAsia" w:hAnsi="Sakkal Majalla" w:hint="cs"/>
          <w:b/>
          <w:bCs/>
          <w:color w:val="FF0000"/>
          <w:kern w:val="2"/>
          <w:sz w:val="34"/>
          <w:rtl/>
          <w:lang w:bidi="ar-SY"/>
        </w:rPr>
        <w:t>:</w:t>
      </w:r>
    </w:p>
    <w:p w14:paraId="3495AAE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لإضافة المزيد من المصادر إلى تقرير موجود، من شريط</w:t>
      </w:r>
      <w:r w:rsidRPr="00AA6FBD">
        <w:rPr>
          <w:rFonts w:ascii="Sakkal Majalla" w:eastAsiaTheme="minorEastAsia" w:hAnsi="Sakkal Majalla"/>
          <w:kern w:val="2"/>
          <w:sz w:val="34"/>
          <w:lang w:bidi="ar-SY"/>
        </w:rPr>
        <w:t xml:space="preserve"> «Home»</w:t>
      </w:r>
      <w:r w:rsidRPr="00AA6FBD">
        <w:rPr>
          <w:rFonts w:ascii="Sakkal Majalla" w:eastAsiaTheme="minorEastAsia" w:hAnsi="Sakkal Majalla"/>
          <w:kern w:val="2"/>
          <w:sz w:val="34"/>
          <w:rtl/>
          <w:lang w:bidi="ar-SY"/>
        </w:rPr>
        <w:t>، حدد</w:t>
      </w:r>
      <w:r w:rsidRPr="00AA6FBD">
        <w:rPr>
          <w:rFonts w:ascii="Sakkal Majalla" w:eastAsiaTheme="minorEastAsia" w:hAnsi="Sakkal Majalla"/>
          <w:kern w:val="2"/>
          <w:sz w:val="34"/>
          <w:lang w:bidi="ar-SY"/>
        </w:rPr>
        <w:t xml:space="preserve"> Transform Data</w:t>
      </w:r>
      <w:r w:rsidRPr="00AA6FBD">
        <w:rPr>
          <w:rFonts w:ascii="Sakkal Majalla" w:eastAsiaTheme="minorEastAsia" w:hAnsi="Sakkal Majalla"/>
          <w:kern w:val="2"/>
          <w:sz w:val="34"/>
          <w:rtl/>
          <w:lang w:bidi="ar-SY"/>
        </w:rPr>
        <w:t>ثم حدد</w:t>
      </w:r>
      <w:r w:rsidRPr="00AA6FBD">
        <w:rPr>
          <w:rFonts w:ascii="Sakkal Majalla" w:eastAsiaTheme="minorEastAsia" w:hAnsi="Sakkal Majalla"/>
          <w:kern w:val="2"/>
          <w:sz w:val="34"/>
          <w:lang w:bidi="ar-SY"/>
        </w:rPr>
        <w:t xml:space="preserve"> New Source</w:t>
      </w:r>
      <w:r w:rsidRPr="00AA6FBD">
        <w:rPr>
          <w:rFonts w:ascii="Sakkal Majalla" w:eastAsiaTheme="minorEastAsia" w:hAnsi="Sakkal Majalla"/>
          <w:kern w:val="2"/>
          <w:sz w:val="34"/>
          <w:rtl/>
          <w:lang w:bidi="ar-SY"/>
        </w:rPr>
        <w:t>يمكنك استخدام العديد من مصادر البيانات المحتملة في</w:t>
      </w:r>
      <w:r w:rsidRPr="00AA6FBD">
        <w:rPr>
          <w:rFonts w:ascii="Sakkal Majalla" w:eastAsiaTheme="minorEastAsia" w:hAnsi="Sakkal Majalla"/>
          <w:kern w:val="2"/>
          <w:sz w:val="34"/>
          <w:lang w:bidi="ar-SY"/>
        </w:rPr>
        <w:t xml:space="preserve"> Power BI Desktop</w:t>
      </w:r>
      <w:r w:rsidRPr="00AA6FBD">
        <w:rPr>
          <w:rFonts w:ascii="Sakkal Majalla" w:eastAsiaTheme="minorEastAsia" w:hAnsi="Sakkal Majalla"/>
          <w:kern w:val="2"/>
          <w:sz w:val="34"/>
          <w:rtl/>
          <w:lang w:bidi="ar-SY"/>
        </w:rPr>
        <w:t>، بما في ذلك المجلدات. من خلال الاتصال بمجلد، يمكنك استيراد البيانات من ملفات</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CSV </w:t>
      </w:r>
      <w:r w:rsidRPr="00AA6FBD">
        <w:rPr>
          <w:rFonts w:ascii="Sakkal Majalla" w:eastAsiaTheme="minorEastAsia" w:hAnsi="Sakkal Majalla"/>
          <w:kern w:val="2"/>
          <w:sz w:val="34"/>
          <w:rtl/>
          <w:lang w:bidi="ar-SY"/>
        </w:rPr>
        <w:t>متعددة في وقت واحد</w:t>
      </w:r>
      <w:r w:rsidRPr="00AA6FBD">
        <w:rPr>
          <w:rFonts w:ascii="Sakkal Majalla" w:eastAsiaTheme="minorEastAsia" w:hAnsi="Sakkal Majalla"/>
          <w:kern w:val="2"/>
          <w:sz w:val="34"/>
          <w:lang w:bidi="ar-SY"/>
        </w:rPr>
        <w:t>.</w:t>
      </w:r>
    </w:p>
    <w:p w14:paraId="6CCB6DA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lang w:bidi="ar-SY"/>
        </w:rPr>
        <w:t xml:space="preserve">Power Query Editor </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يسمح لك بتطبيق عوامل التصفية على البيانات. على سبيل المثال، يؤدي تحديد السهم المنسدل إلى جانب عمود إلى فتح قائمة اختيار من عوامل تصفية النص. يسمح لك عامل تصفية بإمكانية إزالة القيم من النموذج لديك قبل تحميل البيانات إلى</w:t>
      </w:r>
      <w:r w:rsidRPr="00AA6FBD">
        <w:rPr>
          <w:rFonts w:ascii="Sakkal Majalla" w:eastAsiaTheme="minorEastAsia" w:hAnsi="Sakkal Majalla"/>
          <w:kern w:val="2"/>
          <w:sz w:val="34"/>
          <w:lang w:bidi="ar-SY"/>
        </w:rPr>
        <w:t xml:space="preserve"> Power BI.</w:t>
      </w:r>
      <w:r w:rsidRPr="00AA6FBD">
        <w:rPr>
          <w:rFonts w:ascii="Sakkal Majalla" w:eastAsiaTheme="minorEastAsia" w:hAnsi="Sakkal Majalla" w:hint="cs"/>
          <w:kern w:val="2"/>
          <w:sz w:val="34"/>
          <w:rtl/>
          <w:lang w:bidi="ar-SY"/>
        </w:rPr>
        <w:t>.</w:t>
      </w:r>
    </w:p>
    <w:p w14:paraId="5339E5B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0F222776" wp14:editId="2C509C8E">
            <wp:extent cx="5731510" cy="7482840"/>
            <wp:effectExtent l="0" t="0" r="2540" b="3810"/>
            <wp:docPr id="534538415" name="Picture 24" descr="لقطة شاشة من خيار &quot;Remove Empt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لقطة شاشة من خيار &quot;Remove Empty&quot;."/>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31510" cy="7482840"/>
                    </a:xfrm>
                    <a:prstGeom prst="rect">
                      <a:avLst/>
                    </a:prstGeom>
                    <a:noFill/>
                    <a:ln>
                      <a:noFill/>
                    </a:ln>
                  </pic:spPr>
                </pic:pic>
              </a:graphicData>
            </a:graphic>
          </wp:inline>
        </w:drawing>
      </w:r>
    </w:p>
    <w:p w14:paraId="6F2FC100" w14:textId="77777777" w:rsidR="007168AD" w:rsidRPr="00AA6FBD" w:rsidRDefault="007168AD" w:rsidP="007168AD">
      <w:pPr>
        <w:spacing w:line="278" w:lineRule="auto"/>
        <w:rPr>
          <w:rFonts w:ascii="Sakkal Majalla" w:eastAsiaTheme="minorEastAsia" w:hAnsi="Sakkal Majalla"/>
          <w:kern w:val="2"/>
          <w:sz w:val="34"/>
          <w:rtl/>
          <w:lang w:bidi="ar-SY"/>
        </w:rPr>
      </w:pPr>
    </w:p>
    <w:p w14:paraId="160C1D6E" w14:textId="77777777" w:rsidR="007168AD" w:rsidRPr="00AA6FBD" w:rsidRDefault="007168AD" w:rsidP="007168AD">
      <w:pPr>
        <w:spacing w:line="278" w:lineRule="auto"/>
        <w:rPr>
          <w:rFonts w:ascii="Sakkal Majalla" w:eastAsiaTheme="minorEastAsia" w:hAnsi="Sakkal Majalla"/>
          <w:kern w:val="2"/>
          <w:sz w:val="34"/>
          <w:rtl/>
          <w:lang w:bidi="ar-SY"/>
        </w:rPr>
      </w:pPr>
    </w:p>
    <w:p w14:paraId="69D1C552" w14:textId="77777777" w:rsidR="007168AD" w:rsidRPr="00AA6FBD" w:rsidRDefault="007168AD" w:rsidP="007168AD">
      <w:pPr>
        <w:spacing w:line="278" w:lineRule="auto"/>
        <w:rPr>
          <w:rFonts w:ascii="Sakkal Majalla" w:eastAsiaTheme="minorEastAsia" w:hAnsi="Sakkal Majalla"/>
          <w:kern w:val="2"/>
          <w:sz w:val="34"/>
          <w:rtl/>
          <w:lang w:bidi="ar-SY"/>
        </w:rPr>
      </w:pPr>
    </w:p>
    <w:p w14:paraId="2F8BDC1E"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hint="cs"/>
          <w:kern w:val="2"/>
          <w:sz w:val="34"/>
          <w:rtl/>
          <w:lang w:bidi="ar-SY"/>
        </w:rPr>
        <w:lastRenderedPageBreak/>
        <w:t>ملاحظة:</w:t>
      </w:r>
    </w:p>
    <w:p w14:paraId="23883202"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تقوم التصفية في</w:t>
      </w:r>
      <w:r w:rsidRPr="00AA6FBD">
        <w:rPr>
          <w:rFonts w:ascii="Sakkal Majalla" w:eastAsiaTheme="minorEastAsia" w:hAnsi="Sakkal Majalla"/>
          <w:kern w:val="2"/>
          <w:sz w:val="34"/>
          <w:lang w:bidi="ar-SY"/>
        </w:rPr>
        <w:t xml:space="preserve"> Power Query Editor </w:t>
      </w:r>
      <w:r w:rsidRPr="00AA6FBD">
        <w:rPr>
          <w:rFonts w:ascii="Sakkal Majalla" w:eastAsiaTheme="minorEastAsia" w:hAnsi="Sakkal Majalla"/>
          <w:kern w:val="2"/>
          <w:sz w:val="34"/>
          <w:rtl/>
          <w:lang w:bidi="ar-SY"/>
        </w:rPr>
        <w:t>بتغيير البيانات التي يتم تحميلها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فيما بعد، عند تطبيق عوامل التصفية في طريقة عرض</w:t>
      </w:r>
      <w:r w:rsidRPr="00AA6FBD">
        <w:rPr>
          <w:rFonts w:ascii="Sakkal Majalla" w:eastAsiaTheme="minorEastAsia" w:hAnsi="Sakkal Majalla"/>
          <w:kern w:val="2"/>
          <w:sz w:val="34"/>
          <w:lang w:bidi="ar-SY"/>
        </w:rPr>
        <w:t xml:space="preserve"> «Data» </w:t>
      </w:r>
      <w:r w:rsidRPr="00AA6FBD">
        <w:rPr>
          <w:rFonts w:ascii="Sakkal Majalla" w:eastAsiaTheme="minorEastAsia" w:hAnsi="Sakkal Majalla"/>
          <w:kern w:val="2"/>
          <w:sz w:val="34"/>
          <w:rtl/>
          <w:lang w:bidi="ar-SY"/>
        </w:rPr>
        <w:t>أو عرض</w:t>
      </w:r>
      <w:r w:rsidRPr="00AA6FBD">
        <w:rPr>
          <w:rFonts w:ascii="Sakkal Majalla" w:eastAsiaTheme="minorEastAsia" w:hAnsi="Sakkal Majalla"/>
          <w:kern w:val="2"/>
          <w:sz w:val="34"/>
          <w:lang w:bidi="ar-SY"/>
        </w:rPr>
        <w:t xml:space="preserve"> «Report»</w:t>
      </w:r>
      <w:r w:rsidRPr="00AA6FBD">
        <w:rPr>
          <w:rFonts w:ascii="Sakkal Majalla" w:eastAsiaTheme="minorEastAsia" w:hAnsi="Sakkal Majalla"/>
          <w:kern w:val="2"/>
          <w:sz w:val="34"/>
          <w:rtl/>
          <w:lang w:bidi="ar-SY"/>
        </w:rPr>
        <w:t>، تنطبق عوامل التصفية هذه فقط على ما تراه في المرئيات ولكن لا تقم بتغيير مجموعة البيانات الأساسية</w:t>
      </w:r>
      <w:r w:rsidRPr="00AA6FBD">
        <w:rPr>
          <w:rFonts w:ascii="Sakkal Majalla" w:eastAsiaTheme="minorEastAsia" w:hAnsi="Sakkal Majalla"/>
          <w:kern w:val="2"/>
          <w:sz w:val="34"/>
          <w:lang w:bidi="ar-SY"/>
        </w:rPr>
        <w:t>.</w:t>
      </w:r>
    </w:p>
    <w:p w14:paraId="3AF338AA"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دمج الاستعلامات وإلحاقها</w:t>
      </w:r>
      <w:r w:rsidRPr="00AA6FBD">
        <w:rPr>
          <w:rFonts w:ascii="Sakkal Majalla" w:eastAsiaTheme="minorEastAsia" w:hAnsi="Sakkal Majalla" w:hint="cs"/>
          <w:b/>
          <w:bCs/>
          <w:color w:val="FF0000"/>
          <w:kern w:val="2"/>
          <w:sz w:val="34"/>
          <w:rtl/>
          <w:lang w:bidi="ar-SY"/>
        </w:rPr>
        <w:t>:</w:t>
      </w:r>
    </w:p>
    <w:p w14:paraId="1FD1A59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يمكنك أيضًا دمج الاستعلامات وإلحاقها. بمعنى آخر، يسحب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البيانات التي تحددها من جداول متعددة أو ملفات متعددة في جدول واحد. استخدم أداة "</w:t>
      </w:r>
      <w:r w:rsidRPr="00AA6FBD">
        <w:rPr>
          <w:rFonts w:ascii="Sakkal Majalla" w:eastAsiaTheme="minorEastAsia" w:hAnsi="Sakkal Majalla"/>
          <w:kern w:val="2"/>
          <w:sz w:val="34"/>
          <w:lang w:bidi="ar-SY"/>
        </w:rPr>
        <w:t>Append Queries</w:t>
      </w:r>
      <w:r w:rsidRPr="00AA6FBD">
        <w:rPr>
          <w:rFonts w:ascii="Sakkal Majalla" w:eastAsiaTheme="minorEastAsia" w:hAnsi="Sakkal Majalla"/>
          <w:kern w:val="2"/>
          <w:sz w:val="34"/>
          <w:rtl/>
          <w:lang w:bidi="ar-SY"/>
        </w:rPr>
        <w:t xml:space="preserve">" لإضافة البيانات من جدول جديد إلى استعلام موجود. يحاول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مطابقة الأعمدة في الاستعلامات، والتي يمكنك ضبطها عند الضرورة في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w:t>
      </w:r>
    </w:p>
    <w:p w14:paraId="48CAE89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B92C064" wp14:editId="37EB76C6">
            <wp:extent cx="5731510" cy="2986405"/>
            <wp:effectExtent l="0" t="0" r="2540" b="4445"/>
            <wp:docPr id="637849689" name="Picture 25" descr="لقطة شاشة للزر ومربع حوار &quot;Append Queri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لقطة شاشة للزر ومربع حوار &quot;Append Queries&quot;."/>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31510" cy="2986405"/>
                    </a:xfrm>
                    <a:prstGeom prst="rect">
                      <a:avLst/>
                    </a:prstGeom>
                    <a:noFill/>
                    <a:ln>
                      <a:noFill/>
                    </a:ln>
                  </pic:spPr>
                </pic:pic>
              </a:graphicData>
            </a:graphic>
          </wp:inline>
        </w:drawing>
      </w:r>
    </w:p>
    <w:p w14:paraId="2B4A25C0"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كتابة استعلامات مخصصة</w:t>
      </w:r>
      <w:r w:rsidRPr="00AA6FBD">
        <w:rPr>
          <w:rFonts w:ascii="Sakkal Majalla" w:eastAsiaTheme="minorEastAsia" w:hAnsi="Sakkal Majalla" w:hint="cs"/>
          <w:b/>
          <w:bCs/>
          <w:color w:val="FF0000"/>
          <w:kern w:val="2"/>
          <w:sz w:val="34"/>
          <w:rtl/>
          <w:lang w:bidi="ar-SY"/>
        </w:rPr>
        <w:t>:</w:t>
      </w:r>
    </w:p>
    <w:p w14:paraId="56970D5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يمكنك استخدام أداة إضافة عمود مخصص لكتابة تعبيرات استعلام مخصصة جديدة باستخدام لغة </w:t>
      </w:r>
      <w:r w:rsidRPr="00AA6FBD">
        <w:rPr>
          <w:rFonts w:ascii="Sakkal Majalla" w:eastAsiaTheme="minorEastAsia" w:hAnsi="Sakkal Majalla"/>
          <w:kern w:val="2"/>
          <w:sz w:val="34"/>
          <w:lang w:bidi="ar-SY"/>
        </w:rPr>
        <w:t>M</w:t>
      </w:r>
      <w:r w:rsidRPr="00AA6FBD">
        <w:rPr>
          <w:rFonts w:ascii="Sakkal Majalla" w:eastAsiaTheme="minorEastAsia" w:hAnsi="Sakkal Majalla"/>
          <w:kern w:val="2"/>
          <w:sz w:val="34"/>
          <w:rtl/>
          <w:lang w:bidi="ar-SY"/>
        </w:rPr>
        <w:t xml:space="preserve"> القوية.</w:t>
      </w:r>
    </w:p>
    <w:p w14:paraId="7BE8A816"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eastAsiaTheme="minorEastAsia"/>
          <w:noProof/>
          <w:kern w:val="2"/>
          <w:sz w:val="34"/>
        </w:rPr>
        <w:drawing>
          <wp:inline distT="0" distB="0" distL="0" distR="0" wp14:anchorId="5F38577B" wp14:editId="0F80E373">
            <wp:extent cx="5731510" cy="5062855"/>
            <wp:effectExtent l="0" t="0" r="2540" b="4445"/>
            <wp:docPr id="1990923413" name="Picture 26" descr="لقطة شاشة للزر العمود المخصص ومربع الحو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لقطة شاشة للزر العمود المخصص ومربع الحوار."/>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1510" cy="5062855"/>
                    </a:xfrm>
                    <a:prstGeom prst="rect">
                      <a:avLst/>
                    </a:prstGeom>
                    <a:noFill/>
                    <a:ln>
                      <a:noFill/>
                    </a:ln>
                  </pic:spPr>
                </pic:pic>
              </a:graphicData>
            </a:graphic>
          </wp:inline>
        </w:drawing>
      </w:r>
    </w:p>
    <w:p w14:paraId="27854523"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تنظيف البيانات التي سيتم تضمينها في تقرير</w:t>
      </w:r>
    </w:p>
    <w:p w14:paraId="3EBA0DF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حين أن</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يمكن استيراد البيانات الخاصة بك من أي مصدر تقريبا، وأدوات النمذجة تعمل بشكل أفضل مع بيانات الأعمدة. في بعض الأحيان، لن يتم تنسيق بياناتك في أعمدة بسيطة، وهو ما يحدث غالبًا مع جداول بيانات</w:t>
      </w:r>
      <w:r w:rsidRPr="00AA6FBD">
        <w:rPr>
          <w:rFonts w:ascii="Sakkal Majalla" w:eastAsiaTheme="minorEastAsia" w:hAnsi="Sakkal Majalla"/>
          <w:kern w:val="2"/>
          <w:sz w:val="34"/>
          <w:lang w:bidi="ar-SY"/>
        </w:rPr>
        <w:t xml:space="preserve"> Excel.</w:t>
      </w:r>
    </w:p>
    <w:p w14:paraId="02B72DDB"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eastAsiaTheme="minorEastAsia"/>
          <w:noProof/>
          <w:kern w:val="2"/>
          <w:sz w:val="34"/>
        </w:rPr>
        <w:drawing>
          <wp:inline distT="0" distB="0" distL="0" distR="0" wp14:anchorId="5EA27D7B" wp14:editId="1AB4B532">
            <wp:extent cx="5731510" cy="2320290"/>
            <wp:effectExtent l="0" t="0" r="2540" b="3810"/>
            <wp:docPr id="1068685716" name="Picture 1" descr="تناقش هذه الصفحة &quot;مسح البيانات العمودي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ناقش هذه الصفحة &quot;مسح البيانات العمودية&quot;."/>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1510" cy="2320290"/>
                    </a:xfrm>
                    <a:prstGeom prst="rect">
                      <a:avLst/>
                    </a:prstGeom>
                    <a:noFill/>
                    <a:ln>
                      <a:noFill/>
                    </a:ln>
                  </pic:spPr>
                </pic:pic>
              </a:graphicData>
            </a:graphic>
          </wp:inline>
        </w:drawing>
      </w:r>
    </w:p>
    <w:p w14:paraId="4866CB9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قد لا يكون تخطيط الجدول الذي يبدو جيدًا للعين البشرية مثاليًا للاستعلامات التلقائية. على سبيل المثال، يحتوي جدول البيانات التالي على رؤوس تمتد على أعمدة متعددة.</w:t>
      </w:r>
    </w:p>
    <w:p w14:paraId="2A9DB0C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1980D04" wp14:editId="613821BA">
            <wp:extent cx="5731510" cy="2644140"/>
            <wp:effectExtent l="0" t="0" r="2540" b="3810"/>
            <wp:docPr id="885768164" name="Picture 2" descr="جدول بيانات Excel مع رؤوس تمتد على أعمدة متعدد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جدول بيانات Excel مع رؤوس تمتد على أعمدة متعددة."/>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1510" cy="2644140"/>
                    </a:xfrm>
                    <a:prstGeom prst="rect">
                      <a:avLst/>
                    </a:prstGeom>
                    <a:noFill/>
                    <a:ln>
                      <a:noFill/>
                    </a:ln>
                  </pic:spPr>
                </pic:pic>
              </a:graphicData>
            </a:graphic>
          </wp:inline>
        </w:drawing>
      </w:r>
    </w:p>
    <w:p w14:paraId="632F0031" w14:textId="77777777" w:rsidR="007168AD" w:rsidRPr="00AA6FBD" w:rsidRDefault="007168AD" w:rsidP="00AA6FBD">
      <w:pPr>
        <w:keepNext/>
        <w:pageBreakBefore/>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lastRenderedPageBreak/>
        <w:t>بيانات نظيفة</w:t>
      </w:r>
    </w:p>
    <w:p w14:paraId="1D273AC9"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لحسن الحظ، يحتوي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على أدوات تساعدك على تحويل جداول الأعمدة المتعددة بسرعة إلى مجموعات بيانات يمكنك استخدامها.</w:t>
      </w:r>
    </w:p>
    <w:p w14:paraId="0506E27A" w14:textId="77777777" w:rsidR="007168AD" w:rsidRPr="00AA6FBD" w:rsidRDefault="007168AD" w:rsidP="007168AD">
      <w:pPr>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t>تبديل البيانات</w:t>
      </w:r>
    </w:p>
    <w:p w14:paraId="742B114C"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تبديل في محرر </w:t>
      </w:r>
      <w:r w:rsidRPr="00AA6FBD">
        <w:rPr>
          <w:rFonts w:ascii="Sakkal Majalla" w:eastAsiaTheme="minorEastAsia" w:hAnsi="Sakkal Majalla"/>
          <w:kern w:val="2"/>
          <w:sz w:val="34"/>
          <w:lang w:bidi="ar-SY"/>
        </w:rPr>
        <w:t>Power Query</w:t>
      </w:r>
      <w:r w:rsidRPr="00AA6FBD">
        <w:rPr>
          <w:rFonts w:ascii="Sakkal Majalla" w:eastAsiaTheme="minorEastAsia" w:hAnsi="Sakkal Majalla"/>
          <w:kern w:val="2"/>
          <w:sz w:val="34"/>
          <w:rtl/>
          <w:lang w:bidi="ar-SY"/>
        </w:rPr>
        <w:t>، يمكنك تبديل الصفوف إلى أعمدة لتنسيق البيانات بشكل أفضل.</w:t>
      </w:r>
    </w:p>
    <w:p w14:paraId="33438C8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4172BD27" wp14:editId="69CF602D">
            <wp:extent cx="5731510" cy="1466215"/>
            <wp:effectExtent l="0" t="0" r="2540" b="635"/>
            <wp:docPr id="1577768953" name="Picture 3" descr="لقطة شاشة للزر تبد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لقطة شاشة للزر تبديل"/>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1510" cy="1466215"/>
                    </a:xfrm>
                    <a:prstGeom prst="rect">
                      <a:avLst/>
                    </a:prstGeom>
                    <a:noFill/>
                    <a:ln>
                      <a:noFill/>
                    </a:ln>
                  </pic:spPr>
                </pic:pic>
              </a:graphicData>
            </a:graphic>
          </wp:inline>
        </w:drawing>
      </w:r>
    </w:p>
    <w:p w14:paraId="417374C2" w14:textId="77777777" w:rsidR="007168AD" w:rsidRPr="00AA6FBD" w:rsidRDefault="007168AD" w:rsidP="007168AD">
      <w:pPr>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t>تنسيق البيانات</w:t>
      </w:r>
    </w:p>
    <w:p w14:paraId="0552FC2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قد تحتاج إلى تنسيق البيانات بحيث يمكن لـ</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تصنيف هذه البيانات وتحديدها بشكل صحيح. مع بعض التحويلات، ستقوم بتطهير البيانات في مجموعة بيانات يمكنك استخدامها في</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تتضمن أمثلة التحويلات القوية ترقية الصفوف إلى رؤوس، واستخدام</w:t>
      </w:r>
      <w:r w:rsidRPr="00AA6FBD">
        <w:rPr>
          <w:rFonts w:ascii="Sakkal Majalla" w:eastAsiaTheme="minorEastAsia" w:hAnsi="Sakkal Majalla"/>
          <w:kern w:val="2"/>
          <w:sz w:val="34"/>
          <w:lang w:bidi="ar-SY"/>
        </w:rPr>
        <w:t xml:space="preserve"> Fill </w:t>
      </w:r>
      <w:r w:rsidRPr="00AA6FBD">
        <w:rPr>
          <w:rFonts w:ascii="Sakkal Majalla" w:eastAsiaTheme="minorEastAsia" w:hAnsi="Sakkal Majalla"/>
          <w:kern w:val="2"/>
          <w:sz w:val="34"/>
          <w:rtl/>
          <w:lang w:bidi="ar-SY"/>
        </w:rPr>
        <w:t>لاستبدال القيم</w:t>
      </w:r>
      <w:r w:rsidRPr="00AA6FBD">
        <w:rPr>
          <w:rFonts w:ascii="Sakkal Majalla" w:eastAsiaTheme="minorEastAsia" w:hAnsi="Sakkal Majalla"/>
          <w:kern w:val="2"/>
          <w:sz w:val="34"/>
          <w:lang w:bidi="ar-SY"/>
        </w:rPr>
        <w:t xml:space="preserve"> null </w:t>
      </w:r>
      <w:r w:rsidRPr="00AA6FBD">
        <w:rPr>
          <w:rFonts w:ascii="Sakkal Majalla" w:eastAsiaTheme="minorEastAsia" w:hAnsi="Sakkal Majalla"/>
          <w:kern w:val="2"/>
          <w:sz w:val="34"/>
          <w:rtl/>
          <w:lang w:bidi="ar-SY"/>
        </w:rPr>
        <w:t>و</w:t>
      </w:r>
      <w:r w:rsidRPr="00AA6FBD">
        <w:rPr>
          <w:rFonts w:ascii="Sakkal Majalla" w:eastAsiaTheme="minorEastAsia" w:hAnsi="Sakkal Majalla"/>
          <w:kern w:val="2"/>
          <w:sz w:val="34"/>
          <w:lang w:bidi="ar-SY"/>
        </w:rPr>
        <w:t xml:space="preserve"> Unpivot Columns </w:t>
      </w:r>
    </w:p>
    <w:p w14:paraId="5BA087E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يمكنك تجربة التحويلات وتحديد أيها يحول بياناتك إلى تنسيق عمودي قابل للاستخدام. تذكر أن قسم الخطوات المطبقةفي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يسجل جميع إجراءاتك. إذا لم يعمل التحويل بالطريقة التي قصدتها، فحدد </w:t>
      </w:r>
      <w:r w:rsidRPr="00AA6FBD">
        <w:rPr>
          <w:rFonts w:ascii="Sakkal Majalla" w:eastAsiaTheme="minorEastAsia" w:hAnsi="Sakkal Majalla"/>
          <w:kern w:val="2"/>
          <w:sz w:val="34"/>
          <w:lang w:bidi="ar-SY"/>
        </w:rPr>
        <w:t>X</w:t>
      </w:r>
      <w:r w:rsidRPr="00AA6FBD">
        <w:rPr>
          <w:rFonts w:ascii="Sakkal Majalla" w:eastAsiaTheme="minorEastAsia" w:hAnsi="Sakkal Majalla"/>
          <w:kern w:val="2"/>
          <w:sz w:val="34"/>
          <w:rtl/>
          <w:lang w:bidi="ar-SY"/>
        </w:rPr>
        <w:t xml:space="preserve"> بجوار الخطوة، ثم تراجع عنه.</w:t>
      </w:r>
    </w:p>
    <w:p w14:paraId="3889E4E2" w14:textId="77777777" w:rsidR="007168AD" w:rsidRPr="00AA6FBD" w:rsidRDefault="007168AD" w:rsidP="007168AD">
      <w:pPr>
        <w:spacing w:line="278" w:lineRule="auto"/>
        <w:jc w:val="center"/>
        <w:rPr>
          <w:rFonts w:ascii="Sakkal Majalla" w:eastAsiaTheme="minorEastAsia" w:hAnsi="Sakkal Majalla"/>
          <w:color w:val="0070C0"/>
          <w:kern w:val="2"/>
          <w:sz w:val="34"/>
          <w:rtl/>
          <w:lang w:bidi="ar-SY"/>
        </w:rPr>
      </w:pPr>
      <w:r w:rsidRPr="00AA6FBD">
        <w:rPr>
          <w:rFonts w:eastAsiaTheme="minorEastAsia"/>
          <w:noProof/>
          <w:kern w:val="2"/>
          <w:sz w:val="34"/>
        </w:rPr>
        <w:lastRenderedPageBreak/>
        <w:drawing>
          <wp:inline distT="0" distB="0" distL="0" distR="0" wp14:anchorId="53A98479" wp14:editId="294C05E7">
            <wp:extent cx="3689350" cy="4032250"/>
            <wp:effectExtent l="0" t="0" r="6350" b="6350"/>
            <wp:docPr id="2011585752" name="Picture 4" descr="لقطة شاشة لكيفية إزالة الخطوات من قسم الخطوات المطبق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لقطة شاشة لكيفية إزالة الخطوات من قسم الخطوات المطبقة."/>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689350" cy="4032250"/>
                    </a:xfrm>
                    <a:prstGeom prst="rect">
                      <a:avLst/>
                    </a:prstGeom>
                    <a:noFill/>
                    <a:ln>
                      <a:noFill/>
                    </a:ln>
                  </pic:spPr>
                </pic:pic>
              </a:graphicData>
            </a:graphic>
          </wp:inline>
        </w:drawing>
      </w:r>
    </w:p>
    <w:p w14:paraId="1D1E8EA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تنظيف بياناتك في تنسيق قابل للاستخدام، يمكنك البدء في إنشاء صور قوية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w:t>
      </w:r>
    </w:p>
    <w:p w14:paraId="3852E991" w14:textId="77777777" w:rsidR="007168AD" w:rsidRPr="00AA6FBD" w:rsidRDefault="007168AD" w:rsidP="007168AD">
      <w:pPr>
        <w:spacing w:line="278" w:lineRule="auto"/>
        <w:rPr>
          <w:rFonts w:ascii="Sakkal Majalla" w:eastAsiaTheme="minorEastAsia" w:hAnsi="Sakkal Majalla"/>
          <w:kern w:val="2"/>
          <w:sz w:val="34"/>
          <w:lang w:bidi="ar-SY"/>
        </w:rPr>
      </w:pPr>
    </w:p>
    <w:p w14:paraId="5FD73E29" w14:textId="77777777" w:rsidR="007168AD" w:rsidRPr="00AA6FBD" w:rsidRDefault="007168AD" w:rsidP="000D7AAA">
      <w:pPr>
        <w:keepNext/>
        <w:numPr>
          <w:ilvl w:val="0"/>
          <w:numId w:val="79"/>
        </w:numPr>
        <w:spacing w:after="160" w:line="278" w:lineRule="auto"/>
        <w:ind w:left="714" w:hanging="357"/>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لطرح أسئلة حول بياناتك باستخدام اللغة العادية</w:t>
      </w:r>
      <w:r w:rsidRPr="00AA6FBD">
        <w:rPr>
          <w:rFonts w:ascii="Sakkal Majalla" w:eastAsiaTheme="minorEastAsia" w:hAnsi="Sakkal Majalla" w:hint="cs"/>
          <w:b/>
          <w:bCs/>
          <w:color w:val="FF0000"/>
          <w:kern w:val="2"/>
          <w:sz w:val="34"/>
          <w:rtl/>
        </w:rPr>
        <w:t>:</w:t>
      </w:r>
    </w:p>
    <w:p w14:paraId="5F78869B"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في بعض الأحيان، تكون أسرع طريقة للحصول على إجابات حول بياناتك هي طرح الأسئلة ميزة سؤال وجواب لتطبيق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w:t>
      </w:r>
    </w:p>
    <w:p w14:paraId="2DD0CEBD"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b/>
          <w:bCs/>
          <w:kern w:val="2"/>
          <w:sz w:val="34"/>
        </w:rPr>
      </w:pPr>
      <w:r w:rsidRPr="00AA6FBD">
        <w:rPr>
          <w:rFonts w:ascii="Sakkal Majalla" w:eastAsiaTheme="minorEastAsia" w:hAnsi="Sakkal Majalla"/>
          <w:b/>
          <w:bCs/>
          <w:kern w:val="2"/>
          <w:sz w:val="34"/>
          <w:rtl/>
        </w:rPr>
        <w:t>ملاحظة</w:t>
      </w:r>
    </w:p>
    <w:p w14:paraId="3E97E7C0"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 xml:space="preserve">حاليًا، </w:t>
      </w:r>
      <w:r w:rsidRPr="00AA6FBD">
        <w:rPr>
          <w:rFonts w:ascii="Sakkal Majalla" w:eastAsiaTheme="minorEastAsia" w:hAnsi="Sakkal Majalla"/>
          <w:kern w:val="2"/>
          <w:sz w:val="34"/>
        </w:rPr>
        <w:t>Power BI Q&amp;ِA</w:t>
      </w:r>
      <w:r w:rsidRPr="00AA6FBD">
        <w:rPr>
          <w:rFonts w:ascii="Sakkal Majalla" w:eastAsiaTheme="minorEastAsia" w:hAnsi="Sakkal Majalla"/>
          <w:kern w:val="2"/>
          <w:sz w:val="34"/>
          <w:rtl/>
        </w:rPr>
        <w:t xml:space="preserve"> يدعم فقط الإجابة عن الاستعلامات التي يتم طلبها باللغة الإنجليزية؛ ومع ذلك، تتوفر معاينة باللغة الإسبانية التي يمكن تمكينها من قبل مسؤول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w:t>
      </w:r>
    </w:p>
    <w:p w14:paraId="64A28857" w14:textId="77777777" w:rsidR="007168AD" w:rsidRPr="00AA6FBD" w:rsidRDefault="007168AD" w:rsidP="007168AD">
      <w:pPr>
        <w:spacing w:line="278" w:lineRule="auto"/>
        <w:rPr>
          <w:rFonts w:ascii="Sakkal Majalla" w:eastAsiaTheme="minorEastAsia" w:hAnsi="Sakkal Majalla"/>
          <w:kern w:val="2"/>
          <w:sz w:val="34"/>
          <w:rtl/>
        </w:rPr>
      </w:pPr>
    </w:p>
    <w:p w14:paraId="4A555868"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استكشاف ميزة سؤال وجواب</w:t>
      </w:r>
      <w:r w:rsidRPr="00AA6FBD">
        <w:rPr>
          <w:rFonts w:ascii="Sakkal Majalla" w:eastAsiaTheme="minorEastAsia" w:hAnsi="Sakkal Majalla"/>
          <w:b/>
          <w:bCs/>
          <w:color w:val="FF0000"/>
          <w:kern w:val="2"/>
          <w:sz w:val="34"/>
        </w:rPr>
        <w:t xml:space="preserve"> Q&amp;A</w:t>
      </w:r>
    </w:p>
    <w:p w14:paraId="472D6FB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يمكنك استخدام</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لاستكشاف بياناتك باستخدام إمكانيات اللغة العادية البديهية لـ</w:t>
      </w:r>
      <w:r w:rsidRPr="00AA6FBD">
        <w:rPr>
          <w:rFonts w:ascii="Sakkal Majalla" w:eastAsiaTheme="minorEastAsia" w:hAnsi="Sakkal Majalla"/>
          <w:kern w:val="2"/>
          <w:sz w:val="34"/>
        </w:rPr>
        <w:t xml:space="preserve"> Power BI </w:t>
      </w:r>
      <w:r w:rsidRPr="00AA6FBD">
        <w:rPr>
          <w:rFonts w:ascii="Sakkal Majalla" w:eastAsiaTheme="minorEastAsia" w:hAnsi="Sakkal Majalla"/>
          <w:kern w:val="2"/>
          <w:sz w:val="34"/>
          <w:rtl/>
        </w:rPr>
        <w:t>وتلقي الإجابات في شكل مخططات ورسومات بيانية</w:t>
      </w:r>
      <w:r w:rsidRPr="00AA6FBD">
        <w:rPr>
          <w:rFonts w:ascii="Sakkal Majalla" w:eastAsiaTheme="minorEastAsia" w:hAnsi="Sakkal Majalla"/>
          <w:kern w:val="2"/>
          <w:sz w:val="34"/>
        </w:rPr>
        <w:t>.</w:t>
      </w:r>
    </w:p>
    <w:p w14:paraId="35238278"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lastRenderedPageBreak/>
        <w:drawing>
          <wp:inline distT="0" distB="0" distL="0" distR="0" wp14:anchorId="648B30A1" wp14:editId="27F09E7A">
            <wp:extent cx="4982210" cy="3684495"/>
            <wp:effectExtent l="0" t="0" r="8890" b="0"/>
            <wp:docPr id="154230033" name="Picture 10" descr="لقطة شاشة من حقل Q&amp;A يعرض طرح سؤال حول بيانا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لقطة شاشة من حقل Q&amp;A يعرض طرح سؤال حول بياناتك."/>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990986" cy="3690985"/>
                    </a:xfrm>
                    <a:prstGeom prst="rect">
                      <a:avLst/>
                    </a:prstGeom>
                    <a:noFill/>
                    <a:ln>
                      <a:noFill/>
                    </a:ln>
                  </pic:spPr>
                </pic:pic>
              </a:graphicData>
            </a:graphic>
          </wp:inline>
        </w:drawing>
      </w:r>
    </w:p>
    <w:p w14:paraId="2E50F7E8" w14:textId="77777777" w:rsidR="007168AD" w:rsidRPr="00AA6FBD" w:rsidRDefault="007168AD" w:rsidP="000D7AAA">
      <w:pPr>
        <w:keepNext/>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طرح سؤال</w:t>
      </w:r>
    </w:p>
    <w:p w14:paraId="73434F9A"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اطرح سؤالاً حول بياناتك في</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باستخدام لغة طبيعية. تشير اللغة الطبيعية إلى اللغة العادية التي يستخدمها البشر للتواصل مع بعضهم كل يوم. مثال على ذلك، "ما هي الوحدات الإجمالية حسب المنطقة؟</w:t>
      </w:r>
      <w:r w:rsidRPr="00AA6FBD">
        <w:rPr>
          <w:rFonts w:ascii="Sakkal Majalla" w:eastAsiaTheme="minorEastAsia" w:hAnsi="Sakkal Majalla"/>
          <w:kern w:val="2"/>
          <w:sz w:val="34"/>
        </w:rPr>
        <w:t>"</w:t>
      </w:r>
    </w:p>
    <w:p w14:paraId="7851BC5B"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7A14B666" wp14:editId="78C332EB">
            <wp:extent cx="4764786" cy="3054350"/>
            <wp:effectExtent l="0" t="0" r="0" b="0"/>
            <wp:docPr id="12037336" name="Picture 9" descr="لقطة شاشة لميزة سؤال وجواب مثال: &quot;ما هي الوحدات الإجمالية حسب المنطق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لقطة شاشة لميزة سؤال وجواب مثال: &quot;ما هي الوحدات الإجمالية حسب المنطقة؟&quot;"/>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768539" cy="3056756"/>
                    </a:xfrm>
                    <a:prstGeom prst="rect">
                      <a:avLst/>
                    </a:prstGeom>
                    <a:noFill/>
                    <a:ln>
                      <a:noFill/>
                    </a:ln>
                  </pic:spPr>
                </pic:pic>
              </a:graphicData>
            </a:graphic>
          </wp:inline>
        </w:drawing>
      </w:r>
    </w:p>
    <w:p w14:paraId="72B3E12C" w14:textId="377797DB" w:rsidR="007168AD" w:rsidRPr="00AA6FBD" w:rsidRDefault="007168AD" w:rsidP="003E272E">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Pr>
        <w:lastRenderedPageBreak/>
        <w:t xml:space="preserve">Q&amp;A </w:t>
      </w:r>
      <w:r w:rsidRPr="00AA6FBD">
        <w:rPr>
          <w:rFonts w:ascii="Sakkal Majalla" w:eastAsiaTheme="minorEastAsia" w:hAnsi="Sakkal Majalla"/>
          <w:kern w:val="2"/>
          <w:sz w:val="34"/>
          <w:rtl/>
        </w:rPr>
        <w:t>متوفر على لوحات المعلومات والتقارير في</w:t>
      </w:r>
      <w:r w:rsidRPr="00AA6FBD">
        <w:rPr>
          <w:rFonts w:ascii="Sakkal Majalla" w:eastAsiaTheme="minorEastAsia" w:hAnsi="Sakkal Majalla"/>
          <w:kern w:val="2"/>
          <w:sz w:val="34"/>
        </w:rPr>
        <w:t xml:space="preserve"> Power BI</w:t>
      </w:r>
      <w:r w:rsidR="003E272E">
        <w:rPr>
          <w:rFonts w:ascii="Sakkal Majalla" w:eastAsiaTheme="minorEastAsia" w:hAnsi="Sakkal Majalla" w:hint="cs"/>
          <w:kern w:val="2"/>
          <w:sz w:val="34"/>
          <w:rtl/>
        </w:rPr>
        <w:t>.</w:t>
      </w:r>
      <w:r w:rsidRPr="00AA6FBD">
        <w:rPr>
          <w:rFonts w:ascii="Sakkal Majalla" w:eastAsiaTheme="minorEastAsia" w:hAnsi="Sakkal Majalla"/>
          <w:kern w:val="2"/>
          <w:sz w:val="34"/>
          <w:rtl/>
        </w:rPr>
        <w:t>انتقل إلى لوحة المعلومات ووضع المؤشر في مربع السؤال لفتح الشاشة</w:t>
      </w:r>
      <w:r w:rsidRPr="00AA6FBD">
        <w:rPr>
          <w:rFonts w:ascii="Sakkal Majalla" w:eastAsiaTheme="minorEastAsia" w:hAnsi="Sakkal Majalla"/>
          <w:kern w:val="2"/>
          <w:sz w:val="34"/>
        </w:rPr>
        <w:t xml:space="preserve"> Q&amp;A.</w:t>
      </w:r>
    </w:p>
    <w:p w14:paraId="79D2476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1341DE6B" wp14:editId="60FE6079">
            <wp:extent cx="5731510" cy="3515360"/>
            <wp:effectExtent l="0" t="0" r="2540" b="8890"/>
            <wp:docPr id="1602510318" name="Picture 8" descr="لقطة شاشة لشاشة Q&amp;ِِA مع أسئلة لتبد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لقطة شاشة لشاشة Q&amp;ِِA مع أسئلة لتبدأ."/>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1510" cy="3515360"/>
                    </a:xfrm>
                    <a:prstGeom prst="rect">
                      <a:avLst/>
                    </a:prstGeom>
                    <a:noFill/>
                    <a:ln>
                      <a:noFill/>
                    </a:ln>
                  </pic:spPr>
                </pic:pic>
              </a:graphicData>
            </a:graphic>
          </wp:inline>
        </w:drawing>
      </w:r>
    </w:p>
    <w:p w14:paraId="5F05B5D6" w14:textId="77777777" w:rsidR="000D7AAA" w:rsidRDefault="000D7AAA" w:rsidP="007168AD">
      <w:pPr>
        <w:spacing w:line="278" w:lineRule="auto"/>
        <w:rPr>
          <w:rFonts w:ascii="Sakkal Majalla" w:eastAsiaTheme="minorEastAsia" w:hAnsi="Sakkal Majalla"/>
          <w:kern w:val="2"/>
          <w:sz w:val="34"/>
          <w:rtl/>
        </w:rPr>
      </w:pPr>
    </w:p>
    <w:p w14:paraId="1309FBFC" w14:textId="738561CC"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إذا كانت تسميات وقيم محور المرئيات تتضمن الكلمات </w:t>
      </w:r>
      <w:r w:rsidRPr="00AA6FBD">
        <w:rPr>
          <w:rFonts w:ascii="Sakkal Majalla" w:eastAsiaTheme="minorEastAsia" w:hAnsi="Sakkal Majalla"/>
          <w:i/>
          <w:iCs/>
          <w:kern w:val="2"/>
          <w:sz w:val="34"/>
          <w:rtl/>
        </w:rPr>
        <w:t>المبيعات</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والحساب</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والشهر</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والفرص</w:t>
      </w:r>
      <w:r w:rsidRPr="00AA6FBD">
        <w:rPr>
          <w:rFonts w:ascii="Sakkal Majalla" w:eastAsiaTheme="minorEastAsia" w:hAnsi="Sakkal Majalla"/>
          <w:kern w:val="2"/>
          <w:sz w:val="34"/>
          <w:rtl/>
        </w:rPr>
        <w:t>، فإنه يمكنك طرح الأسئلة بثقة. على سبيل المثال، "أي حساب لديه أعلى فرصة" أو "إظهار المبيعات حسب الشهر كمخطط شريطي</w:t>
      </w:r>
      <w:r w:rsidRPr="00AA6FBD">
        <w:rPr>
          <w:rFonts w:ascii="Sakkal Majalla" w:eastAsiaTheme="minorEastAsia" w:hAnsi="Sakkal Majalla"/>
          <w:kern w:val="2"/>
          <w:sz w:val="34"/>
        </w:rPr>
        <w:t>."</w:t>
      </w:r>
    </w:p>
    <w:p w14:paraId="0114A3A1"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تتوفر عناصر مفيدة أخرى على جانب الشاشة. بالنسبة إلى كل مجموعة بيانات، يعرض لك</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الكلمات الرئيسية ويعرض لك بعض الأسئلة أو الأسئلة المقترحة. حدد أيًا من هذه الملاحظات لإضافتها إلى مربع السؤال</w:t>
      </w:r>
      <w:r w:rsidRPr="00AA6FBD">
        <w:rPr>
          <w:rFonts w:ascii="Sakkal Majalla" w:eastAsiaTheme="minorEastAsia" w:hAnsi="Sakkal Majalla"/>
          <w:kern w:val="2"/>
          <w:sz w:val="34"/>
        </w:rPr>
        <w:t>.</w:t>
      </w:r>
    </w:p>
    <w:p w14:paraId="0FD609FE"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طريقة أخرى تساعدك بها</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في طرح الأسئلة مع المطالبات والإكمال التلقائي والإشارات المرئية</w:t>
      </w:r>
      <w:r w:rsidRPr="00AA6FBD">
        <w:rPr>
          <w:rFonts w:ascii="Sakkal Majalla" w:eastAsiaTheme="minorEastAsia" w:hAnsi="Sakkal Majalla"/>
          <w:kern w:val="2"/>
          <w:sz w:val="34"/>
        </w:rPr>
        <w:t>.</w:t>
      </w:r>
    </w:p>
    <w:p w14:paraId="214A191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mc:AlternateContent>
          <mc:Choice Requires="wps">
            <w:drawing>
              <wp:inline distT="0" distB="0" distL="0" distR="0" wp14:anchorId="19C7E53D" wp14:editId="24B2227D">
                <wp:extent cx="304800" cy="304800"/>
                <wp:effectExtent l="0" t="0" r="0" b="0"/>
                <wp:docPr id="790451257" name="Rectangle 7" descr="لقطة شاشة متحركة لـ Power BI تجيب عن أسئلة Q&amp;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973637" id="Rectangle 7" o:spid="_x0000_s1026" alt="لقطة شاشة متحركة لـ Power BI تجيب عن أسئلة Q&amp;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2B12EBB" w14:textId="75A2FA97" w:rsidR="007168AD" w:rsidRPr="00AA6FBD" w:rsidRDefault="00260F88" w:rsidP="00D80E94">
      <w:pPr>
        <w:keepNext/>
        <w:pageBreakBefore/>
        <w:spacing w:line="278" w:lineRule="auto"/>
        <w:rPr>
          <w:rFonts w:ascii="Sakkal Majalla" w:eastAsiaTheme="minorEastAsia" w:hAnsi="Sakkal Majalla"/>
          <w:b/>
          <w:bCs/>
          <w:color w:val="FF0000"/>
          <w:kern w:val="2"/>
          <w:sz w:val="34"/>
        </w:rPr>
      </w:pPr>
      <w:r w:rsidRPr="002A078C">
        <w:rPr>
          <w:rFonts w:ascii="Sakkal Majalla" w:hAnsi="Sakkal Majalla"/>
          <w:noProof/>
          <w:color w:val="002060"/>
          <w:sz w:val="34"/>
          <w:lang w:bidi="ar-SY"/>
        </w:rPr>
        <w:lastRenderedPageBreak/>
        <mc:AlternateContent>
          <mc:Choice Requires="wpg">
            <w:drawing>
              <wp:inline distT="0" distB="0" distL="0" distR="0" wp14:anchorId="14D6F429" wp14:editId="0079DCF9">
                <wp:extent cx="5890375" cy="895350"/>
                <wp:effectExtent l="0" t="0" r="15240" b="19050"/>
                <wp:docPr id="1908972840" name="مجموعة 11"/>
                <wp:cNvGraphicFramePr/>
                <a:graphic xmlns:a="http://schemas.openxmlformats.org/drawingml/2006/main">
                  <a:graphicData uri="http://schemas.microsoft.com/office/word/2010/wordprocessingGroup">
                    <wpg:wgp>
                      <wpg:cNvGrpSpPr/>
                      <wpg:grpSpPr>
                        <a:xfrm>
                          <a:off x="0" y="0"/>
                          <a:ext cx="5890375" cy="895350"/>
                          <a:chOff x="-158865" y="0"/>
                          <a:chExt cx="5890375" cy="895350"/>
                        </a:xfrm>
                      </wpg:grpSpPr>
                      <pic:pic xmlns:pic="http://schemas.openxmlformats.org/drawingml/2006/picture">
                        <pic:nvPicPr>
                          <pic:cNvPr id="1032133205"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98948522" name="مجموعة 39"/>
                        <wpg:cNvGrpSpPr/>
                        <wpg:grpSpPr>
                          <a:xfrm>
                            <a:off x="-158865" y="0"/>
                            <a:ext cx="5890375" cy="895350"/>
                            <a:chOff x="-162931" y="0"/>
                            <a:chExt cx="6041127" cy="918845"/>
                          </a:xfrm>
                        </wpg:grpSpPr>
                        <wpg:grpSp>
                          <wpg:cNvPr id="358078067" name="مجموعة 40"/>
                          <wpg:cNvGrpSpPr/>
                          <wpg:grpSpPr>
                            <a:xfrm>
                              <a:off x="0" y="0"/>
                              <a:ext cx="5878196" cy="918845"/>
                              <a:chOff x="0" y="0"/>
                              <a:chExt cx="6240348" cy="919070"/>
                            </a:xfrm>
                          </wpg:grpSpPr>
                          <wpg:grpSp>
                            <wpg:cNvPr id="1868716077" name="مجموعة 41"/>
                            <wpg:cNvGrpSpPr/>
                            <wpg:grpSpPr>
                              <a:xfrm>
                                <a:off x="0" y="169208"/>
                                <a:ext cx="5433072" cy="580613"/>
                                <a:chOff x="0" y="169208"/>
                                <a:chExt cx="5433072" cy="580613"/>
                              </a:xfrm>
                            </wpg:grpSpPr>
                            <wps:wsp>
                              <wps:cNvPr id="15572417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71023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011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283772" name="مربع نص 41"/>
                          <wps:cNvSpPr txBox="1"/>
                          <wps:spPr>
                            <a:xfrm>
                              <a:off x="-162931" y="245774"/>
                              <a:ext cx="5111673" cy="407289"/>
                            </a:xfrm>
                            <a:prstGeom prst="rect">
                              <a:avLst/>
                            </a:prstGeom>
                            <a:noFill/>
                          </wps:spPr>
                          <wps:txbx>
                            <w:txbxContent>
                              <w:p w14:paraId="4121461D" w14:textId="45E006B2"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إضافة عناصر مدعومة بالذكاء الاصطناعي (</w:t>
                                </w:r>
                                <w:r w:rsidRPr="00260F88">
                                  <w:rPr>
                                    <w:rFonts w:eastAsia="Calibri" w:hAnsi="Adobe Arabic" w:cs="Adobe Arabic"/>
                                    <w:b/>
                                    <w:bCs/>
                                    <w:color w:val="FFFFFF"/>
                                    <w:kern w:val="24"/>
                                    <w:sz w:val="32"/>
                                    <w:szCs w:val="32"/>
                                    <w:lang w:bidi="ar-EG"/>
                                  </w:rPr>
                                  <w:t>Q&amp;A</w:t>
                                </w:r>
                                <w:r w:rsidRPr="00260F88">
                                  <w:rPr>
                                    <w:rFonts w:eastAsia="Calibri" w:hAnsi="Adobe Arabic" w:cs="Adobe Arabic"/>
                                    <w:b/>
                                    <w:bCs/>
                                    <w:color w:val="FFFFFF"/>
                                    <w:kern w:val="24"/>
                                    <w:sz w:val="32"/>
                                    <w:szCs w:val="32"/>
                                    <w:rtl/>
                                    <w:lang w:bidi="ar-EG"/>
                                  </w:rPr>
                                  <w:t xml:space="preserve"> و </w:t>
                                </w:r>
                                <w:r w:rsidRPr="00260F88">
                                  <w:rPr>
                                    <w:rFonts w:eastAsia="Calibri" w:hAnsi="Adobe Arabic" w:cs="Adobe Arabic"/>
                                    <w:b/>
                                    <w:bCs/>
                                    <w:color w:val="FFFFFF"/>
                                    <w:kern w:val="24"/>
                                    <w:sz w:val="32"/>
                                    <w:szCs w:val="32"/>
                                    <w:lang w:bidi="ar-EG"/>
                                  </w:rPr>
                                  <w:t>Smart Narrative</w:t>
                                </w:r>
                                <w:r w:rsidRPr="00260F88">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14D6F429" id="_x0000_s1737" style="width:463.8pt;height:70.5pt;mso-position-horizontal-relative:char;mso-position-vertical-relative:line" coordorigin="-1588" coordsize="5890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">
                <v:shape id="صورة 38" o:spid="_x0000_s17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">
                  <v:imagedata r:id="rId83" o:title=""/>
                </v:shape>
                <v:group id="مجموعة 39" o:spid="_x0000_s1739" style="position:absolute;left:-1588;width:58903;height:8953" coordorigin="-1629" coordsize="6041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">
                  <v:group id="مجموعة 40" o:spid="_x0000_s17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">
                    <v:group id="مجموعة 41" o:spid="_x0000_s17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">
                      <v:shape id="شكل حر 42" o:spid="_x0000_s17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" fillcolor="#168489" stroked="f" strokeweight="1pt">
                        <v:stroke joinstyle="miter"/>
                      </v:roundrect>
                    </v:group>
                    <v:oval id="شكل بيضاوي 44" o:spid="_x0000_s17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" filled="f" strokecolor="#a5a5a5 [2092]" strokeweight="1pt">
                      <v:stroke joinstyle="miter"/>
                    </v:oval>
                  </v:group>
                  <v:shape id="مربع نص 41" o:spid="_x0000_s1745" type="#_x0000_t202" style="position:absolute;left:-1629;top:2457;width:51116;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" filled="f" stroked="f">
                    <v:textbox style="mso-fit-shape-to-text:t">
                      <w:txbxContent>
                        <w:p w14:paraId="4121461D" w14:textId="45E006B2"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إضافة عناصر مدعومة بالذكاء الاصطناعي (</w:t>
                          </w:r>
                          <w:r w:rsidRPr="00260F88">
                            <w:rPr>
                              <w:rFonts w:eastAsia="Calibri" w:hAnsi="Adobe Arabic" w:cs="Adobe Arabic"/>
                              <w:b/>
                              <w:bCs/>
                              <w:color w:val="FFFFFF"/>
                              <w:kern w:val="24"/>
                              <w:sz w:val="32"/>
                              <w:szCs w:val="32"/>
                              <w:lang w:bidi="ar-EG"/>
                            </w:rPr>
                            <w:t>Q&amp;A</w:t>
                          </w:r>
                          <w:r w:rsidRPr="00260F88">
                            <w:rPr>
                              <w:rFonts w:eastAsia="Calibri" w:hAnsi="Adobe Arabic" w:cs="Adobe Arabic"/>
                              <w:b/>
                              <w:bCs/>
                              <w:color w:val="FFFFFF"/>
                              <w:kern w:val="24"/>
                              <w:sz w:val="32"/>
                              <w:szCs w:val="32"/>
                              <w:rtl/>
                              <w:lang w:bidi="ar-EG"/>
                            </w:rPr>
                            <w:t xml:space="preserve"> و </w:t>
                          </w:r>
                          <w:r w:rsidRPr="00260F88">
                            <w:rPr>
                              <w:rFonts w:eastAsia="Calibri" w:hAnsi="Adobe Arabic" w:cs="Adobe Arabic"/>
                              <w:b/>
                              <w:bCs/>
                              <w:color w:val="FFFFFF"/>
                              <w:kern w:val="24"/>
                              <w:sz w:val="32"/>
                              <w:szCs w:val="32"/>
                              <w:lang w:bidi="ar-EG"/>
                            </w:rPr>
                            <w:t>Smart Narrative</w:t>
                          </w:r>
                          <w:r w:rsidRPr="00260F88">
                            <w:rPr>
                              <w:rFonts w:eastAsia="Calibri" w:hAnsi="Adobe Arabic" w:cs="Adobe Arabic"/>
                              <w:b/>
                              <w:bCs/>
                              <w:color w:val="FFFFFF"/>
                              <w:kern w:val="24"/>
                              <w:sz w:val="36"/>
                              <w:szCs w:val="36"/>
                              <w:rtl/>
                              <w:lang w:bidi="ar-EG"/>
                            </w:rPr>
                            <w:t>)</w:t>
                          </w:r>
                        </w:p>
                      </w:txbxContent>
                    </v:textbox>
                  </v:shape>
                </v:group>
                <w10:anchorlock/>
              </v:group>
            </w:pict>
          </mc:Fallback>
        </mc:AlternateContent>
      </w:r>
    </w:p>
    <w:p w14:paraId="525A93F0"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Pr>
        <w:t xml:space="preserve">Q&amp;A </w:t>
      </w:r>
      <w:r w:rsidRPr="00AA6FBD">
        <w:rPr>
          <w:rFonts w:ascii="Sakkal Majalla" w:eastAsiaTheme="minorEastAsia" w:hAnsi="Sakkal Majalla"/>
          <w:kern w:val="2"/>
          <w:sz w:val="34"/>
          <w:rtl/>
        </w:rPr>
        <w:t>يختار أفضل المرئيات استنادًا إلى البيانات التي يتم عرضها. على سبيل المثال، قد يتم عرض الأرقام كمخطط خطي بينما المدن أكثر احتمالاً لعرضها كخريطة</w:t>
      </w:r>
      <w:r w:rsidRPr="00AA6FBD">
        <w:rPr>
          <w:rFonts w:ascii="Sakkal Majalla" w:eastAsiaTheme="minorEastAsia" w:hAnsi="Sakkal Majalla"/>
          <w:kern w:val="2"/>
          <w:sz w:val="34"/>
        </w:rPr>
        <w:t>.</w:t>
      </w:r>
    </w:p>
    <w:p w14:paraId="77EA31C4"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يمكنك أيضًا تحديد نوع مرئي معين لـ</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للاستخدام بإضافته إلى سؤالك. ستطالبك ميزة</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بقائمة من الأنواع المرئية القابلة للتطبيق. باستخدام المثال السابق، يمكنك أن تسأل، "ما هي إجمالي الوحدات حسب المنطقة حسب المخطط الدائري؟</w:t>
      </w:r>
      <w:r w:rsidRPr="00AA6FBD">
        <w:rPr>
          <w:rFonts w:ascii="Sakkal Majalla" w:eastAsiaTheme="minorEastAsia" w:hAnsi="Sakkal Majalla"/>
          <w:kern w:val="2"/>
          <w:sz w:val="34"/>
        </w:rPr>
        <w:t>"</w:t>
      </w:r>
    </w:p>
    <w:p w14:paraId="6E8430F9"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60E1DA44" wp14:editId="645D40BC">
            <wp:extent cx="4667250" cy="2974383"/>
            <wp:effectExtent l="0" t="0" r="0" b="0"/>
            <wp:docPr id="1639939625" name="Picture 6" descr="لقطة شاشة لـ Q&amp;A ولكن مع إضافة إجابة &quot;حسب المخطط الدائري&quot; إلى السؤ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لقطة شاشة لـ Q&amp;A ولكن مع إضافة إجابة &quot;حسب المخطط الدائري&quot; إلى السؤال."/>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676816" cy="2980479"/>
                    </a:xfrm>
                    <a:prstGeom prst="rect">
                      <a:avLst/>
                    </a:prstGeom>
                    <a:noFill/>
                    <a:ln>
                      <a:noFill/>
                    </a:ln>
                  </pic:spPr>
                </pic:pic>
              </a:graphicData>
            </a:graphic>
          </wp:inline>
        </w:drawing>
      </w:r>
    </w:p>
    <w:p w14:paraId="6057BB90" w14:textId="77777777" w:rsidR="007168AD" w:rsidRPr="00AA6FBD" w:rsidRDefault="007168AD" w:rsidP="007168AD">
      <w:pPr>
        <w:spacing w:line="278" w:lineRule="auto"/>
        <w:rPr>
          <w:rFonts w:ascii="Sakkal Majalla" w:eastAsiaTheme="minorEastAsia" w:hAnsi="Sakkal Majalla"/>
          <w:kern w:val="2"/>
          <w:sz w:val="34"/>
          <w:rtl/>
        </w:rPr>
      </w:pPr>
    </w:p>
    <w:p w14:paraId="20C36DF0" w14:textId="77777777" w:rsidR="007168AD" w:rsidRPr="00AA6FBD" w:rsidRDefault="007168AD" w:rsidP="000D7AAA">
      <w:pPr>
        <w:keepNext/>
        <w:spacing w:line="278" w:lineRule="auto"/>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t>إنشاء تخصيص أسئلة وأجوبة مقترحة</w:t>
      </w:r>
      <w:r w:rsidRPr="00AA6FBD">
        <w:rPr>
          <w:rFonts w:ascii="Sakkal Majalla" w:eastAsiaTheme="minorEastAsia" w:hAnsi="Sakkal Majalla" w:hint="cs"/>
          <w:b/>
          <w:bCs/>
          <w:color w:val="FF0000"/>
          <w:kern w:val="2"/>
          <w:sz w:val="34"/>
          <w:rtl/>
        </w:rPr>
        <w:t>:</w:t>
      </w:r>
    </w:p>
    <w:p w14:paraId="045D55E0"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 xml:space="preserve">باستخدام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يمكنك إضافة الأسئلة المقترحة الخاصة بك للآخرين الذين يستخدمون مربع استعلام اللغة الطبيعية.</w:t>
      </w:r>
    </w:p>
    <w:p w14:paraId="0BB42302"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سيرى المستخدمون أسئلتكم المقترحة عندما يطرحون سؤالاً</w:t>
      </w:r>
      <w:r w:rsidRPr="00AA6FBD">
        <w:rPr>
          <w:rFonts w:ascii="Sakkal Majalla" w:eastAsiaTheme="minorEastAsia" w:hAnsi="Sakkal Majalla"/>
          <w:b/>
          <w:bCs/>
          <w:color w:val="FF0000"/>
          <w:kern w:val="2"/>
          <w:sz w:val="34"/>
        </w:rPr>
        <w:t>.</w:t>
      </w:r>
    </w:p>
    <w:p w14:paraId="18AFB2C9"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noProof/>
          <w:color w:val="FF0000"/>
          <w:kern w:val="2"/>
          <w:sz w:val="34"/>
        </w:rPr>
        <w:drawing>
          <wp:inline distT="0" distB="0" distL="0" distR="0" wp14:anchorId="5897D4BD" wp14:editId="53C92F13">
            <wp:extent cx="5731510" cy="1344930"/>
            <wp:effectExtent l="0" t="0" r="2540" b="7620"/>
            <wp:docPr id="1721295015" name="Picture 16" descr="لقطة شاشة من حقل &quot;اسأل سؤالاً حول بياناتك&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لقطة شاشة من حقل &quot;اسأل سؤالاً حول بياناتك&quot;."/>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1510" cy="1344930"/>
                    </a:xfrm>
                    <a:prstGeom prst="rect">
                      <a:avLst/>
                    </a:prstGeom>
                    <a:noFill/>
                    <a:ln>
                      <a:noFill/>
                    </a:ln>
                  </pic:spPr>
                </pic:pic>
              </a:graphicData>
            </a:graphic>
          </wp:inline>
        </w:drawing>
      </w:r>
    </w:p>
    <w:p w14:paraId="276A7F32"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lastRenderedPageBreak/>
        <w:t>لإضافة الأسئلة الخاصة بك، حدد علامة الحذف بجوار لوحة المعلومات التي تريد استخدامها. حدد الإعدادات من القائمة. يمكنك تعطيل</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بشكل كامل من مربع إدخال بحث من قسم لوحات المعلومات في صفحة الإعدادات</w:t>
      </w:r>
      <w:r w:rsidRPr="00AA6FBD">
        <w:rPr>
          <w:rFonts w:ascii="Sakkal Majalla" w:eastAsiaTheme="minorEastAsia" w:hAnsi="Sakkal Majalla"/>
          <w:kern w:val="2"/>
          <w:sz w:val="34"/>
        </w:rPr>
        <w:t>.</w:t>
      </w:r>
    </w:p>
    <w:p w14:paraId="3B9E6127" w14:textId="77777777" w:rsidR="007168AD" w:rsidRPr="00AA6FBD" w:rsidRDefault="007168AD" w:rsidP="00D80E94">
      <w:pPr>
        <w:bidi w:val="0"/>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681FD2A0" wp14:editId="73F44A90">
            <wp:extent cx="5502910" cy="3900170"/>
            <wp:effectExtent l="0" t="0" r="2540" b="5080"/>
            <wp:docPr id="403461232" name="Picture 15" descr="لقطة شاشة لـ &quot;مساحات العمل الخاصة بي&quot;، &quot;الإعدادات&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لقطة شاشة لـ &quot;مساحات العمل الخاصة بي&quot;، &quot;الإعدادات&quot;."/>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503343" cy="3900477"/>
                    </a:xfrm>
                    <a:prstGeom prst="rect">
                      <a:avLst/>
                    </a:prstGeom>
                    <a:noFill/>
                    <a:ln>
                      <a:noFill/>
                    </a:ln>
                  </pic:spPr>
                </pic:pic>
              </a:graphicData>
            </a:graphic>
          </wp:inline>
        </w:drawing>
      </w:r>
    </w:p>
    <w:p w14:paraId="59D67D38" w14:textId="77777777" w:rsidR="000D7AAA" w:rsidRDefault="000D7AAA" w:rsidP="007168AD">
      <w:pPr>
        <w:spacing w:line="278" w:lineRule="auto"/>
        <w:rPr>
          <w:rFonts w:ascii="Sakkal Majalla" w:eastAsiaTheme="minorEastAsia" w:hAnsi="Sakkal Majalla"/>
          <w:kern w:val="2"/>
          <w:sz w:val="34"/>
          <w:rtl/>
        </w:rPr>
      </w:pPr>
    </w:p>
    <w:p w14:paraId="4601F3A7" w14:textId="435CCAA2"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لإضافة أسئلة، حدد قسم مجموعات البيانات</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يتم عرض كافة مجموعات البيانات المقترنة بلوحة المعلومات. حدد مجموعة البيانات المرتبطة بلوحة المعلومات من القائمة، وحدد أسئلة</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البارزة، ثم حدد الارتباط إضافة سؤال</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أدخل سؤالك أو المطالبة في مربع الإدخال ثم حدد تطبيق</w:t>
      </w:r>
      <w:r w:rsidRPr="00AA6FBD">
        <w:rPr>
          <w:rFonts w:ascii="Sakkal Majalla" w:eastAsiaTheme="minorEastAsia" w:hAnsi="Sakkal Majalla"/>
          <w:kern w:val="2"/>
          <w:sz w:val="34"/>
        </w:rPr>
        <w:t>.</w:t>
      </w:r>
    </w:p>
    <w:p w14:paraId="53ED2961"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w:lastRenderedPageBreak/>
        <w:drawing>
          <wp:inline distT="0" distB="0" distL="0" distR="0" wp14:anchorId="61D53A3F" wp14:editId="4C286B30">
            <wp:extent cx="5731510" cy="4943475"/>
            <wp:effectExtent l="0" t="0" r="2540" b="9525"/>
            <wp:docPr id="675314473" name="Picture 14" descr="لقطة شاشة لخيار مجموعات البيانات لإضافة &quot;أسئلة Q&amp;A البارز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لقطة شاشة لخيار مجموعات البيانات لإضافة &quot;أسئلة Q&amp;A البارزة&quot;."/>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1510" cy="4943475"/>
                    </a:xfrm>
                    <a:prstGeom prst="rect">
                      <a:avLst/>
                    </a:prstGeom>
                    <a:noFill/>
                    <a:ln>
                      <a:noFill/>
                    </a:ln>
                  </pic:spPr>
                </pic:pic>
              </a:graphicData>
            </a:graphic>
          </wp:inline>
        </w:drawing>
      </w:r>
    </w:p>
    <w:p w14:paraId="42B8A4D4" w14:textId="77777777" w:rsidR="000D7AAA" w:rsidRDefault="000D7AAA" w:rsidP="007168AD">
      <w:pPr>
        <w:spacing w:line="278" w:lineRule="auto"/>
        <w:rPr>
          <w:rFonts w:ascii="Sakkal Majalla" w:eastAsiaTheme="minorEastAsia" w:hAnsi="Sakkal Majalla"/>
          <w:kern w:val="2"/>
          <w:sz w:val="34"/>
          <w:rtl/>
        </w:rPr>
      </w:pPr>
    </w:p>
    <w:p w14:paraId="4C5954AA" w14:textId="148EBB6B"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عندما يحدد أي شخص مربع إدخال البحث، سيرى الإدخالات المقترحة في أعلى قائمة المطالبات. تعد الأسئلة المخصصة طريقة قيمة لجعل مستخدمي لوحة المعلومات يفكرون في نوع البيانات المتوفرة وكيفية استخدامها على أفضل نحو</w:t>
      </w:r>
      <w:r w:rsidRPr="00AA6FBD">
        <w:rPr>
          <w:rFonts w:ascii="Sakkal Majalla" w:eastAsiaTheme="minorEastAsia" w:hAnsi="Sakkal Majalla"/>
          <w:kern w:val="2"/>
          <w:sz w:val="34"/>
        </w:rPr>
        <w:t>.</w:t>
      </w:r>
    </w:p>
    <w:p w14:paraId="1A363326" w14:textId="20840BC7" w:rsidR="00AA0F2A" w:rsidRDefault="003F41BB" w:rsidP="007168AD">
      <w:pPr>
        <w:spacing w:after="160" w:line="259" w:lineRule="auto"/>
        <w:jc w:val="left"/>
        <w:rPr>
          <w:rtl/>
        </w:rPr>
        <w:sectPr w:rsidR="00AA0F2A" w:rsidSect="00AA22C9">
          <w:pgSz w:w="11906" w:h="16838" w:code="9"/>
          <w:pgMar w:top="1440" w:right="1440" w:bottom="1440" w:left="1440" w:header="113" w:footer="0" w:gutter="0"/>
          <w:cols w:space="720"/>
          <w:titlePg/>
          <w:docGrid w:linePitch="381"/>
        </w:sectPr>
      </w:pPr>
      <w:r>
        <w:rPr>
          <w:rtl/>
        </w:rPr>
        <w:br w:type="page"/>
      </w: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5040"/>
        <w:gridCol w:w="3146"/>
        <w:gridCol w:w="1072"/>
      </w:tblGrid>
      <w:tr w:rsidR="00F01FA2" w:rsidRPr="00707A32" w14:paraId="50471FD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C54E7A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05E615" w14:textId="77777777" w:rsidTr="00EC17B4">
        <w:tc>
          <w:tcPr>
            <w:tcW w:w="2722" w:type="pct"/>
            <w:tcBorders>
              <w:left w:val="single" w:sz="4" w:space="0" w:color="168489"/>
              <w:right w:val="single" w:sz="4" w:space="0" w:color="168489"/>
            </w:tcBorders>
          </w:tcPr>
          <w:p w14:paraId="539D942F" w14:textId="77777777" w:rsidR="00F01FA2" w:rsidRDefault="00F01FA2" w:rsidP="00E220AB">
            <w:pPr>
              <w:pStyle w:val="bold"/>
              <w:jc w:val="center"/>
              <w:rPr>
                <w:color w:val="168489"/>
                <w:sz w:val="40"/>
                <w:szCs w:val="40"/>
                <w:rtl/>
                <w:lang w:bidi="ar-EG"/>
              </w:rPr>
            </w:pPr>
            <w:r>
              <w:rPr>
                <w:noProof/>
              </w:rPr>
              <w:drawing>
                <wp:inline distT="0" distB="0" distL="0" distR="0" wp14:anchorId="7BAD9BC9" wp14:editId="4E3E5891">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F4AAC6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699" w:type="pct"/>
            <w:tcBorders>
              <w:left w:val="single" w:sz="4" w:space="0" w:color="168489"/>
              <w:right w:val="single" w:sz="4" w:space="0" w:color="168489"/>
            </w:tcBorders>
          </w:tcPr>
          <w:p w14:paraId="4EC6049A" w14:textId="77777777" w:rsidR="00F01FA2" w:rsidRDefault="00F01FA2" w:rsidP="00E220AB">
            <w:pPr>
              <w:pStyle w:val="bold"/>
              <w:jc w:val="center"/>
              <w:rPr>
                <w:color w:val="168489"/>
                <w:sz w:val="40"/>
                <w:szCs w:val="40"/>
                <w:rtl/>
                <w:lang w:bidi="ar-EG"/>
              </w:rPr>
            </w:pPr>
            <w:r>
              <w:rPr>
                <w:noProof/>
              </w:rPr>
              <w:drawing>
                <wp:inline distT="0" distB="0" distL="0" distR="0" wp14:anchorId="48D897E7" wp14:editId="384861F8">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DAB5F77"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27A11B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BE333E5" wp14:editId="664AB8FF">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FC81487" w14:textId="77777777" w:rsidTr="00EC17B4">
        <w:tc>
          <w:tcPr>
            <w:tcW w:w="2722" w:type="pct"/>
            <w:tcBorders>
              <w:left w:val="single" w:sz="4" w:space="0" w:color="168489"/>
              <w:right w:val="single" w:sz="4" w:space="0" w:color="168489"/>
            </w:tcBorders>
            <w:vAlign w:val="center"/>
          </w:tcPr>
          <w:p w14:paraId="24B087B9"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15095AF3"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4DB6236D"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2AC9293A" w14:textId="66CD3D58" w:rsidR="00F01FA2" w:rsidRPr="00EC17B4" w:rsidRDefault="00EC17B4">
            <w:pPr>
              <w:pStyle w:val="a5"/>
              <w:numPr>
                <w:ilvl w:val="0"/>
                <w:numId w:val="3"/>
              </w:numPr>
              <w:spacing w:line="276" w:lineRule="auto"/>
              <w:rPr>
                <w:rFonts w:ascii="Adobe Arabic" w:eastAsia="GE Dinar One" w:hAnsi="Adobe Arabic" w:cs="Adobe Arabic"/>
                <w:color w:val="000000"/>
                <w:kern w:val="24"/>
                <w:sz w:val="28"/>
                <w:szCs w:val="28"/>
                <w:rtl/>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c>
        <w:tc>
          <w:tcPr>
            <w:tcW w:w="1699" w:type="pct"/>
            <w:tcBorders>
              <w:left w:val="single" w:sz="4" w:space="0" w:color="168489"/>
              <w:right w:val="single" w:sz="4" w:space="0" w:color="168489"/>
            </w:tcBorders>
            <w:vAlign w:val="center"/>
          </w:tcPr>
          <w:p w14:paraId="04938F93"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71B1E5DF"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C4C7D92"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CE3525"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5425E15" w14:textId="77777777" w:rsidR="00EC17B4" w:rsidRPr="00EC17B4" w:rsidRDefault="00EC17B4">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7E5DABD" w14:textId="5BD5BE71" w:rsidR="00F01FA2" w:rsidRPr="00781A2F" w:rsidRDefault="0067755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677558">
              <w:rPr>
                <w:rFonts w:ascii="Adobe Arabic" w:eastAsia="Calibri" w:hAnsi="Adobe Arabic" w:cs="Adobe Arabic"/>
                <w:color w:val="0D0D0D" w:themeColor="text1" w:themeTint="F2"/>
                <w:sz w:val="32"/>
                <w:szCs w:val="32"/>
                <w:rtl/>
                <w:lang w:bidi="ar-EG"/>
              </w:rPr>
              <w:tab/>
              <w:t>تنفيذ أنشطة تعاونيّة.</w:t>
            </w:r>
          </w:p>
        </w:tc>
        <w:tc>
          <w:tcPr>
            <w:tcW w:w="579" w:type="pct"/>
            <w:tcBorders>
              <w:left w:val="single" w:sz="4" w:space="0" w:color="168489"/>
              <w:right w:val="single" w:sz="4" w:space="0" w:color="168489"/>
            </w:tcBorders>
            <w:vAlign w:val="center"/>
          </w:tcPr>
          <w:p w14:paraId="6805562E"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9C8558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5BA8028D" wp14:editId="29CCCE44">
                <wp:simplePos x="0" y="0"/>
                <wp:positionH relativeFrom="column">
                  <wp:posOffset>127000</wp:posOffset>
                </wp:positionH>
                <wp:positionV relativeFrom="paragraph">
                  <wp:posOffset>-463550</wp:posOffset>
                </wp:positionV>
                <wp:extent cx="6352541" cy="6990445"/>
                <wp:effectExtent l="0" t="0" r="0" b="1270"/>
                <wp:wrapNone/>
                <wp:docPr id="1451488623" name="Group 1451488623"/>
                <wp:cNvGraphicFramePr/>
                <a:graphic xmlns:a="http://schemas.openxmlformats.org/drawingml/2006/main">
                  <a:graphicData uri="http://schemas.microsoft.com/office/word/2010/wordprocessingGroup">
                    <wpg:wgp>
                      <wpg:cNvGrpSpPr/>
                      <wpg:grpSpPr>
                        <a:xfrm>
                          <a:off x="0" y="0"/>
                          <a:ext cx="6352541" cy="6990445"/>
                          <a:chOff x="0" y="0"/>
                          <a:chExt cx="6352541" cy="6990444"/>
                        </a:xfrm>
                      </wpg:grpSpPr>
                      <wpg:grpSp>
                        <wpg:cNvPr id="1451488624" name="Group 1451488624"/>
                        <wpg:cNvGrpSpPr/>
                        <wpg:grpSpPr>
                          <a:xfrm>
                            <a:off x="25400" y="2571750"/>
                            <a:ext cx="5790854" cy="4418694"/>
                            <a:chOff x="-136529" y="0"/>
                            <a:chExt cx="5790931" cy="4419007"/>
                          </a:xfrm>
                        </wpg:grpSpPr>
                        <wpg:grpSp>
                          <wpg:cNvPr id="1451488625" name="Group 25"/>
                          <wpg:cNvGrpSpPr/>
                          <wpg:grpSpPr>
                            <a:xfrm>
                              <a:off x="3130290" y="0"/>
                              <a:ext cx="2262079" cy="515506"/>
                              <a:chOff x="3849916" y="0"/>
                              <a:chExt cx="2262079"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6" y="69658"/>
                                <a:ext cx="1755163" cy="441356"/>
                              </a:xfrm>
                              <a:prstGeom prst="rect">
                                <a:avLst/>
                              </a:prstGeom>
                              <a:noFill/>
                            </wps:spPr>
                            <wps:txbx>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514985"/>
                              <a:chOff x="-3" y="0"/>
                              <a:chExt cx="2261546"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658"/>
                                <a:ext cx="1756037" cy="441803"/>
                              </a:xfrm>
                              <a:prstGeom prst="rect">
                                <a:avLst/>
                              </a:prstGeom>
                              <a:noFill/>
                            </wps:spPr>
                            <wps:txbx>
                              <w:txbxContent>
                                <w:p w14:paraId="62ADBEBA" w14:textId="37065A77" w:rsidR="00F01FA2" w:rsidRPr="00BC6FB1" w:rsidRDefault="00EC17B4" w:rsidP="00F01FA2">
                                  <w:pPr>
                                    <w:bidi w:val="0"/>
                                    <w:jc w:val="center"/>
                                    <w:rPr>
                                      <w:rFonts w:ascii="Adobe Arabic" w:eastAsia="GE Dinar One" w:hAnsi="Adobe Arabic" w:cs="Adobe Arabic"/>
                                      <w:b/>
                                      <w:bCs/>
                                      <w:color w:val="000000"/>
                                      <w:kern w:val="24"/>
                                      <w:sz w:val="44"/>
                                      <w:szCs w:val="44"/>
                                      <w:lang w:bidi="ar-SY"/>
                                    </w:rPr>
                                  </w:pPr>
                                  <w:r w:rsidRPr="00EC17B4">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154560" y="511282"/>
                              <a:ext cx="3499842" cy="3907725"/>
                            </a:xfrm>
                            <a:prstGeom prst="rect">
                              <a:avLst/>
                            </a:prstGeom>
                            <a:noFill/>
                            <a:ln w="6350">
                              <a:noFill/>
                            </a:ln>
                          </wps:spPr>
                          <wps:txbx>
                            <w:txbxContent>
                              <w:p w14:paraId="7DD1EFF7"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Sakkal Majalla" w:hAnsi="Sakkal Majalla" w:cs="Sakkal Majalla"/>
                                    <w:b/>
                                    <w:color w:val="auto"/>
                                    <w:sz w:val="30"/>
                                    <w:szCs w:val="30"/>
                                    <w:rtl/>
                                  </w:rPr>
                                  <w:t>بنهاية هذه الجلسة، سيكون المتدرّب قادراً على:</w:t>
                                </w:r>
                              </w:p>
                              <w:p w14:paraId="1BE8B44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التعرّف على بيئة العمل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ومكوّناتها الأساسية.</w:t>
                                </w:r>
                              </w:p>
                              <w:p w14:paraId="060E10A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ربط البيانات من مصادر متعدّدة باستخدام واجهة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البديهية.</w:t>
                                </w:r>
                              </w:p>
                              <w:p w14:paraId="7AC0F40F" w14:textId="5CC23D2E" w:rsidR="00F01FA2"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إنشاء تصوّرات بصرية تفاعلية باستخدام تقنية السحب والإفلات.</w:t>
                                </w:r>
                              </w:p>
                              <w:p w14:paraId="22654BD9" w14:textId="59A9B9C5"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بناء لوحات معلومات وقصص بيانات (</w:t>
                                </w:r>
                                <w:r w:rsidRPr="00EC17B4">
                                  <w:rPr>
                                    <w:rFonts w:ascii="Adobe Arabic" w:eastAsia="GE Dinar One" w:hAnsi="Adobe Arabic" w:cs="Adobe Arabic"/>
                                    <w:color w:val="000000"/>
                                    <w:kern w:val="24"/>
                                    <w:sz w:val="30"/>
                                    <w:szCs w:val="30"/>
                                    <w:lang w:bidi="ar-SY"/>
                                  </w:rPr>
                                  <w:t>Data Stories</w:t>
                                </w:r>
                                <w:r w:rsidRPr="00EC17B4">
                                  <w:rPr>
                                    <w:rFonts w:ascii="Adobe Arabic" w:eastAsia="GE Dinar One" w:hAnsi="Adobe Arabic" w:cs="Adobe Arabic"/>
                                    <w:color w:val="000000"/>
                                    <w:kern w:val="24"/>
                                    <w:sz w:val="30"/>
                                    <w:szCs w:val="30"/>
                                    <w:rtl/>
                                    <w:lang w:bidi="ar-SY"/>
                                  </w:rPr>
                                  <w:t>) احترافية.</w:t>
                                </w:r>
                              </w:p>
                              <w:p w14:paraId="005DB558" w14:textId="1EF3EB10"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1EF96F76" w14:textId="6DEA242B"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42DDAACD" w14:textId="7EEB2CDF"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المقارنة بين قدرات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w:t>
                                </w:r>
                                <w:r w:rsidRPr="00EC17B4">
                                  <w:rPr>
                                    <w:rFonts w:ascii="Adobe Arabic" w:eastAsia="GE Dinar One" w:hAnsi="Adobe Arabic" w:cs="Adobe Arabic"/>
                                    <w:color w:val="000000"/>
                                    <w:kern w:val="24"/>
                                    <w:sz w:val="30"/>
                                    <w:szCs w:val="30"/>
                                    <w:lang w:bidi="ar-SY"/>
                                  </w:rPr>
                                  <w:t>Power BI</w:t>
                                </w:r>
                                <w:r w:rsidRPr="00EC17B4">
                                  <w:rPr>
                                    <w:rFonts w:ascii="Adobe Arabic" w:eastAsia="GE Dinar One" w:hAnsi="Adobe Arabic" w:cs="Adobe Arabic"/>
                                    <w:color w:val="000000"/>
                                    <w:kern w:val="24"/>
                                    <w:sz w:val="30"/>
                                    <w:szCs w:val="30"/>
                                    <w:rtl/>
                                    <w:lang w:bidi="ar-SY"/>
                                  </w:rPr>
                                  <w:t xml:space="preserve"> واختيار الأداة المناسبة حسب الحاجة.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136529" y="874444"/>
                              <a:ext cx="2392573" cy="3002325"/>
                            </a:xfrm>
                            <a:prstGeom prst="rect">
                              <a:avLst/>
                            </a:prstGeom>
                            <a:noFill/>
                            <a:ln w="6350">
                              <a:noFill/>
                            </a:ln>
                          </wps:spPr>
                          <wps:txbx>
                            <w:txbxContent>
                              <w:p w14:paraId="1A6EF400"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مقدمة الجلسة.</w:t>
                                </w:r>
                              </w:p>
                              <w:p w14:paraId="2D935155"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07A3FF9A"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399162A1"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03000821" w14:textId="1981905C" w:rsidR="00F01FA2" w:rsidRPr="00EC17B4" w:rsidRDefault="00EC17B4">
                                <w:pPr>
                                  <w:pStyle w:val="a5"/>
                                  <w:numPr>
                                    <w:ilvl w:val="0"/>
                                    <w:numId w:val="2"/>
                                  </w:numPr>
                                  <w:spacing w:line="276" w:lineRule="auto"/>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1" cy="2053796"/>
                            <a:chOff x="0" y="0"/>
                            <a:chExt cx="6352541" cy="2053796"/>
                          </a:xfrm>
                        </wpg:grpSpPr>
                        <pic:pic xmlns:pic="http://schemas.openxmlformats.org/drawingml/2006/picture">
                          <pic:nvPicPr>
                            <pic:cNvPr id="1451488637" name="Picture 1451488637"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6" y="1072086"/>
                              <a:ext cx="1132205" cy="981710"/>
                            </a:xfrm>
                            <a:prstGeom prst="rect">
                              <a:avLst/>
                            </a:prstGeom>
                            <a:noFill/>
                          </wps:spPr>
                          <wps:txbx>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8" y="19865"/>
                              <a:ext cx="2430145" cy="536575"/>
                            </a:xfrm>
                            <a:prstGeom prst="rect">
                              <a:avLst/>
                            </a:prstGeom>
                            <a:noFill/>
                          </wps:spPr>
                          <wps:txbx>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943"/>
                              <a:ext cx="4567555" cy="536575"/>
                            </a:xfrm>
                            <a:prstGeom prst="rect">
                              <a:avLst/>
                            </a:prstGeom>
                            <a:noFill/>
                          </wps:spPr>
                          <wps:txbx>
                            <w:txbxContent>
                              <w:p w14:paraId="6E3B1901" w14:textId="7FBE3AB6" w:rsidR="00F01FA2" w:rsidRPr="00F01FA2" w:rsidRDefault="00EC17B4" w:rsidP="00EC17B4">
                                <w:pPr>
                                  <w:jc w:val="center"/>
                                  <w:rPr>
                                    <w:rFonts w:ascii="Adobe Arabic" w:eastAsia="GE Dinar One" w:hAnsi="Adobe Arabic" w:cs="Adobe Arabic"/>
                                    <w:b/>
                                    <w:bCs/>
                                    <w:kern w:val="24"/>
                                    <w:sz w:val="56"/>
                                    <w:szCs w:val="56"/>
                                    <w:lang w:bidi="ar-SY"/>
                                  </w:rPr>
                                </w:pPr>
                                <w:r w:rsidRPr="00EC17B4">
                                  <w:rPr>
                                    <w:rFonts w:ascii="Adobe Arabic" w:eastAsia="GE Dinar One" w:hAnsi="Adobe Arabic" w:cs="Adobe Arabic"/>
                                    <w:b/>
                                    <w:bCs/>
                                    <w:kern w:val="24"/>
                                    <w:sz w:val="56"/>
                                    <w:szCs w:val="56"/>
                                    <w:rtl/>
                                    <w:lang w:bidi="ar-SY"/>
                                  </w:rPr>
                                  <w:t>استخدام</w:t>
                                </w:r>
                                <w:r w:rsidRPr="00EC17B4">
                                  <w:rPr>
                                    <w:rFonts w:ascii="Adobe Arabic" w:eastAsia="GE Dinar One" w:hAnsi="Adobe Arabic" w:cs="Adobe Arabic"/>
                                    <w:b/>
                                    <w:bCs/>
                                    <w:kern w:val="24"/>
                                    <w:sz w:val="56"/>
                                    <w:szCs w:val="56"/>
                                    <w:lang w:bidi="ar-SY"/>
                                  </w:rPr>
                                  <w:t xml:space="preserve"> Tableau </w:t>
                                </w:r>
                                <w:r w:rsidRPr="00EC17B4">
                                  <w:rPr>
                                    <w:rFonts w:ascii="Adobe Arabic" w:eastAsia="GE Dinar One" w:hAnsi="Adobe Arabic" w:cs="Adobe Arabic"/>
                                    <w:b/>
                                    <w:bCs/>
                                    <w:kern w:val="24"/>
                                    <w:sz w:val="56"/>
                                    <w:szCs w:val="56"/>
                                    <w:rtl/>
                                    <w:lang w:bidi="ar-SY"/>
                                  </w:rPr>
                                  <w:t>في التصور البصري الذكي</w:t>
                                </w:r>
                              </w:p>
                            </w:txbxContent>
                          </wps:txbx>
                          <wps:bodyPr wrap="square" rtlCol="0">
                            <a:spAutoFit/>
                          </wps:bodyPr>
                        </wps:wsp>
                      </wpg:grpSp>
                    </wpg:wgp>
                  </a:graphicData>
                </a:graphic>
                <wp14:sizeRelV relativeFrom="margin">
                  <wp14:pctHeight>0</wp14:pctHeight>
                </wp14:sizeRelV>
              </wp:anchor>
            </w:drawing>
          </mc:Choice>
          <mc:Fallback>
            <w:pict>
              <v:group w14:anchorId="5BA8028D" id="Group 1451488623" o:spid="_x0000_s1746" style="position:absolute;left:0;text-align:left;margin-left:10pt;margin-top:-36.5pt;width:500.2pt;height:550.45pt;z-index:252779520;mso-position-horizontal-relative:text;mso-position-vertical-relative:text;mso-height-relative:margin" coordsize="63525,6990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uNBR0gAAAP90Uk5T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">
                <v:group id="Group 1451488624" o:spid="_x0000_s1747" style="position:absolute;left:254;top:25717;width:57908;height:44187" coordorigin="-1365" coordsize="57909,44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748" style="position:absolute;left:31302;width:22621;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749"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750"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751"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58" o:title="Target " gain="19661f" blacklevel="22938f"/>
                      </v:shape>
                    </v:group>
                    <v:shape id="TextBox 34" o:spid="_x0000_s1752" type="#_x0000_t202" style="position:absolute;left:38499;top:696;width:17551;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53"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754"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1755" type="#_x0000_t202" style="position:absolute;top:696;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62ADBEBA" w14:textId="37065A77" w:rsidR="00F01FA2" w:rsidRPr="00BC6FB1" w:rsidRDefault="00EC17B4" w:rsidP="00F01FA2">
                            <w:pPr>
                              <w:bidi w:val="0"/>
                              <w:jc w:val="center"/>
                              <w:rPr>
                                <w:rFonts w:ascii="Adobe Arabic" w:eastAsia="GE Dinar One" w:hAnsi="Adobe Arabic" w:cs="Adobe Arabic"/>
                                <w:b/>
                                <w:bCs/>
                                <w:color w:val="000000"/>
                                <w:kern w:val="24"/>
                                <w:sz w:val="44"/>
                                <w:szCs w:val="44"/>
                                <w:lang w:bidi="ar-SY"/>
                              </w:rPr>
                            </w:pPr>
                            <w:r w:rsidRPr="00EC17B4">
                              <w:rPr>
                                <w:rFonts w:ascii="Adobe Arabic" w:eastAsia="GE Dinar One" w:hAnsi="Adobe Arabic" w:cs="Adobe Arabic"/>
                                <w:b/>
                                <w:bCs/>
                                <w:color w:val="000000"/>
                                <w:kern w:val="24"/>
                                <w:sz w:val="44"/>
                                <w:szCs w:val="44"/>
                                <w:rtl/>
                                <w:lang w:bidi="ar-SY"/>
                              </w:rPr>
                              <w:t>المحتوى</w:t>
                            </w:r>
                          </w:p>
                        </w:txbxContent>
                      </v:textbox>
                    </v:shape>
                    <v:shape id="Picture 1451488633" o:spid="_x0000_s1756"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59" o:title="Note " gain="19661f" blacklevel="22938f"/>
                    </v:shape>
                  </v:group>
                  <v:shape id="Text Box 1451488634" o:spid="_x0000_s1757" type="#_x0000_t202" style="position:absolute;left:21545;top:5112;width:34999;height:39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7DD1EFF7"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Sakkal Majalla" w:hAnsi="Sakkal Majalla" w:cs="Sakkal Majalla"/>
                              <w:b/>
                              <w:color w:val="auto"/>
                              <w:sz w:val="30"/>
                              <w:szCs w:val="30"/>
                              <w:rtl/>
                            </w:rPr>
                            <w:t>بنهاية هذه الجلسة، سيكون المتدرّب قادراً على:</w:t>
                          </w:r>
                        </w:p>
                        <w:p w14:paraId="1BE8B44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التعرّف على بيئة العمل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ومكوّناتها الأساسية.</w:t>
                          </w:r>
                        </w:p>
                        <w:p w14:paraId="060E10A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ربط البيانات من مصادر متعدّدة باستخدام واجهة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البديهية.</w:t>
                          </w:r>
                        </w:p>
                        <w:p w14:paraId="7AC0F40F" w14:textId="5CC23D2E" w:rsidR="00F01FA2"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إنشاء تصوّرات بصرية تفاعلية باستخدام تقنية السحب والإفلات.</w:t>
                          </w:r>
                        </w:p>
                        <w:p w14:paraId="22654BD9" w14:textId="59A9B9C5"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بناء لوحات معلومات وقصص بيانات (</w:t>
                          </w:r>
                          <w:r w:rsidRPr="00EC17B4">
                            <w:rPr>
                              <w:rFonts w:ascii="Adobe Arabic" w:eastAsia="GE Dinar One" w:hAnsi="Adobe Arabic" w:cs="Adobe Arabic"/>
                              <w:color w:val="000000"/>
                              <w:kern w:val="24"/>
                              <w:sz w:val="30"/>
                              <w:szCs w:val="30"/>
                              <w:lang w:bidi="ar-SY"/>
                            </w:rPr>
                            <w:t>Data Stories</w:t>
                          </w:r>
                          <w:r w:rsidRPr="00EC17B4">
                            <w:rPr>
                              <w:rFonts w:ascii="Adobe Arabic" w:eastAsia="GE Dinar One" w:hAnsi="Adobe Arabic" w:cs="Adobe Arabic"/>
                              <w:color w:val="000000"/>
                              <w:kern w:val="24"/>
                              <w:sz w:val="30"/>
                              <w:szCs w:val="30"/>
                              <w:rtl/>
                              <w:lang w:bidi="ar-SY"/>
                            </w:rPr>
                            <w:t>) احترافية.</w:t>
                          </w:r>
                        </w:p>
                        <w:p w14:paraId="005DB558" w14:textId="1EF3EB10"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1EF96F76" w14:textId="6DEA242B"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42DDAACD" w14:textId="7EEB2CDF"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المقارنة بين قدرات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w:t>
                          </w:r>
                          <w:r w:rsidRPr="00EC17B4">
                            <w:rPr>
                              <w:rFonts w:ascii="Adobe Arabic" w:eastAsia="GE Dinar One" w:hAnsi="Adobe Arabic" w:cs="Adobe Arabic"/>
                              <w:color w:val="000000"/>
                              <w:kern w:val="24"/>
                              <w:sz w:val="30"/>
                              <w:szCs w:val="30"/>
                              <w:lang w:bidi="ar-SY"/>
                            </w:rPr>
                            <w:t>Power BI</w:t>
                          </w:r>
                          <w:r w:rsidRPr="00EC17B4">
                            <w:rPr>
                              <w:rFonts w:ascii="Adobe Arabic" w:eastAsia="GE Dinar One" w:hAnsi="Adobe Arabic" w:cs="Adobe Arabic"/>
                              <w:color w:val="000000"/>
                              <w:kern w:val="24"/>
                              <w:sz w:val="30"/>
                              <w:szCs w:val="30"/>
                              <w:rtl/>
                              <w:lang w:bidi="ar-SY"/>
                            </w:rPr>
                            <w:t xml:space="preserve"> واختيار الأداة المناسبة حسب الحاجة.</w:t>
                          </w:r>
                        </w:p>
                      </w:txbxContent>
                    </v:textbox>
                  </v:shape>
                  <v:shape id="Text Box 1451488635" o:spid="_x0000_s1758" type="#_x0000_t202" style="position:absolute;left:-1365;top:8744;width:23925;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1A6EF400"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مقدمة الجلسة.</w:t>
                          </w:r>
                        </w:p>
                        <w:p w14:paraId="2D935155"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07A3FF9A"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399162A1"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03000821" w14:textId="1981905C" w:rsidR="00F01FA2" w:rsidRPr="00EC17B4" w:rsidRDefault="00EC17B4">
                          <w:pPr>
                            <w:pStyle w:val="a5"/>
                            <w:numPr>
                              <w:ilvl w:val="0"/>
                              <w:numId w:val="2"/>
                            </w:numPr>
                            <w:spacing w:line="276" w:lineRule="auto"/>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xbxContent>
                    </v:textbox>
                  </v:shape>
                </v:group>
                <v:group id="Group 1451488636" o:spid="_x0000_s1759" style="position:absolute;width:63525;height:20537" coordsize="63525,20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760"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61" o:title="Calendar " gain="19661f" blacklevel="22938f"/>
                  </v:shape>
                  <v:shape id="TextBox 34" o:spid="_x0000_s1761" type="#_x0000_t202" style="position:absolute;left:52203;top:10720;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1762"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763"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6E3B1901" w14:textId="7FBE3AB6" w:rsidR="00F01FA2" w:rsidRPr="00F01FA2" w:rsidRDefault="00EC17B4" w:rsidP="00EC17B4">
                          <w:pPr>
                            <w:jc w:val="center"/>
                            <w:rPr>
                              <w:rFonts w:ascii="Adobe Arabic" w:eastAsia="GE Dinar One" w:hAnsi="Adobe Arabic" w:cs="Adobe Arabic"/>
                              <w:b/>
                              <w:bCs/>
                              <w:kern w:val="24"/>
                              <w:sz w:val="56"/>
                              <w:szCs w:val="56"/>
                              <w:lang w:bidi="ar-SY"/>
                            </w:rPr>
                          </w:pPr>
                          <w:r w:rsidRPr="00EC17B4">
                            <w:rPr>
                              <w:rFonts w:ascii="Adobe Arabic" w:eastAsia="GE Dinar One" w:hAnsi="Adobe Arabic" w:cs="Adobe Arabic"/>
                              <w:b/>
                              <w:bCs/>
                              <w:kern w:val="24"/>
                              <w:sz w:val="56"/>
                              <w:szCs w:val="56"/>
                              <w:rtl/>
                              <w:lang w:bidi="ar-SY"/>
                            </w:rPr>
                            <w:t>استخدام</w:t>
                          </w:r>
                          <w:r w:rsidRPr="00EC17B4">
                            <w:rPr>
                              <w:rFonts w:ascii="Adobe Arabic" w:eastAsia="GE Dinar One" w:hAnsi="Adobe Arabic" w:cs="Adobe Arabic"/>
                              <w:b/>
                              <w:bCs/>
                              <w:kern w:val="24"/>
                              <w:sz w:val="56"/>
                              <w:szCs w:val="56"/>
                              <w:lang w:bidi="ar-SY"/>
                            </w:rPr>
                            <w:t xml:space="preserve"> Tableau </w:t>
                          </w:r>
                          <w:r w:rsidRPr="00EC17B4">
                            <w:rPr>
                              <w:rFonts w:ascii="Adobe Arabic" w:eastAsia="GE Dinar One" w:hAnsi="Adobe Arabic" w:cs="Adobe Arabic"/>
                              <w:b/>
                              <w:bCs/>
                              <w:kern w:val="24"/>
                              <w:sz w:val="56"/>
                              <w:szCs w:val="56"/>
                              <w:rtl/>
                              <w:lang w:bidi="ar-SY"/>
                            </w:rPr>
                            <w:t>في التصور البصري الذكي</w:t>
                          </w:r>
                        </w:p>
                      </w:txbxContent>
                    </v:textbox>
                  </v:shape>
                </v:group>
              </v:group>
            </w:pict>
          </mc:Fallback>
        </mc:AlternateContent>
      </w:r>
    </w:p>
    <w:p w14:paraId="05854D99" w14:textId="77777777" w:rsidR="00691535" w:rsidRPr="00184293" w:rsidRDefault="00691535" w:rsidP="000F1708">
      <w:pPr>
        <w:bidi w:val="0"/>
        <w:rPr>
          <w:rFonts w:ascii="Adobe Arabic" w:hAnsi="Adobe Arabic" w:cs="Adobe Arabic"/>
          <w:b/>
          <w:bCs/>
          <w:color w:val="002060"/>
          <w:sz w:val="48"/>
          <w:szCs w:val="36"/>
        </w:rPr>
      </w:pPr>
    </w:p>
    <w:p w14:paraId="65FE933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72636EE3" w14:textId="77777777" w:rsidR="00691535" w:rsidRDefault="00691535" w:rsidP="00691535">
      <w:pPr>
        <w:pStyle w:val="a5"/>
        <w:spacing w:line="360" w:lineRule="auto"/>
        <w:rPr>
          <w:rFonts w:ascii="Adobe Arabic" w:hAnsi="Adobe Arabic" w:cs="Adobe Arabic"/>
          <w:b/>
          <w:bCs/>
          <w:color w:val="002060"/>
          <w:sz w:val="48"/>
          <w:szCs w:val="36"/>
          <w:rtl/>
        </w:rPr>
      </w:pPr>
    </w:p>
    <w:p w14:paraId="6BA1F199"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3EBE7397" w14:textId="76D66593" w:rsidR="00691535" w:rsidRDefault="00EC17B4" w:rsidP="00EC17B4">
      <w:pP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1A03B22A" wp14:editId="1AD6AF2E">
                <wp:extent cx="5711825" cy="748003"/>
                <wp:effectExtent l="0" t="0" r="22225" b="14605"/>
                <wp:docPr id="12380608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267660785" name="مجموعة 881967268"/>
                        <wpg:cNvGrpSpPr/>
                        <wpg:grpSpPr>
                          <a:xfrm>
                            <a:off x="0" y="159263"/>
                            <a:ext cx="5711825" cy="588737"/>
                            <a:chOff x="0" y="159160"/>
                            <a:chExt cx="6312597" cy="652531"/>
                          </a:xfrm>
                        </wpg:grpSpPr>
                        <wps:wsp>
                          <wps:cNvPr id="107380045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3718534" name="مربع نص 2043426344"/>
                          <wps:cNvSpPr txBox="1"/>
                          <wps:spPr>
                            <a:xfrm>
                              <a:off x="817519" y="159160"/>
                              <a:ext cx="2073788" cy="453954"/>
                            </a:xfrm>
                            <a:prstGeom prst="rect">
                              <a:avLst/>
                            </a:prstGeom>
                            <a:noFill/>
                          </wps:spPr>
                          <wps:txbx>
                            <w:txbxContent>
                              <w:p w14:paraId="365EF07C" w14:textId="77777777" w:rsidR="00EC17B4" w:rsidRPr="00724F18" w:rsidRDefault="00EC17B4" w:rsidP="00EC17B4">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0743950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916944"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03B22A" id="_x0000_s176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Kz0DgvcAAAABQEAAA8AAABkcnMvZG93&#10;bnJldi54bWxMj0FLw0AQhe+C/2EZwZvdVKJNYzalCIoUL4229LjNjslidjZkt2367x292MuD4T3e&#10;+6ZYjK4TRxyC9aRgOklAINXeWGoUfH683GUgQtRkdOcJFZwxwKK8vip0bvyJ1nisYiO4hEKuFbQx&#10;9rmUoW7R6TDxPRJ7X35wOvI5NNIM+sTlrpP3SfIonbbEC63u8bnF+rs6OAWbpU0x3e5W70mN+Gbk&#10;7rWyqVK3N+PyCUTEMf6H4Ref0aFkpr0/kAmiU8CPxD9lL5vPH0DsOTSdZSDLQl7Sl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">
                <v:group id="مجموعة 881967268" o:spid="_x0000_s1765" style="position:absolute;top:1592;width:57118;height:5888" coordorigin=",1591" coordsize="63125,6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">
                  <v:roundrect id="مستطيل مستدير الزوايا 769901" o:spid="_x0000_s176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" fillcolor="#168489" strokecolor="#168489" strokeweight="1pt">
                    <v:stroke joinstyle="miter"/>
                  </v:roundrect>
                  <v:shape id="مربع نص 2043426344" o:spid="_x0000_s1767" type="#_x0000_t202" style="position:absolute;left:8175;top:1591;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" filled="f" stroked="f">
                    <v:textbox style="mso-fit-shape-to-text:t">
                      <w:txbxContent>
                        <w:p w14:paraId="365EF07C" w14:textId="77777777" w:rsidR="00EC17B4" w:rsidRPr="00724F18" w:rsidRDefault="00EC17B4" w:rsidP="00EC17B4">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76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" fillcolor="#168489" strokecolor="#168489" strokeweight="1pt">
                    <v:stroke joinstyle="miter"/>
                  </v:roundrect>
                </v:group>
                <v:shape id="Picture 179" o:spid="_x0000_s176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">
                  <v:imagedata r:id="rId73" o:title="Light bulb "/>
                </v:shape>
                <w10:anchorlock/>
              </v:group>
            </w:pict>
          </mc:Fallback>
        </mc:AlternateContent>
      </w:r>
    </w:p>
    <w:p w14:paraId="5A10831D" w14:textId="77777777" w:rsidR="00EC17B4" w:rsidRDefault="00EC17B4" w:rsidP="00EC17B4">
      <w:pPr>
        <w:rPr>
          <w:rtl/>
        </w:rPr>
      </w:pPr>
      <w:r>
        <w:rPr>
          <w:rtl/>
        </w:rPr>
        <w:t>مرحباً بكم في اليوم الثالث من برنامجنا التدريبي، حيث ننتقل إلى مستوى متقدّم من التحليل والتصوّر البصري للبيانات.</w:t>
      </w:r>
    </w:p>
    <w:p w14:paraId="4682CC39" w14:textId="77777777" w:rsidR="00EC17B4" w:rsidRDefault="00EC17B4" w:rsidP="00EC17B4">
      <w:pPr>
        <w:rPr>
          <w:rtl/>
        </w:rPr>
      </w:pPr>
      <w:r>
        <w:rPr>
          <w:rtl/>
        </w:rPr>
        <w:t xml:space="preserve">في الجلسة السابقة، استكشفنا قوّة </w:t>
      </w:r>
      <w:r>
        <w:t>Power BI</w:t>
      </w:r>
      <w:r>
        <w:rPr>
          <w:rtl/>
        </w:rPr>
        <w:t xml:space="preserve"> في تحويل البيانات إلى رؤى تفاعلية. واليوم، سنتعرّف على أداة قويّة أخرى تُعتبر رائدة عالمياً في مجال تحليل البيانات والتصوّر البصري، وهي </w:t>
      </w:r>
      <w:r>
        <w:t>Tableau</w:t>
      </w:r>
      <w:r>
        <w:rPr>
          <w:rtl/>
        </w:rPr>
        <w:t>.</w:t>
      </w:r>
    </w:p>
    <w:p w14:paraId="22E174A2" w14:textId="77777777" w:rsidR="00EC17B4" w:rsidRDefault="00EC17B4" w:rsidP="00EC17B4">
      <w:pPr>
        <w:rPr>
          <w:rtl/>
        </w:rPr>
      </w:pPr>
      <w:r>
        <w:t>Tableau</w:t>
      </w:r>
      <w:r>
        <w:rPr>
          <w:rtl/>
        </w:rPr>
        <w:t xml:space="preserve"> ليست مجرّد أداة لإنشاء الرسوم البيانية، بل هي منصّة تحليلية متكاملة تجمع بين السهولة في الاستخدام والقدرات التحليلية المتقدّمة. تُستخدم </w:t>
      </w:r>
      <w:r>
        <w:t>Tableau</w:t>
      </w:r>
      <w:r>
        <w:rPr>
          <w:rtl/>
        </w:rPr>
        <w:t xml:space="preserve"> من قبل أكثر من 86,000 مؤسّسة حول العالم، بما في ذلك شركات عملاقة مثل </w:t>
      </w:r>
      <w:r>
        <w:t>Netflix</w:t>
      </w:r>
      <w:r>
        <w:rPr>
          <w:rtl/>
        </w:rPr>
        <w:t xml:space="preserve"> و</w:t>
      </w:r>
      <w:r>
        <w:t>LinkedIn</w:t>
      </w:r>
      <w:r>
        <w:rPr>
          <w:rtl/>
        </w:rPr>
        <w:t xml:space="preserve"> و</w:t>
      </w:r>
      <w:r>
        <w:t>Coca-Cola</w:t>
      </w:r>
      <w:r>
        <w:rPr>
          <w:rtl/>
        </w:rPr>
        <w:t>.</w:t>
      </w:r>
    </w:p>
    <w:p w14:paraId="3E444118" w14:textId="26533F1C" w:rsidR="00EC17B4" w:rsidRDefault="00026522" w:rsidP="00EC17B4">
      <w:pPr>
        <w:rPr>
          <w:rtl/>
        </w:rPr>
      </w:pPr>
      <w:r>
        <w:rPr>
          <w:noProof/>
        </w:rPr>
        <w:drawing>
          <wp:anchor distT="0" distB="0" distL="114300" distR="114300" simplePos="0" relativeHeight="252920832" behindDoc="0" locked="0" layoutInCell="1" allowOverlap="1" wp14:anchorId="025DA331" wp14:editId="5729DE51">
            <wp:simplePos x="0" y="0"/>
            <wp:positionH relativeFrom="column">
              <wp:posOffset>-121920</wp:posOffset>
            </wp:positionH>
            <wp:positionV relativeFrom="paragraph">
              <wp:posOffset>1199515</wp:posOffset>
            </wp:positionV>
            <wp:extent cx="2141220" cy="1010285"/>
            <wp:effectExtent l="0" t="0" r="0" b="0"/>
            <wp:wrapSquare wrapText="bothSides"/>
            <wp:docPr id="809285621" name="صورة 371" descr="‪What is the Difference Between Power BI and Tableau - Koenig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What is the Difference Between Power BI and Tableau - Koenig Solutions‬‏"/>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141220" cy="1010285"/>
                    </a:xfrm>
                    <a:prstGeom prst="rect">
                      <a:avLst/>
                    </a:prstGeom>
                    <a:noFill/>
                    <a:ln>
                      <a:noFill/>
                    </a:ln>
                  </pic:spPr>
                </pic:pic>
              </a:graphicData>
            </a:graphic>
          </wp:anchor>
        </w:drawing>
      </w:r>
      <w:r w:rsidR="00EC17B4">
        <w:rPr>
          <w:rtl/>
        </w:rPr>
        <w:t xml:space="preserve">ما يميّز </w:t>
      </w:r>
      <w:r w:rsidR="00EC17B4">
        <w:t>Tableau</w:t>
      </w:r>
      <w:r w:rsidR="00EC17B4">
        <w:rPr>
          <w:rtl/>
        </w:rPr>
        <w:t xml:space="preserve"> هو فلسفتها في "التحليل المرئي" (</w:t>
      </w:r>
      <w:r w:rsidR="00EC17B4">
        <w:t>Visual Analytics</w:t>
      </w:r>
      <w:r w:rsidR="00EC17B4">
        <w:rPr>
          <w:rtl/>
        </w:rPr>
        <w:t xml:space="preserve">)، حيث يمكن للمستخدم استكشاف البيانات بطريقة بديهية من خلال السحب والإفلات، دون الحاجة إلى كتابة أكواد برمجية معقّدة. وفقاً لتقرير </w:t>
      </w:r>
      <w:r w:rsidR="00EC17B4">
        <w:t>Gartner Magic Quadrant</w:t>
      </w:r>
      <w:r w:rsidR="00EC17B4">
        <w:rPr>
          <w:rtl/>
        </w:rPr>
        <w:t xml:space="preserve"> لعام 2024، تحتلّ </w:t>
      </w:r>
      <w:r w:rsidR="00EC17B4">
        <w:t>Tableau</w:t>
      </w:r>
      <w:r w:rsidR="00EC17B4">
        <w:rPr>
          <w:rtl/>
        </w:rPr>
        <w:t xml:space="preserve"> المرتبة الأولى في قدرات التحليل والتصوّر البصري.</w:t>
      </w:r>
      <w:r w:rsidRPr="00026522">
        <w:rPr>
          <w:noProof/>
        </w:rPr>
        <w:t xml:space="preserve"> </w:t>
      </w:r>
    </w:p>
    <w:p w14:paraId="2B654F2F" w14:textId="5B82122E" w:rsidR="007C12CD" w:rsidRDefault="00EC17B4" w:rsidP="00EC17B4">
      <w:pPr>
        <w:rPr>
          <w:rtl/>
        </w:rPr>
      </w:pPr>
      <w:r>
        <w:rPr>
          <w:rtl/>
        </w:rPr>
        <w:t xml:space="preserve">في هذه الجلسة، سنتعلّم كيفية استخدام </w:t>
      </w:r>
      <w:r>
        <w:t>Tableau</w:t>
      </w:r>
      <w:r>
        <w:rPr>
          <w:rtl/>
        </w:rPr>
        <w:t xml:space="preserve"> لبناء تقارير تفاعلية وذكية، وسنقارن قدراتها مع </w:t>
      </w:r>
      <w:r>
        <w:t>Power BI</w:t>
      </w:r>
      <w:r>
        <w:rPr>
          <w:rtl/>
        </w:rPr>
        <w:t xml:space="preserve"> لفهم متى نستخدم كلّ أداة بشكل أمثل.</w:t>
      </w:r>
    </w:p>
    <w:p w14:paraId="33DF80F9" w14:textId="77777777" w:rsidR="00EC17B4" w:rsidRPr="007168AD" w:rsidRDefault="00EC17B4" w:rsidP="00EC17B4">
      <w:pPr>
        <w:keepNext/>
        <w:pageBreakBefore/>
        <w:rPr>
          <w:rFonts w:ascii="Sakkal Majalla" w:hAnsi="Sakkal Majalla"/>
          <w:b/>
          <w:bCs/>
          <w:color w:val="FF0000"/>
          <w:sz w:val="32"/>
          <w:szCs w:val="32"/>
        </w:rPr>
      </w:pPr>
      <w:r w:rsidRPr="0073158B">
        <w:rPr>
          <w:b/>
          <w:bCs/>
          <w:noProof/>
          <w:color w:val="FF0000"/>
        </w:rPr>
        <w:lastRenderedPageBreak/>
        <mc:AlternateContent>
          <mc:Choice Requires="wpg">
            <w:drawing>
              <wp:inline distT="0" distB="0" distL="0" distR="0" wp14:anchorId="460DF655" wp14:editId="20AFFD56">
                <wp:extent cx="5537290" cy="992592"/>
                <wp:effectExtent l="0" t="0" r="0" b="0"/>
                <wp:docPr id="1519057883" name="Group 63"/>
                <wp:cNvGraphicFramePr/>
                <a:graphic xmlns:a="http://schemas.openxmlformats.org/drawingml/2006/main">
                  <a:graphicData uri="http://schemas.microsoft.com/office/word/2010/wordprocessingGroup">
                    <wpg:wgp>
                      <wpg:cNvGrpSpPr/>
                      <wpg:grpSpPr>
                        <a:xfrm>
                          <a:off x="0" y="0"/>
                          <a:ext cx="5537290" cy="992592"/>
                          <a:chOff x="1" y="0"/>
                          <a:chExt cx="5537290" cy="992592"/>
                        </a:xfrm>
                      </wpg:grpSpPr>
                      <wpg:grpSp>
                        <wpg:cNvPr id="1928893027" name="Group 1608695462"/>
                        <wpg:cNvGrpSpPr/>
                        <wpg:grpSpPr>
                          <a:xfrm>
                            <a:off x="1" y="0"/>
                            <a:ext cx="5537290" cy="992592"/>
                            <a:chOff x="0" y="0"/>
                            <a:chExt cx="5537481" cy="992635"/>
                          </a:xfrm>
                        </wpg:grpSpPr>
                        <wps:wsp>
                          <wps:cNvPr id="648582822" name="TextBox 4"/>
                          <wps:cNvSpPr txBox="1"/>
                          <wps:spPr>
                            <a:xfrm>
                              <a:off x="4688457" y="456037"/>
                              <a:ext cx="849024" cy="536598"/>
                            </a:xfrm>
                            <a:prstGeom prst="rect">
                              <a:avLst/>
                            </a:prstGeom>
                            <a:noFill/>
                          </wps:spPr>
                          <wps:txbx>
                            <w:txbxContent>
                              <w:p w14:paraId="70AE90E8" w14:textId="77777777" w:rsidR="00EC17B4" w:rsidRDefault="00EC17B4" w:rsidP="00EC17B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86106649"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3053013" name="TextBox 7"/>
                          <wps:cNvSpPr txBox="1"/>
                          <wps:spPr>
                            <a:xfrm>
                              <a:off x="0" y="203887"/>
                              <a:ext cx="4492780" cy="536598"/>
                            </a:xfrm>
                            <a:prstGeom prst="rect">
                              <a:avLst/>
                            </a:prstGeom>
                            <a:noFill/>
                          </wps:spPr>
                          <wps:txbx>
                            <w:txbxContent>
                              <w:p w14:paraId="59E86246" w14:textId="73FA85D5" w:rsidR="00EC17B4" w:rsidRDefault="00EC17B4" w:rsidP="00EC17B4">
                                <w:pPr>
                                  <w:rPr>
                                    <w:rFonts w:eastAsia="Calibri" w:hAnsi="Adobe Arabic" w:cs="Adobe Arabic"/>
                                    <w:b/>
                                    <w:bCs/>
                                    <w:color w:val="2B5474"/>
                                    <w:kern w:val="24"/>
                                    <w:sz w:val="56"/>
                                    <w:szCs w:val="56"/>
                                  </w:rPr>
                                </w:pPr>
                                <w:r w:rsidRPr="00EC17B4">
                                  <w:rPr>
                                    <w:rFonts w:eastAsia="Calibri" w:hAnsi="Adobe Arabic" w:cs="Adobe Arabic"/>
                                    <w:b/>
                                    <w:bCs/>
                                    <w:color w:val="2B5474"/>
                                    <w:kern w:val="24"/>
                                    <w:sz w:val="56"/>
                                    <w:szCs w:val="56"/>
                                    <w:rtl/>
                                  </w:rPr>
                                  <w:t>نشاط العصف الذهني التمهيدي</w:t>
                                </w:r>
                              </w:p>
                            </w:txbxContent>
                          </wps:txbx>
                          <wps:bodyPr wrap="square" rtlCol="0">
                            <a:spAutoFit/>
                          </wps:bodyPr>
                        </wps:wsp>
                      </wpg:grpSp>
                      <pic:pic xmlns:pic="http://schemas.openxmlformats.org/drawingml/2006/picture">
                        <pic:nvPicPr>
                          <pic:cNvPr id="156670177" name="Picture 1608695466" descr="Brainstorming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0DF655" id="_x0000_s1770" style="width:436pt;height:78.15pt;mso-position-horizontal-relative:char;mso-position-vertical-relative:line" coordorigin="" coordsize="55372,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">
                <v:group id="Group 1608695462" o:spid="_x0000_s1771" style="position:absolute;width:55372;height:9925" coordsize="55374,9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">
                  <v:shape id="TextBox 4" o:spid="_x0000_s1772" type="#_x0000_t202" style="position:absolute;left:46884;top:4560;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" filled="f" stroked="f">
                    <v:textbox style="mso-fit-shape-to-text:t">
                      <w:txbxContent>
                        <w:p w14:paraId="70AE90E8" w14:textId="77777777" w:rsidR="00EC17B4" w:rsidRDefault="00EC17B4" w:rsidP="00EC17B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77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" fillcolor="#168489" stroked="f" strokeweight="1pt">
                    <v:stroke joinstyle="miter"/>
                  </v:roundrect>
                  <v:shape id="TextBox 7" o:spid="_x0000_s1774" type="#_x0000_t202" style="position:absolute;top:2038;width:449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" filled="f" stroked="f">
                    <v:textbox style="mso-fit-shape-to-text:t">
                      <w:txbxContent>
                        <w:p w14:paraId="59E86246" w14:textId="73FA85D5" w:rsidR="00EC17B4" w:rsidRDefault="00EC17B4" w:rsidP="00EC17B4">
                          <w:pPr>
                            <w:rPr>
                              <w:rFonts w:eastAsia="Calibri" w:hAnsi="Adobe Arabic" w:cs="Adobe Arabic"/>
                              <w:b/>
                              <w:bCs/>
                              <w:color w:val="2B5474"/>
                              <w:kern w:val="24"/>
                              <w:sz w:val="56"/>
                              <w:szCs w:val="56"/>
                            </w:rPr>
                          </w:pPr>
                          <w:r w:rsidRPr="00EC17B4">
                            <w:rPr>
                              <w:rFonts w:eastAsia="Calibri" w:hAnsi="Adobe Arabic" w:cs="Adobe Arabic"/>
                              <w:b/>
                              <w:bCs/>
                              <w:color w:val="2B5474"/>
                              <w:kern w:val="24"/>
                              <w:sz w:val="56"/>
                              <w:szCs w:val="56"/>
                              <w:rtl/>
                            </w:rPr>
                            <w:t>نشاط العصف الذهني التمهيدي</w:t>
                          </w:r>
                        </w:p>
                      </w:txbxContent>
                    </v:textbox>
                  </v:shape>
                </v:group>
                <v:shape id="Picture 1608695466" o:spid="_x0000_s177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">
                  <v:imagedata r:id="rId76" o:title="Brainstorming "/>
                </v:shape>
                <w10:anchorlock/>
              </v:group>
            </w:pict>
          </mc:Fallback>
        </mc:AlternateContent>
      </w:r>
    </w:p>
    <w:p w14:paraId="6F5C018E" w14:textId="77777777" w:rsidR="00EC17B4" w:rsidRDefault="00EC17B4" w:rsidP="00EC17B4">
      <w:pPr>
        <w:rPr>
          <w:rFonts w:ascii="Sakkal Majalla" w:hAnsi="Sakkal Majalla"/>
          <w:sz w:val="34"/>
          <w:rtl/>
        </w:rPr>
      </w:pPr>
      <w:r w:rsidRPr="00E67690">
        <w:rPr>
          <w:noProof/>
          <w:sz w:val="34"/>
        </w:rPr>
        <w:drawing>
          <wp:anchor distT="0" distB="0" distL="114300" distR="114300" simplePos="0" relativeHeight="252901376" behindDoc="0" locked="0" layoutInCell="1" allowOverlap="1" wp14:anchorId="1A9699A5" wp14:editId="1E911AC5">
            <wp:simplePos x="0" y="0"/>
            <wp:positionH relativeFrom="margin">
              <wp:align>right</wp:align>
            </wp:positionH>
            <wp:positionV relativeFrom="paragraph">
              <wp:posOffset>11801</wp:posOffset>
            </wp:positionV>
            <wp:extent cx="457200" cy="457200"/>
            <wp:effectExtent l="0" t="0" r="0" b="0"/>
            <wp:wrapSquare wrapText="bothSides"/>
            <wp:docPr id="951755504"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EC17B4">
        <w:rPr>
          <w:rFonts w:ascii="Sakkal Majalla" w:hAnsi="Sakkal Majalla"/>
          <w:sz w:val="34"/>
          <w:rtl/>
        </w:rPr>
        <w:t>"عند اختيارك لأداة تحليل البيانات، ما المعايير والخصائص التي تبحث عنها لضمان أنّها تلبّي احتياجات مؤسّستك؟ وما التحدّيات التي قد تواجهها عند استخدام أدوات متعدّدة؟"</w:t>
      </w:r>
    </w:p>
    <w:p w14:paraId="2B74ACAE" w14:textId="1890355D" w:rsidR="00EC17B4" w:rsidRPr="009E4551" w:rsidRDefault="00EC17B4" w:rsidP="00EC17B4">
      <w:pPr>
        <w:rPr>
          <w:rFonts w:ascii="Sakkal Majalla" w:hAnsi="Sakkal Majalla"/>
          <w:sz w:val="34"/>
          <w:rtl/>
        </w:rPr>
      </w:pPr>
      <w:r>
        <w:rPr>
          <w:noProof/>
        </w:rPr>
        <w:drawing>
          <wp:anchor distT="0" distB="0" distL="114300" distR="114300" simplePos="0" relativeHeight="252903424" behindDoc="0" locked="0" layoutInCell="1" allowOverlap="1" wp14:anchorId="3FBCCA83" wp14:editId="48B1E05A">
            <wp:simplePos x="0" y="0"/>
            <wp:positionH relativeFrom="column">
              <wp:posOffset>69850</wp:posOffset>
            </wp:positionH>
            <wp:positionV relativeFrom="paragraph">
              <wp:posOffset>163195</wp:posOffset>
            </wp:positionV>
            <wp:extent cx="889000" cy="889000"/>
            <wp:effectExtent l="0" t="0" r="6350" b="6350"/>
            <wp:wrapSquare wrapText="bothSides"/>
            <wp:docPr id="697748082"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900352" behindDoc="0" locked="0" layoutInCell="1" allowOverlap="1" wp14:anchorId="6AF8B196" wp14:editId="61C1BFFA">
            <wp:simplePos x="0" y="0"/>
            <wp:positionH relativeFrom="margin">
              <wp:align>right</wp:align>
            </wp:positionH>
            <wp:positionV relativeFrom="paragraph">
              <wp:posOffset>310515</wp:posOffset>
            </wp:positionV>
            <wp:extent cx="361315" cy="361315"/>
            <wp:effectExtent l="0" t="0" r="635" b="635"/>
            <wp:wrapSquare wrapText="bothSides"/>
            <wp:docPr id="1737327713"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114995" w14:textId="77777777" w:rsidR="00EC17B4" w:rsidRDefault="00EC17B4" w:rsidP="00EC17B4">
      <w:pPr>
        <w:rPr>
          <w:rtl/>
        </w:rPr>
      </w:pPr>
      <w:r w:rsidRPr="004A69A2">
        <w:rPr>
          <w:rFonts w:hint="cs"/>
          <w:color w:val="168489"/>
          <w:rtl/>
        </w:rPr>
        <w:t>المدّة الزمنية:</w:t>
      </w:r>
      <w:r w:rsidRPr="006B1C71">
        <w:rPr>
          <w:rFonts w:hint="cs"/>
          <w:rtl/>
        </w:rPr>
        <w:t xml:space="preserve"> </w:t>
      </w:r>
      <w:r w:rsidRPr="00864A30">
        <w:rPr>
          <w:rFonts w:hint="cs"/>
          <w:rtl/>
        </w:rPr>
        <w:t xml:space="preserve">10 </w:t>
      </w:r>
      <w:r w:rsidRPr="006B1C71">
        <w:rPr>
          <w:rFonts w:hint="cs"/>
          <w:rtl/>
        </w:rPr>
        <w:t>دقائق</w:t>
      </w:r>
      <w:r>
        <w:rPr>
          <w:rFonts w:hint="cs"/>
          <w:rtl/>
        </w:rPr>
        <w:t>.</w:t>
      </w:r>
    </w:p>
    <w:p w14:paraId="50409FB6" w14:textId="77777777" w:rsidR="00EC17B4" w:rsidRDefault="00EC17B4" w:rsidP="00EC17B4">
      <w:pPr>
        <w:rPr>
          <w:color w:val="168489"/>
        </w:rPr>
      </w:pPr>
      <w:r>
        <w:rPr>
          <w:noProof/>
        </w:rPr>
        <w:drawing>
          <wp:anchor distT="0" distB="0" distL="114300" distR="114300" simplePos="0" relativeHeight="252902400" behindDoc="0" locked="0" layoutInCell="1" allowOverlap="1" wp14:anchorId="60EEB6A8" wp14:editId="40E226E5">
            <wp:simplePos x="0" y="0"/>
            <wp:positionH relativeFrom="margin">
              <wp:align>right</wp:align>
            </wp:positionH>
            <wp:positionV relativeFrom="paragraph">
              <wp:posOffset>106680</wp:posOffset>
            </wp:positionV>
            <wp:extent cx="439420" cy="439420"/>
            <wp:effectExtent l="0" t="0" r="0" b="0"/>
            <wp:wrapSquare wrapText="bothSides"/>
            <wp:docPr id="1601625438"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3BE700" w14:textId="77777777" w:rsidR="00EC17B4" w:rsidRDefault="00EC17B4" w:rsidP="00EC17B4">
      <w:pPr>
        <w:rPr>
          <w:color w:val="168489"/>
        </w:rPr>
      </w:pPr>
      <w:r w:rsidRPr="007168AD">
        <w:rPr>
          <w:color w:val="168489"/>
          <w:rtl/>
        </w:rPr>
        <w:t>إجابات نموذجية</w:t>
      </w:r>
      <w:r w:rsidRPr="004A69A2">
        <w:rPr>
          <w:rFonts w:hint="cs"/>
          <w:color w:val="168489"/>
          <w:rtl/>
        </w:rPr>
        <w:t>:</w:t>
      </w:r>
      <w:r>
        <w:rPr>
          <w:color w:val="168489"/>
          <w:rtl/>
        </w:rPr>
        <w:tab/>
      </w:r>
    </w:p>
    <w:p w14:paraId="2612F89E" w14:textId="77777777" w:rsidR="00EC17B4" w:rsidRPr="00EC17B4" w:rsidRDefault="00EC17B4" w:rsidP="00EC17B4">
      <w:pPr>
        <w:rPr>
          <w:b/>
          <w:bCs/>
          <w:color w:val="C00000"/>
          <w:rtl/>
        </w:rPr>
      </w:pPr>
      <w:r w:rsidRPr="00EC17B4">
        <w:rPr>
          <w:b/>
          <w:bCs/>
          <w:color w:val="C00000"/>
          <w:rtl/>
        </w:rPr>
        <w:t>المعايير والخصائص المطلوبة:</w:t>
      </w:r>
    </w:p>
    <w:p w14:paraId="40D8828A"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سهولة الاستخدام والتعلّم، خاصّة للمستخدمين غير التقنيين.</w:t>
      </w:r>
    </w:p>
    <w:p w14:paraId="4D14CA5D"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القدرة على الاتّصال بمصادر بيانات متنوّعة (قواعد البيانات، السحابة، ملفّات محلّية).</w:t>
      </w:r>
    </w:p>
    <w:p w14:paraId="31A430A5"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قوّة ومرونة في إنشاء تصوّرات بصرية متقدّمة وتفاعلية.</w:t>
      </w:r>
    </w:p>
    <w:p w14:paraId="02EB0223"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دعم التحليل المتقدّم والإحصائي والتنبّؤي.</w:t>
      </w:r>
    </w:p>
    <w:p w14:paraId="0CBDA42D"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إمكانية المشاركة والتعاون بين الفرق.</w:t>
      </w:r>
    </w:p>
    <w:p w14:paraId="62501350"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دعم الأجهزة المحمولة للوصول إلى التقارير في أيّ وقت ومكان.</w:t>
      </w:r>
    </w:p>
    <w:p w14:paraId="3501C10A"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التكلفة المناسبة مقارنة بالقيمة المقدّمة.</w:t>
      </w:r>
    </w:p>
    <w:p w14:paraId="1F577726"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الدعم الفنّي والمجتمع النشط للمساعدة في حلّ المشاكل.</w:t>
      </w:r>
    </w:p>
    <w:p w14:paraId="7982B076"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القدرة على التكامل مع الأدوات والأنظمة الأخرى المستخدمة في المؤسّسة.</w:t>
      </w:r>
    </w:p>
    <w:p w14:paraId="25B89FE5"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الأمان وحماية البيانات الحسّاسة.</w:t>
      </w:r>
    </w:p>
    <w:p w14:paraId="36DAE5F0" w14:textId="77777777" w:rsidR="00EC17B4" w:rsidRPr="00F718B4" w:rsidRDefault="00EC17B4" w:rsidP="00F718B4">
      <w:pPr>
        <w:spacing w:line="240" w:lineRule="auto"/>
        <w:rPr>
          <w:b/>
          <w:bCs/>
          <w:color w:val="C00000"/>
          <w:sz w:val="24"/>
          <w:szCs w:val="32"/>
          <w:rtl/>
        </w:rPr>
      </w:pPr>
      <w:r w:rsidRPr="00F718B4">
        <w:rPr>
          <w:b/>
          <w:bCs/>
          <w:color w:val="C00000"/>
          <w:sz w:val="24"/>
          <w:szCs w:val="32"/>
          <w:rtl/>
        </w:rPr>
        <w:t>التحدّيات عند استخدام أدوات متعدّدة:</w:t>
      </w:r>
    </w:p>
    <w:p w14:paraId="06B4088D"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صعوبة في توحيد المعايير والممارسات عبر الفرق المختلفة.</w:t>
      </w:r>
    </w:p>
    <w:p w14:paraId="43B8ACF7"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زيادة التكاليف بسبب الاشتراكات المتعدّدة والتراخيص.</w:t>
      </w:r>
    </w:p>
    <w:p w14:paraId="1ED04BDC"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الحاجة إلى تدريب الموظّفين على أدوات مختلفة.</w:t>
      </w:r>
    </w:p>
    <w:p w14:paraId="37FAFF61"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تشتّت البيانات والتقارير في منصّات منفصلة.</w:t>
      </w:r>
    </w:p>
    <w:p w14:paraId="3323F884"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صعوبة في الحوكمة والرقابة على البيانات.</w:t>
      </w:r>
    </w:p>
    <w:p w14:paraId="0601B659" w14:textId="77777777" w:rsidR="00EC17B4" w:rsidRPr="00F718B4" w:rsidRDefault="00EC17B4" w:rsidP="00F718B4">
      <w:pPr>
        <w:spacing w:line="240" w:lineRule="auto"/>
        <w:rPr>
          <w:sz w:val="24"/>
          <w:szCs w:val="32"/>
          <w:rtl/>
        </w:rPr>
      </w:pPr>
      <w:r w:rsidRPr="00F718B4">
        <w:rPr>
          <w:sz w:val="24"/>
          <w:szCs w:val="32"/>
          <w:rtl/>
        </w:rPr>
        <w:t>•</w:t>
      </w:r>
      <w:r w:rsidRPr="00F718B4">
        <w:rPr>
          <w:sz w:val="24"/>
          <w:szCs w:val="32"/>
          <w:rtl/>
        </w:rPr>
        <w:tab/>
        <w:t>احتمال حدوث تعارض في النتائج بسبب طرق معالجة مختلفة.</w:t>
      </w:r>
    </w:p>
    <w:p w14:paraId="689B840E" w14:textId="0ABD385F" w:rsidR="00C0289F" w:rsidRPr="00F718B4" w:rsidRDefault="00EC17B4" w:rsidP="00F718B4">
      <w:pPr>
        <w:spacing w:line="240" w:lineRule="auto"/>
        <w:rPr>
          <w:sz w:val="24"/>
          <w:szCs w:val="32"/>
          <w:rtl/>
        </w:rPr>
      </w:pPr>
      <w:r w:rsidRPr="00F718B4">
        <w:rPr>
          <w:sz w:val="24"/>
          <w:szCs w:val="32"/>
          <w:rtl/>
        </w:rPr>
        <w:t>•</w:t>
      </w:r>
      <w:r w:rsidRPr="00F718B4">
        <w:rPr>
          <w:sz w:val="24"/>
          <w:szCs w:val="32"/>
          <w:rtl/>
        </w:rPr>
        <w:tab/>
        <w:t>الحاجة إلى موارد تقنية إضافية لإدارة الأنظمة المختلفة.</w:t>
      </w:r>
    </w:p>
    <w:p w14:paraId="55CFEA2E" w14:textId="27446507" w:rsidR="00C0289F" w:rsidRDefault="00EC17B4" w:rsidP="00EC17B4">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05E48F38" wp14:editId="0DDD5E5D">
                <wp:extent cx="5731510" cy="895350"/>
                <wp:effectExtent l="0" t="0" r="21590" b="19050"/>
                <wp:docPr id="21433574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7308726"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67916471" name="مجموعة 39"/>
                        <wpg:cNvGrpSpPr/>
                        <wpg:grpSpPr>
                          <a:xfrm>
                            <a:off x="0" y="0"/>
                            <a:ext cx="5731510" cy="895350"/>
                            <a:chOff x="0" y="0"/>
                            <a:chExt cx="5878196" cy="918845"/>
                          </a:xfrm>
                        </wpg:grpSpPr>
                        <wpg:grpSp>
                          <wpg:cNvPr id="267024577" name="مجموعة 40"/>
                          <wpg:cNvGrpSpPr/>
                          <wpg:grpSpPr>
                            <a:xfrm>
                              <a:off x="0" y="0"/>
                              <a:ext cx="5878196" cy="918845"/>
                              <a:chOff x="0" y="0"/>
                              <a:chExt cx="6240348" cy="919070"/>
                            </a:xfrm>
                          </wpg:grpSpPr>
                          <wpg:grpSp>
                            <wpg:cNvPr id="992759317" name="مجموعة 41"/>
                            <wpg:cNvGrpSpPr/>
                            <wpg:grpSpPr>
                              <a:xfrm>
                                <a:off x="0" y="169208"/>
                                <a:ext cx="5433072" cy="580613"/>
                                <a:chOff x="0" y="169208"/>
                                <a:chExt cx="5433072" cy="580613"/>
                              </a:xfrm>
                            </wpg:grpSpPr>
                            <wps:wsp>
                              <wps:cNvPr id="8276786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906168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48181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7798758" name="مربع نص 41"/>
                          <wps:cNvSpPr txBox="1"/>
                          <wps:spPr>
                            <a:xfrm>
                              <a:off x="204484" y="257055"/>
                              <a:ext cx="4616071" cy="407289"/>
                            </a:xfrm>
                            <a:prstGeom prst="rect">
                              <a:avLst/>
                            </a:prstGeom>
                            <a:noFill/>
                          </wps:spPr>
                          <wps:txbx>
                            <w:txbxContent>
                              <w:p w14:paraId="3FFA89AE" w14:textId="1B42FE06" w:rsidR="00EC17B4" w:rsidRDefault="00EC17B4" w:rsidP="00EC17B4">
                                <w:pPr>
                                  <w:rPr>
                                    <w:rFonts w:eastAsia="Calibri" w:hAnsi="Adobe Arabic" w:cs="Adobe Arabic"/>
                                    <w:b/>
                                    <w:bCs/>
                                    <w:color w:val="FFFFFF"/>
                                    <w:kern w:val="24"/>
                                    <w:sz w:val="36"/>
                                    <w:szCs w:val="36"/>
                                    <w:lang w:bidi="ar-EG"/>
                                  </w:rPr>
                                </w:pPr>
                                <w:r w:rsidRPr="00EC17B4">
                                  <w:rPr>
                                    <w:rFonts w:eastAsia="Calibri" w:hAnsi="Adobe Arabic" w:cs="Adobe Arabic"/>
                                    <w:b/>
                                    <w:bCs/>
                                    <w:color w:val="FFFFFF"/>
                                    <w:kern w:val="24"/>
                                    <w:sz w:val="36"/>
                                    <w:szCs w:val="36"/>
                                    <w:rtl/>
                                    <w:lang w:bidi="ar-EG"/>
                                  </w:rPr>
                                  <w:t xml:space="preserve">ما هو </w:t>
                                </w:r>
                                <w:r w:rsidRPr="00EC17B4">
                                  <w:rPr>
                                    <w:rFonts w:eastAsia="Calibri" w:hAnsi="Adobe Arabic" w:cs="Adobe Arabic"/>
                                    <w:b/>
                                    <w:bCs/>
                                    <w:color w:val="FFFFFF"/>
                                    <w:kern w:val="24"/>
                                    <w:sz w:val="32"/>
                                    <w:szCs w:val="32"/>
                                    <w:lang w:bidi="ar-EG"/>
                                  </w:rPr>
                                  <w:t>Tableau</w:t>
                                </w:r>
                                <w:r w:rsidRPr="00EC17B4">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05E48F38" id="_x0000_s17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yo2owcAALUcAAAOAAAAZHJzL2Uyb0RvYy54bWzsWVuP00YUfq/U/2D5&#10;sRLE90vELlqgoEqUroCK9tFxnMSq7XHHk02W10KF+CPQqlVFW1rxT5J/0+/M2I5z2U1A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I8qNqMHAAC1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17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">
                  <v:imagedata r:id="rId83" o:title=""/>
                </v:shape>
                <v:group id="مجموعة 39" o:spid="_x0000_s17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">
                  <v:group id="مجموعة 40" o:spid="_x0000_s17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">
                    <v:group id="مجموعة 41" o:spid="_x0000_s17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">
                      <v:shape id="شكل حر 42" o:spid="_x0000_s17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" fillcolor="#168489" stroked="f" strokeweight="1pt">
                        <v:stroke joinstyle="miter"/>
                      </v:roundrect>
                    </v:group>
                    <v:oval id="شكل بيضاوي 44" o:spid="_x0000_s17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" filled="f" strokecolor="#a5a5a5 [2092]" strokeweight="1pt">
                      <v:stroke joinstyle="miter"/>
                    </v:oval>
                  </v:group>
                  <v:shape id="مربع نص 41" o:spid="_x0000_s1784"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" filled="f" stroked="f">
                    <v:textbox style="mso-fit-shape-to-text:t">
                      <w:txbxContent>
                        <w:p w14:paraId="3FFA89AE" w14:textId="1B42FE06" w:rsidR="00EC17B4" w:rsidRDefault="00EC17B4" w:rsidP="00EC17B4">
                          <w:pPr>
                            <w:rPr>
                              <w:rFonts w:eastAsia="Calibri" w:hAnsi="Adobe Arabic" w:cs="Adobe Arabic"/>
                              <w:b/>
                              <w:bCs/>
                              <w:color w:val="FFFFFF"/>
                              <w:kern w:val="24"/>
                              <w:sz w:val="36"/>
                              <w:szCs w:val="36"/>
                              <w:lang w:bidi="ar-EG"/>
                            </w:rPr>
                          </w:pPr>
                          <w:r w:rsidRPr="00EC17B4">
                            <w:rPr>
                              <w:rFonts w:eastAsia="Calibri" w:hAnsi="Adobe Arabic" w:cs="Adobe Arabic"/>
                              <w:b/>
                              <w:bCs/>
                              <w:color w:val="FFFFFF"/>
                              <w:kern w:val="24"/>
                              <w:sz w:val="36"/>
                              <w:szCs w:val="36"/>
                              <w:rtl/>
                              <w:lang w:bidi="ar-EG"/>
                            </w:rPr>
                            <w:t xml:space="preserve">ما هو </w:t>
                          </w:r>
                          <w:r w:rsidRPr="00EC17B4">
                            <w:rPr>
                              <w:rFonts w:eastAsia="Calibri" w:hAnsi="Adobe Arabic" w:cs="Adobe Arabic"/>
                              <w:b/>
                              <w:bCs/>
                              <w:color w:val="FFFFFF"/>
                              <w:kern w:val="24"/>
                              <w:sz w:val="32"/>
                              <w:szCs w:val="32"/>
                              <w:lang w:bidi="ar-EG"/>
                            </w:rPr>
                            <w:t>Tableau</w:t>
                          </w:r>
                          <w:r w:rsidRPr="00EC17B4">
                            <w:rPr>
                              <w:rFonts w:eastAsia="Calibri" w:hAnsi="Adobe Arabic" w:cs="Adobe Arabic"/>
                              <w:b/>
                              <w:bCs/>
                              <w:color w:val="FFFFFF"/>
                              <w:kern w:val="24"/>
                              <w:sz w:val="36"/>
                              <w:szCs w:val="36"/>
                              <w:rtl/>
                              <w:lang w:bidi="ar-EG"/>
                            </w:rPr>
                            <w:t>؟</w:t>
                          </w:r>
                        </w:p>
                      </w:txbxContent>
                    </v:textbox>
                  </v:shape>
                </v:group>
                <w10:anchorlock/>
              </v:group>
            </w:pict>
          </mc:Fallback>
        </mc:AlternateContent>
      </w:r>
    </w:p>
    <w:p w14:paraId="5375FB7F" w14:textId="5A20CDAF" w:rsidR="00EC17B4" w:rsidRDefault="00EC17B4" w:rsidP="00EC17B4">
      <w:pPr>
        <w:rPr>
          <w:rFonts w:ascii="Sakkal Majalla" w:hAnsi="Sakkal Majalla"/>
          <w:sz w:val="34"/>
          <w:rtl/>
        </w:rPr>
      </w:pPr>
      <w:r w:rsidRPr="00EC17B4">
        <w:rPr>
          <w:rFonts w:ascii="Sakkal Majalla" w:hAnsi="Sakkal Majalla"/>
          <w:sz w:val="34"/>
        </w:rPr>
        <w:t xml:space="preserve">Tableau </w:t>
      </w:r>
      <w:r w:rsidRPr="003A5C66">
        <w:rPr>
          <w:rFonts w:ascii="Adobe Arabic" w:hAnsi="Adobe Arabic" w:cs="Adobe Arabic"/>
          <w:noProof/>
          <w:color w:val="1E3D6A"/>
          <w:sz w:val="34"/>
        </w:rPr>
        <mc:AlternateContent>
          <mc:Choice Requires="wpg">
            <w:drawing>
              <wp:anchor distT="0" distB="0" distL="114300" distR="114300" simplePos="0" relativeHeight="252904448" behindDoc="0" locked="0" layoutInCell="1" allowOverlap="1" wp14:anchorId="377F9A93" wp14:editId="57F58ECB">
                <wp:simplePos x="0" y="0"/>
                <wp:positionH relativeFrom="column">
                  <wp:posOffset>5143500</wp:posOffset>
                </wp:positionH>
                <wp:positionV relativeFrom="paragraph">
                  <wp:posOffset>635</wp:posOffset>
                </wp:positionV>
                <wp:extent cx="582930" cy="474345"/>
                <wp:effectExtent l="0" t="0" r="7620" b="20955"/>
                <wp:wrapSquare wrapText="bothSides"/>
                <wp:docPr id="708375802"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565233705"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38205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B1A79A" id="Group 29" o:spid="_x0000_s1026" style="position:absolute;margin-left:405pt;margin-top:.05pt;width:45.9pt;height:37.35pt;z-index:25290444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" fillcolor="#168489" strokecolor="#168489" strokeweight="1pt">
                  <v:stroke joinstyle="miter"/>
                </v:roundrect>
                <w10:wrap type="square"/>
              </v:group>
            </w:pict>
          </mc:Fallback>
        </mc:AlternateContent>
      </w:r>
      <w:r w:rsidRPr="00EC17B4">
        <w:rPr>
          <w:rFonts w:ascii="Sakkal Majalla" w:hAnsi="Sakkal Majalla"/>
          <w:sz w:val="34"/>
          <w:rtl/>
        </w:rPr>
        <w:t>هو برنامج تحليل بيانات وتصوّر بصري تفاعلي تمّ تطويره من قبل شركة</w:t>
      </w:r>
      <w:r w:rsidRPr="00EC17B4">
        <w:rPr>
          <w:rFonts w:ascii="Sakkal Majalla" w:hAnsi="Sakkal Majalla"/>
          <w:sz w:val="34"/>
        </w:rPr>
        <w:t xml:space="preserve"> Tableau Software </w:t>
      </w:r>
      <w:r w:rsidRPr="00EC17B4">
        <w:rPr>
          <w:rFonts w:ascii="Sakkal Majalla" w:hAnsi="Sakkal Majalla"/>
          <w:sz w:val="34"/>
          <w:rtl/>
        </w:rPr>
        <w:t>التي استحوذت عليها</w:t>
      </w:r>
      <w:r w:rsidRPr="00EC17B4">
        <w:rPr>
          <w:rFonts w:ascii="Sakkal Majalla" w:hAnsi="Sakkal Majalla"/>
          <w:sz w:val="34"/>
        </w:rPr>
        <w:t xml:space="preserve"> Salesforce </w:t>
      </w:r>
      <w:r w:rsidRPr="00EC17B4">
        <w:rPr>
          <w:rFonts w:ascii="Sakkal Majalla" w:hAnsi="Sakkal Majalla"/>
          <w:sz w:val="34"/>
          <w:rtl/>
        </w:rPr>
        <w:t>في 2019</w:t>
      </w:r>
      <w:r w:rsidRPr="00EC17B4">
        <w:rPr>
          <w:rFonts w:ascii="Sakkal Majalla" w:hAnsi="Sakkal Majalla"/>
          <w:sz w:val="34"/>
        </w:rPr>
        <w:t xml:space="preserve">). </w:t>
      </w:r>
      <w:r w:rsidRPr="00EC17B4">
        <w:rPr>
          <w:rFonts w:ascii="Sakkal Majalla" w:hAnsi="Sakkal Majalla"/>
          <w:sz w:val="34"/>
          <w:rtl/>
        </w:rPr>
        <w:t>يتميّز بواجهة بديهية تعتمد على السحب والإفلات، ممّا يجعله في متناول المستخدمين من مختلف المستويات التقنية</w:t>
      </w:r>
      <w:r w:rsidRPr="00EC17B4">
        <w:rPr>
          <w:rFonts w:ascii="Sakkal Majalla" w:hAnsi="Sakkal Majalla" w:hint="cs"/>
          <w:sz w:val="34"/>
          <w:rtl/>
        </w:rPr>
        <w:t>)</w:t>
      </w:r>
      <w:r w:rsidRPr="00EC17B4">
        <w:rPr>
          <w:rFonts w:ascii="Sakkal Majalla" w:hAnsi="Sakkal Majalla"/>
          <w:sz w:val="34"/>
        </w:rPr>
        <w:t>.</w:t>
      </w:r>
    </w:p>
    <w:p w14:paraId="31F9259F" w14:textId="77777777" w:rsidR="00EC17B4" w:rsidRDefault="00EC17B4" w:rsidP="00EC17B4">
      <w:pPr>
        <w:rPr>
          <w:rFonts w:ascii="Sakkal Majalla" w:hAnsi="Sakkal Majalla"/>
          <w:sz w:val="34"/>
          <w:rtl/>
        </w:rPr>
      </w:pPr>
      <w:r w:rsidRPr="00EC17B4">
        <w:rPr>
          <w:rFonts w:ascii="Sakkal Majalla" w:hAnsi="Sakkal Majalla"/>
          <w:sz w:val="34"/>
          <w:rtl/>
        </w:rPr>
        <w:t>صُمّم</w:t>
      </w:r>
      <w:r w:rsidRPr="00EC17B4">
        <w:rPr>
          <w:rFonts w:ascii="Sakkal Majalla" w:hAnsi="Sakkal Majalla"/>
          <w:sz w:val="34"/>
        </w:rPr>
        <w:t xml:space="preserve"> Tableau </w:t>
      </w:r>
      <w:r w:rsidRPr="00EC17B4">
        <w:rPr>
          <w:rFonts w:ascii="Sakkal Majalla" w:hAnsi="Sakkal Majalla"/>
          <w:sz w:val="34"/>
          <w:rtl/>
        </w:rPr>
        <w:t>بناءً على أبحاث في جامعة</w:t>
      </w:r>
      <w:r w:rsidRPr="00EC17B4">
        <w:rPr>
          <w:rFonts w:ascii="Sakkal Majalla" w:hAnsi="Sakkal Majalla"/>
          <w:sz w:val="34"/>
        </w:rPr>
        <w:t xml:space="preserve"> Stanford </w:t>
      </w:r>
      <w:r w:rsidRPr="00EC17B4">
        <w:rPr>
          <w:rFonts w:ascii="Sakkal Majalla" w:hAnsi="Sakkal Majalla"/>
          <w:sz w:val="34"/>
          <w:rtl/>
        </w:rPr>
        <w:t>حول الإدراك البصري وكيفية استيعاب الدماغ البشري للمعلومات المرئية، ممّا يجعل تصوّراته فعّالة للغاية في إيصال الرؤى</w:t>
      </w:r>
      <w:r w:rsidRPr="00EC17B4">
        <w:rPr>
          <w:rFonts w:ascii="Sakkal Majalla" w:hAnsi="Sakkal Majalla"/>
          <w:sz w:val="34"/>
        </w:rPr>
        <w:t>.</w:t>
      </w:r>
    </w:p>
    <w:p w14:paraId="000C8572" w14:textId="7B682713" w:rsidR="00EC17B4" w:rsidRPr="00EC17B4" w:rsidRDefault="00EC17B4" w:rsidP="00EC17B4">
      <w:pPr>
        <w:jc w:val="center"/>
        <w:rPr>
          <w:rFonts w:ascii="Sakkal Majalla" w:hAnsi="Sakkal Majalla"/>
          <w:sz w:val="34"/>
          <w:rtl/>
        </w:rPr>
      </w:pPr>
      <w:r>
        <w:rPr>
          <w:noProof/>
        </w:rPr>
        <w:drawing>
          <wp:inline distT="0" distB="0" distL="0" distR="0" wp14:anchorId="65AFFABD" wp14:editId="2B330F6F">
            <wp:extent cx="3556088" cy="2000250"/>
            <wp:effectExtent l="0" t="0" r="6350" b="0"/>
            <wp:docPr id="1881322835" name="Picture 5" descr="Tableau Básico - Teor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ableau Básico - Teorema"/>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3059" cy="2004171"/>
                    </a:xfrm>
                    <a:prstGeom prst="rect">
                      <a:avLst/>
                    </a:prstGeom>
                    <a:noFill/>
                    <a:ln>
                      <a:noFill/>
                    </a:ln>
                  </pic:spPr>
                </pic:pic>
              </a:graphicData>
            </a:graphic>
          </wp:inline>
        </w:drawing>
      </w:r>
    </w:p>
    <w:p w14:paraId="50D60B4C" w14:textId="7C3B2B83" w:rsidR="00E0311B" w:rsidRPr="00E0311B" w:rsidRDefault="00EC17B4" w:rsidP="00E0311B">
      <w:pPr>
        <w:rPr>
          <w:rFonts w:ascii="Sakkal Majalla" w:hAnsi="Sakkal Majalla"/>
          <w:b/>
          <w:bCs/>
          <w:color w:val="008080"/>
          <w:sz w:val="34"/>
        </w:rPr>
      </w:pPr>
      <w:r w:rsidRPr="00EC17B4">
        <w:rPr>
          <w:rFonts w:ascii="Sakkal Majalla" w:hAnsi="Sakkal Majalla"/>
          <w:b/>
          <w:bCs/>
          <w:color w:val="008080"/>
          <w:sz w:val="34"/>
          <w:rtl/>
        </w:rPr>
        <w:t>منتجات</w:t>
      </w:r>
      <w:r w:rsidRPr="00EC17B4">
        <w:rPr>
          <w:rFonts w:ascii="Sakkal Majalla" w:hAnsi="Sakkal Majalla"/>
          <w:b/>
          <w:bCs/>
          <w:color w:val="008080"/>
          <w:sz w:val="34"/>
        </w:rPr>
        <w:t xml:space="preserve"> Tableau </w:t>
      </w:r>
      <w:r w:rsidRPr="00EC17B4">
        <w:rPr>
          <w:rFonts w:ascii="Sakkal Majalla" w:hAnsi="Sakkal Majalla"/>
          <w:b/>
          <w:bCs/>
          <w:color w:val="008080"/>
          <w:sz w:val="34"/>
          <w:rtl/>
        </w:rPr>
        <w:t>الرئيسية</w:t>
      </w:r>
      <w:r w:rsidRPr="00EC17B4">
        <w:rPr>
          <w:rFonts w:ascii="Sakkal Majalla" w:hAnsi="Sakkal Majalla"/>
          <w:b/>
          <w:bCs/>
          <w:color w:val="008080"/>
          <w:sz w:val="34"/>
        </w:rPr>
        <w:t>:</w:t>
      </w:r>
    </w:p>
    <w:p w14:paraId="1B136A9D" w14:textId="10FE688A" w:rsidR="00EC17B4" w:rsidRPr="00EC17B4" w:rsidRDefault="00EC17B4" w:rsidP="00E0498D">
      <w:pPr>
        <w:jc w:val="left"/>
        <w:rPr>
          <w:rFonts w:ascii="Sakkal Majalla" w:hAnsi="Sakkal Majalla"/>
          <w:sz w:val="34"/>
        </w:rPr>
      </w:pPr>
      <w:r w:rsidRPr="00EC17B4">
        <w:rPr>
          <w:rFonts w:ascii="Sakkal Majalla" w:hAnsi="Sakkal Majalla"/>
          <w:b/>
          <w:bCs/>
          <w:sz w:val="34"/>
        </w:rPr>
        <w:t>Tableau Desktop.</w:t>
      </w:r>
      <w:r w:rsidRPr="00EC17B4">
        <w:rPr>
          <w:rFonts w:ascii="Sakkal Majalla" w:hAnsi="Sakkal Majalla"/>
          <w:sz w:val="34"/>
        </w:rPr>
        <w:br/>
      </w:r>
      <w:r w:rsidRPr="00EC17B4">
        <w:rPr>
          <w:rFonts w:ascii="Sakkal Majalla" w:hAnsi="Sakkal Majalla"/>
          <w:sz w:val="34"/>
          <w:rtl/>
        </w:rPr>
        <w:t>هو التطبيق الرئيسي لإنشاء التصوّرات والتقارير ولوحات المعلومات. يتوفّر في نسختين</w:t>
      </w:r>
      <w:r w:rsidRPr="00EC17B4">
        <w:rPr>
          <w:rFonts w:ascii="Sakkal Majalla" w:hAnsi="Sakkal Majalla"/>
          <w:sz w:val="34"/>
        </w:rPr>
        <w:t xml:space="preserve"> Desktop </w:t>
      </w:r>
      <w:r w:rsidRPr="00EC17B4">
        <w:rPr>
          <w:rFonts w:ascii="Sakkal Majalla" w:hAnsi="Sakkal Majalla"/>
          <w:sz w:val="34"/>
          <w:rtl/>
        </w:rPr>
        <w:t>(النسخة الكاملة) و</w:t>
      </w:r>
      <w:r w:rsidRPr="00EC17B4">
        <w:rPr>
          <w:rFonts w:ascii="Sakkal Majalla" w:hAnsi="Sakkal Majalla"/>
          <w:sz w:val="34"/>
        </w:rPr>
        <w:t xml:space="preserve">Tableau Public </w:t>
      </w:r>
      <w:r w:rsidR="00E0311B">
        <w:rPr>
          <w:rFonts w:ascii="Sakkal Majalla" w:hAnsi="Sakkal Majalla" w:hint="cs"/>
          <w:sz w:val="34"/>
          <w:rtl/>
        </w:rPr>
        <w:t>(</w:t>
      </w:r>
      <w:r w:rsidRPr="00EC17B4">
        <w:rPr>
          <w:rFonts w:ascii="Sakkal Majalla" w:hAnsi="Sakkal Majalla"/>
          <w:sz w:val="34"/>
          <w:rtl/>
        </w:rPr>
        <w:t>النسخة المجّانية مع قيود</w:t>
      </w:r>
      <w:r w:rsidR="00E0311B">
        <w:rPr>
          <w:rFonts w:ascii="Sakkal Majalla" w:hAnsi="Sakkal Majalla" w:hint="cs"/>
          <w:sz w:val="34"/>
          <w:rtl/>
        </w:rPr>
        <w:t>).</w:t>
      </w:r>
    </w:p>
    <w:p w14:paraId="52EDD191"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Server.</w:t>
      </w:r>
      <w:r w:rsidRPr="00EC17B4">
        <w:rPr>
          <w:rFonts w:ascii="Sakkal Majalla" w:hAnsi="Sakkal Majalla"/>
          <w:sz w:val="34"/>
        </w:rPr>
        <w:br/>
      </w:r>
      <w:r w:rsidRPr="00EC17B4">
        <w:rPr>
          <w:rFonts w:ascii="Sakkal Majalla" w:hAnsi="Sakkal Majalla"/>
          <w:sz w:val="34"/>
          <w:rtl/>
        </w:rPr>
        <w:t>منصّة على مستوى المؤسّسة لنشر التقارير ومشاركتها داخل الشبكة المحلّية مع إمكانيات التحكّم والأمان</w:t>
      </w:r>
      <w:r w:rsidRPr="00EC17B4">
        <w:rPr>
          <w:rFonts w:ascii="Sakkal Majalla" w:hAnsi="Sakkal Majalla"/>
          <w:sz w:val="34"/>
        </w:rPr>
        <w:t>.</w:t>
      </w:r>
    </w:p>
    <w:p w14:paraId="088D7AED" w14:textId="3AA3F994" w:rsidR="00EC17B4" w:rsidRPr="00EC17B4" w:rsidRDefault="00EC17B4" w:rsidP="00E0311B">
      <w:pPr>
        <w:jc w:val="left"/>
        <w:rPr>
          <w:rFonts w:ascii="Sakkal Majalla" w:hAnsi="Sakkal Majalla"/>
          <w:sz w:val="34"/>
        </w:rPr>
      </w:pPr>
      <w:r w:rsidRPr="00EC17B4">
        <w:rPr>
          <w:rFonts w:ascii="Sakkal Majalla" w:hAnsi="Sakkal Majalla"/>
          <w:b/>
          <w:bCs/>
          <w:sz w:val="34"/>
        </w:rPr>
        <w:t xml:space="preserve">Tableau Cloud </w:t>
      </w:r>
      <w:r w:rsidRPr="00EC17B4">
        <w:rPr>
          <w:rFonts w:ascii="Sakkal Majalla" w:hAnsi="Sakkal Majalla"/>
          <w:b/>
          <w:bCs/>
          <w:sz w:val="34"/>
          <w:rtl/>
        </w:rPr>
        <w:t>سابقاً</w:t>
      </w:r>
      <w:r w:rsidRPr="00EC17B4">
        <w:rPr>
          <w:rFonts w:ascii="Sakkal Majalla" w:hAnsi="Sakkal Majalla"/>
          <w:b/>
          <w:bCs/>
          <w:sz w:val="34"/>
        </w:rPr>
        <w:t xml:space="preserve"> </w:t>
      </w:r>
      <w:r w:rsidR="00E0311B">
        <w:rPr>
          <w:rFonts w:ascii="Sakkal Majalla" w:hAnsi="Sakkal Majalla" w:hint="cs"/>
          <w:b/>
          <w:bCs/>
          <w:sz w:val="34"/>
          <w:rtl/>
        </w:rPr>
        <w:t>(</w:t>
      </w:r>
      <w:r w:rsidR="00E0311B" w:rsidRPr="00EC17B4">
        <w:rPr>
          <w:rFonts w:ascii="Sakkal Majalla" w:hAnsi="Sakkal Majalla"/>
          <w:b/>
          <w:bCs/>
          <w:sz w:val="34"/>
        </w:rPr>
        <w:t>Tableau Online</w:t>
      </w:r>
      <w:r w:rsidR="00E0311B">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النسخة السحابية من</w:t>
      </w:r>
      <w:r w:rsidRPr="00EC17B4">
        <w:rPr>
          <w:rFonts w:ascii="Sakkal Majalla" w:hAnsi="Sakkal Majalla"/>
          <w:sz w:val="34"/>
        </w:rPr>
        <w:t xml:space="preserve"> Tableau Server</w:t>
      </w:r>
      <w:r w:rsidRPr="00EC17B4">
        <w:rPr>
          <w:rFonts w:ascii="Sakkal Majalla" w:hAnsi="Sakkal Majalla"/>
          <w:sz w:val="34"/>
          <w:rtl/>
        </w:rPr>
        <w:t>، تتيح النشر والمشاركة عبر السحابة دون الحاجة إلى خوادم محلّية</w:t>
      </w:r>
      <w:r w:rsidRPr="00EC17B4">
        <w:rPr>
          <w:rFonts w:ascii="Sakkal Majalla" w:hAnsi="Sakkal Majalla"/>
          <w:sz w:val="34"/>
        </w:rPr>
        <w:t>.</w:t>
      </w:r>
    </w:p>
    <w:p w14:paraId="36B18202"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Prep.</w:t>
      </w:r>
      <w:r w:rsidRPr="00EC17B4">
        <w:rPr>
          <w:rFonts w:ascii="Sakkal Majalla" w:hAnsi="Sakkal Majalla"/>
          <w:sz w:val="34"/>
        </w:rPr>
        <w:br/>
      </w:r>
      <w:r w:rsidRPr="00EC17B4">
        <w:rPr>
          <w:rFonts w:ascii="Sakkal Majalla" w:hAnsi="Sakkal Majalla"/>
          <w:sz w:val="34"/>
          <w:rtl/>
        </w:rPr>
        <w:t>أداة مخصّصة لتحضير وتنظيف البيانات بطريقة مرئية قبل تحليلها</w:t>
      </w:r>
      <w:r w:rsidRPr="00EC17B4">
        <w:rPr>
          <w:rFonts w:ascii="Sakkal Majalla" w:hAnsi="Sakkal Majalla"/>
          <w:sz w:val="34"/>
        </w:rPr>
        <w:t>.</w:t>
      </w:r>
    </w:p>
    <w:p w14:paraId="52D54B23"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lastRenderedPageBreak/>
        <w:t>Tableau Mobile.</w:t>
      </w:r>
      <w:r w:rsidRPr="00EC17B4">
        <w:rPr>
          <w:rFonts w:ascii="Sakkal Majalla" w:hAnsi="Sakkal Majalla"/>
          <w:sz w:val="34"/>
        </w:rPr>
        <w:br/>
      </w:r>
      <w:r w:rsidRPr="00EC17B4">
        <w:rPr>
          <w:rFonts w:ascii="Sakkal Majalla" w:hAnsi="Sakkal Majalla"/>
          <w:sz w:val="34"/>
          <w:rtl/>
        </w:rPr>
        <w:t>تطبيقات الهاتف المحمول للوصول إلى التقارير ولوحات المعلومات</w:t>
      </w:r>
      <w:r w:rsidRPr="00EC17B4">
        <w:rPr>
          <w:rFonts w:ascii="Sakkal Majalla" w:hAnsi="Sakkal Majalla"/>
          <w:sz w:val="34"/>
        </w:rPr>
        <w:t>.</w:t>
      </w:r>
    </w:p>
    <w:p w14:paraId="5BB05155"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Public.</w:t>
      </w:r>
      <w:r w:rsidRPr="00EC17B4">
        <w:rPr>
          <w:rFonts w:ascii="Sakkal Majalla" w:hAnsi="Sakkal Majalla"/>
          <w:sz w:val="34"/>
        </w:rPr>
        <w:br/>
      </w:r>
      <w:r w:rsidRPr="00EC17B4">
        <w:rPr>
          <w:rFonts w:ascii="Sakkal Majalla" w:hAnsi="Sakkal Majalla"/>
          <w:sz w:val="34"/>
          <w:rtl/>
        </w:rPr>
        <w:t>نسخة مجّانية من</w:t>
      </w:r>
      <w:r w:rsidRPr="00EC17B4">
        <w:rPr>
          <w:rFonts w:ascii="Sakkal Majalla" w:hAnsi="Sakkal Majalla"/>
          <w:sz w:val="34"/>
        </w:rPr>
        <w:t xml:space="preserve"> Tableau Desktop </w:t>
      </w:r>
      <w:r w:rsidRPr="00EC17B4">
        <w:rPr>
          <w:rFonts w:ascii="Sakkal Majalla" w:hAnsi="Sakkal Majalla"/>
          <w:sz w:val="34"/>
          <w:rtl/>
        </w:rPr>
        <w:t>مع قيد أنّ جميع التقارير المنشورة تكون عامّة ومتاحة للجميع</w:t>
      </w:r>
      <w:r w:rsidRPr="00EC17B4">
        <w:rPr>
          <w:rFonts w:ascii="Sakkal Majalla" w:hAnsi="Sakkal Majalla"/>
          <w:sz w:val="34"/>
        </w:rPr>
        <w:t>.</w:t>
      </w:r>
    </w:p>
    <w:p w14:paraId="162D1EFF" w14:textId="7A8985EC" w:rsidR="00EC17B4" w:rsidRPr="00EC17B4" w:rsidRDefault="00EC17B4" w:rsidP="00EC17B4">
      <w:pPr>
        <w:rPr>
          <w:rFonts w:ascii="Sakkal Majalla" w:hAnsi="Sakkal Majalla"/>
          <w:b/>
          <w:bCs/>
          <w:sz w:val="34"/>
        </w:rPr>
      </w:pPr>
      <w:r w:rsidRPr="00EC17B4">
        <w:rPr>
          <w:rFonts w:ascii="Sakkal Majalla" w:hAnsi="Sakkal Majalla"/>
          <w:b/>
          <w:bCs/>
          <w:sz w:val="34"/>
          <w:rtl/>
        </w:rPr>
        <w:t>بيئة العمل في</w:t>
      </w:r>
      <w:r w:rsidR="00E0498D">
        <w:rPr>
          <w:rFonts w:ascii="Sakkal Majalla" w:hAnsi="Sakkal Majalla"/>
          <w:b/>
          <w:bCs/>
          <w:sz w:val="34"/>
        </w:rPr>
        <w:t>:</w:t>
      </w:r>
      <w:r w:rsidRPr="00EC17B4">
        <w:rPr>
          <w:rFonts w:ascii="Sakkal Majalla" w:hAnsi="Sakkal Majalla"/>
          <w:b/>
          <w:bCs/>
          <w:sz w:val="34"/>
        </w:rPr>
        <w:t xml:space="preserve"> Tableau Desktop</w:t>
      </w:r>
      <w:r w:rsidR="00E0498D">
        <w:rPr>
          <w:rFonts w:ascii="Sakkal Majalla" w:hAnsi="Sakkal Majalla"/>
          <w:b/>
          <w:bCs/>
          <w:sz w:val="34"/>
        </w:rPr>
        <w:t xml:space="preserve"> </w:t>
      </w:r>
    </w:p>
    <w:p w14:paraId="5C0ACC71" w14:textId="77777777" w:rsidR="00EC17B4" w:rsidRPr="00EC17B4" w:rsidRDefault="00EC17B4" w:rsidP="00EC17B4">
      <w:pPr>
        <w:rPr>
          <w:rFonts w:ascii="Sakkal Majalla" w:hAnsi="Sakkal Majalla"/>
          <w:sz w:val="34"/>
        </w:rPr>
      </w:pPr>
      <w:r w:rsidRPr="00EC17B4">
        <w:rPr>
          <w:rFonts w:ascii="Sakkal Majalla" w:hAnsi="Sakkal Majalla"/>
          <w:sz w:val="34"/>
          <w:rtl/>
        </w:rPr>
        <w:t>عند فتح</w:t>
      </w:r>
      <w:r w:rsidRPr="00EC17B4">
        <w:rPr>
          <w:rFonts w:ascii="Sakkal Majalla" w:hAnsi="Sakkal Majalla"/>
          <w:sz w:val="34"/>
        </w:rPr>
        <w:t xml:space="preserve"> Tableau Desktop</w:t>
      </w:r>
      <w:r w:rsidRPr="00EC17B4">
        <w:rPr>
          <w:rFonts w:ascii="Sakkal Majalla" w:hAnsi="Sakkal Majalla"/>
          <w:sz w:val="34"/>
          <w:rtl/>
        </w:rPr>
        <w:t>، ستواجه شاشة البداية</w:t>
      </w:r>
      <w:r w:rsidRPr="00EC17B4">
        <w:rPr>
          <w:rFonts w:ascii="Sakkal Majalla" w:hAnsi="Sakkal Majalla"/>
          <w:sz w:val="34"/>
        </w:rPr>
        <w:t xml:space="preserve"> (Start Page) </w:t>
      </w:r>
      <w:r w:rsidRPr="00EC17B4">
        <w:rPr>
          <w:rFonts w:ascii="Sakkal Majalla" w:hAnsi="Sakkal Majalla"/>
          <w:sz w:val="34"/>
          <w:rtl/>
        </w:rPr>
        <w:t>التي تتيح لك</w:t>
      </w:r>
      <w:r w:rsidRPr="00EC17B4">
        <w:rPr>
          <w:rFonts w:ascii="Sakkal Majalla" w:hAnsi="Sakkal Majalla"/>
          <w:sz w:val="34"/>
        </w:rPr>
        <w:t>:</w:t>
      </w:r>
    </w:p>
    <w:p w14:paraId="2551E08C"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الاتّصال بمصادر البيانات</w:t>
      </w:r>
      <w:r w:rsidRPr="00EC17B4">
        <w:rPr>
          <w:rFonts w:ascii="Sakkal Majalla" w:hAnsi="Sakkal Majalla"/>
          <w:sz w:val="34"/>
        </w:rPr>
        <w:t>.</w:t>
      </w:r>
    </w:p>
    <w:p w14:paraId="51201800"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فتح مصنّفات</w:t>
      </w:r>
      <w:r w:rsidRPr="00EC17B4">
        <w:rPr>
          <w:rFonts w:ascii="Sakkal Majalla" w:hAnsi="Sakkal Majalla"/>
          <w:sz w:val="34"/>
        </w:rPr>
        <w:t xml:space="preserve"> (Workbooks) </w:t>
      </w:r>
      <w:r w:rsidRPr="00EC17B4">
        <w:rPr>
          <w:rFonts w:ascii="Sakkal Majalla" w:hAnsi="Sakkal Majalla"/>
          <w:sz w:val="34"/>
          <w:rtl/>
        </w:rPr>
        <w:t>موجودة</w:t>
      </w:r>
      <w:r w:rsidRPr="00EC17B4">
        <w:rPr>
          <w:rFonts w:ascii="Sakkal Majalla" w:hAnsi="Sakkal Majalla"/>
          <w:sz w:val="34"/>
        </w:rPr>
        <w:t>.</w:t>
      </w:r>
    </w:p>
    <w:p w14:paraId="57459A3B"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الوصول إلى موارد التعلّم والنماذج</w:t>
      </w:r>
      <w:r w:rsidRPr="00EC17B4">
        <w:rPr>
          <w:rFonts w:ascii="Sakkal Majalla" w:hAnsi="Sakkal Majalla"/>
          <w:sz w:val="34"/>
        </w:rPr>
        <w:t>.</w:t>
      </w:r>
    </w:p>
    <w:p w14:paraId="243AA84B" w14:textId="77777777" w:rsidR="00EC17B4" w:rsidRPr="00EC17B4" w:rsidRDefault="00EC17B4" w:rsidP="000D7AAA">
      <w:pPr>
        <w:ind w:left="-330"/>
        <w:rPr>
          <w:rFonts w:ascii="Sakkal Majalla" w:hAnsi="Sakkal Majalla"/>
          <w:sz w:val="34"/>
          <w:rtl/>
        </w:rPr>
      </w:pPr>
      <w:r w:rsidRPr="00EC17B4">
        <w:rPr>
          <w:rFonts w:ascii="Sakkal Majalla" w:hAnsi="Sakkal Majalla"/>
          <w:noProof/>
          <w:sz w:val="34"/>
        </w:rPr>
        <w:drawing>
          <wp:inline distT="0" distB="0" distL="0" distR="0" wp14:anchorId="3CF6DA58" wp14:editId="6523447F">
            <wp:extent cx="6096000" cy="4933950"/>
            <wp:effectExtent l="0" t="0" r="0" b="0"/>
            <wp:docPr id="1763970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096000" cy="4933950"/>
                    </a:xfrm>
                    <a:prstGeom prst="rect">
                      <a:avLst/>
                    </a:prstGeom>
                    <a:noFill/>
                  </pic:spPr>
                </pic:pic>
              </a:graphicData>
            </a:graphic>
          </wp:inline>
        </w:drawing>
      </w:r>
    </w:p>
    <w:p w14:paraId="53E2CCBE" w14:textId="28CABF3A" w:rsidR="00E0311B" w:rsidRPr="00E0311B" w:rsidRDefault="00EC17B4" w:rsidP="00E0311B">
      <w:pPr>
        <w:rPr>
          <w:rFonts w:ascii="Sakkal Majalla" w:hAnsi="Sakkal Majalla"/>
          <w:b/>
          <w:bCs/>
          <w:color w:val="008080"/>
          <w:sz w:val="34"/>
        </w:rPr>
      </w:pPr>
      <w:r w:rsidRPr="00E0311B">
        <w:rPr>
          <w:rFonts w:ascii="Sakkal Majalla" w:hAnsi="Sakkal Majalla"/>
          <w:b/>
          <w:bCs/>
          <w:color w:val="008080"/>
          <w:sz w:val="34"/>
          <w:rtl/>
        </w:rPr>
        <w:lastRenderedPageBreak/>
        <w:t>المكوّنات الرئيسية للواجهة</w:t>
      </w:r>
      <w:r w:rsidRPr="00E0311B">
        <w:rPr>
          <w:rFonts w:ascii="Sakkal Majalla" w:hAnsi="Sakkal Majalla"/>
          <w:b/>
          <w:bCs/>
          <w:color w:val="008080"/>
          <w:sz w:val="34"/>
        </w:rPr>
        <w:t>:</w:t>
      </w:r>
    </w:p>
    <w:p w14:paraId="128C198E" w14:textId="41C52B42" w:rsidR="00EC17B4" w:rsidRPr="00EC17B4" w:rsidRDefault="00E0311B" w:rsidP="00E0311B">
      <w:pPr>
        <w:jc w:val="left"/>
        <w:rPr>
          <w:rFonts w:ascii="Sakkal Majalla" w:hAnsi="Sakkal Majalla"/>
          <w:sz w:val="34"/>
        </w:rPr>
      </w:pPr>
      <w:r>
        <w:rPr>
          <w:noProof/>
        </w:rPr>
        <w:drawing>
          <wp:anchor distT="0" distB="0" distL="114300" distR="114300" simplePos="0" relativeHeight="252906496" behindDoc="0" locked="0" layoutInCell="1" allowOverlap="1" wp14:anchorId="0E59D566" wp14:editId="1F86BEAA">
            <wp:simplePos x="0" y="0"/>
            <wp:positionH relativeFrom="column">
              <wp:posOffset>85090</wp:posOffset>
            </wp:positionH>
            <wp:positionV relativeFrom="paragraph">
              <wp:posOffset>64770</wp:posOffset>
            </wp:positionV>
            <wp:extent cx="883920" cy="883920"/>
            <wp:effectExtent l="0" t="0" r="0" b="0"/>
            <wp:wrapSquare wrapText="bothSides"/>
            <wp:docPr id="2014128825" name="صورة 356" descr="Menu b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enu bar "/>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83920" cy="883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tl/>
        </w:rPr>
        <w:t>شريط القوائم</w:t>
      </w:r>
      <w:r w:rsidR="00EC17B4" w:rsidRPr="00EC17B4">
        <w:rPr>
          <w:rFonts w:ascii="Sakkal Majalla" w:hAnsi="Sakkal Majalla"/>
          <w:b/>
          <w:bCs/>
          <w:sz w:val="34"/>
        </w:rPr>
        <w:t xml:space="preserve"> (Menu Bar)</w:t>
      </w:r>
      <w:r w:rsidRPr="00EC17B4">
        <w:rPr>
          <w:rFonts w:ascii="Sakkal Majalla" w:hAnsi="Sakkal Majalla"/>
          <w:sz w:val="34"/>
        </w:rPr>
        <w:t xml:space="preserve"> </w:t>
      </w:r>
      <w:r w:rsidR="00D731B1">
        <w:rPr>
          <w:rFonts w:ascii="Sakkal Majalla" w:hAnsi="Sakkal Majalla" w:hint="cs"/>
          <w:sz w:val="34"/>
          <w:rtl/>
        </w:rPr>
        <w:t>:</w:t>
      </w:r>
      <w:r w:rsidR="00EC17B4" w:rsidRPr="00EC17B4">
        <w:rPr>
          <w:rFonts w:ascii="Sakkal Majalla" w:hAnsi="Sakkal Majalla"/>
          <w:sz w:val="34"/>
        </w:rPr>
        <w:br/>
      </w:r>
      <w:r w:rsidR="00EC17B4" w:rsidRPr="00EC17B4">
        <w:rPr>
          <w:rFonts w:ascii="Sakkal Majalla" w:hAnsi="Sakkal Majalla"/>
          <w:sz w:val="34"/>
          <w:rtl/>
        </w:rPr>
        <w:t>يحتوي على قوائم</w:t>
      </w:r>
      <w:r w:rsidR="00EC17B4" w:rsidRPr="00EC17B4">
        <w:rPr>
          <w:rFonts w:ascii="Sakkal Majalla" w:hAnsi="Sakkal Majalla"/>
          <w:sz w:val="34"/>
        </w:rPr>
        <w:t xml:space="preserve"> File </w:t>
      </w:r>
      <w:r w:rsidR="00EC17B4" w:rsidRPr="00EC17B4">
        <w:rPr>
          <w:rFonts w:ascii="Sakkal Majalla" w:hAnsi="Sakkal Majalla"/>
          <w:sz w:val="34"/>
          <w:rtl/>
        </w:rPr>
        <w:t>و</w:t>
      </w:r>
      <w:r w:rsidR="00EC17B4" w:rsidRPr="00EC17B4">
        <w:rPr>
          <w:rFonts w:ascii="Sakkal Majalla" w:hAnsi="Sakkal Majalla"/>
          <w:sz w:val="34"/>
        </w:rPr>
        <w:t xml:space="preserve">Data </w:t>
      </w:r>
      <w:r w:rsidR="00EC17B4" w:rsidRPr="00EC17B4">
        <w:rPr>
          <w:rFonts w:ascii="Sakkal Majalla" w:hAnsi="Sakkal Majalla"/>
          <w:sz w:val="34"/>
          <w:rtl/>
        </w:rPr>
        <w:t>و</w:t>
      </w:r>
      <w:r w:rsidR="00EC17B4" w:rsidRPr="00EC17B4">
        <w:rPr>
          <w:rFonts w:ascii="Sakkal Majalla" w:hAnsi="Sakkal Majalla"/>
          <w:sz w:val="34"/>
        </w:rPr>
        <w:t xml:space="preserve">Worksheet </w:t>
      </w:r>
      <w:r w:rsidR="00EC17B4" w:rsidRPr="00EC17B4">
        <w:rPr>
          <w:rFonts w:ascii="Sakkal Majalla" w:hAnsi="Sakkal Majalla"/>
          <w:sz w:val="34"/>
          <w:rtl/>
        </w:rPr>
        <w:t>و</w:t>
      </w:r>
      <w:r w:rsidR="00EC17B4" w:rsidRPr="00EC17B4">
        <w:rPr>
          <w:rFonts w:ascii="Sakkal Majalla" w:hAnsi="Sakkal Majalla"/>
          <w:sz w:val="34"/>
        </w:rPr>
        <w:t xml:space="preserve">Dashboard </w:t>
      </w:r>
      <w:r w:rsidR="00EC17B4" w:rsidRPr="00EC17B4">
        <w:rPr>
          <w:rFonts w:ascii="Sakkal Majalla" w:hAnsi="Sakkal Majalla"/>
          <w:sz w:val="34"/>
          <w:rtl/>
        </w:rPr>
        <w:t>و</w:t>
      </w:r>
      <w:r w:rsidR="00EC17B4" w:rsidRPr="00EC17B4">
        <w:rPr>
          <w:rFonts w:ascii="Sakkal Majalla" w:hAnsi="Sakkal Majalla"/>
          <w:sz w:val="34"/>
        </w:rPr>
        <w:t xml:space="preserve">Story </w:t>
      </w:r>
      <w:r w:rsidR="00EC17B4" w:rsidRPr="00EC17B4">
        <w:rPr>
          <w:rFonts w:ascii="Sakkal Majalla" w:hAnsi="Sakkal Majalla"/>
          <w:sz w:val="34"/>
          <w:rtl/>
        </w:rPr>
        <w:t>و</w:t>
      </w:r>
      <w:r w:rsidR="00EC17B4" w:rsidRPr="00EC17B4">
        <w:rPr>
          <w:rFonts w:ascii="Sakkal Majalla" w:hAnsi="Sakkal Majalla"/>
          <w:sz w:val="34"/>
        </w:rPr>
        <w:t xml:space="preserve">Analysis </w:t>
      </w:r>
      <w:r w:rsidR="00EC17B4" w:rsidRPr="00EC17B4">
        <w:rPr>
          <w:rFonts w:ascii="Sakkal Majalla" w:hAnsi="Sakkal Majalla"/>
          <w:sz w:val="34"/>
          <w:rtl/>
        </w:rPr>
        <w:t>و</w:t>
      </w:r>
      <w:r w:rsidR="00EC17B4" w:rsidRPr="00EC17B4">
        <w:rPr>
          <w:rFonts w:ascii="Sakkal Majalla" w:hAnsi="Sakkal Majalla"/>
          <w:sz w:val="34"/>
        </w:rPr>
        <w:t xml:space="preserve">Map </w:t>
      </w:r>
      <w:r w:rsidR="00EC17B4" w:rsidRPr="00EC17B4">
        <w:rPr>
          <w:rFonts w:ascii="Sakkal Majalla" w:hAnsi="Sakkal Majalla"/>
          <w:sz w:val="34"/>
          <w:rtl/>
        </w:rPr>
        <w:t>و</w:t>
      </w:r>
      <w:r w:rsidR="00EC17B4" w:rsidRPr="00EC17B4">
        <w:rPr>
          <w:rFonts w:ascii="Sakkal Majalla" w:hAnsi="Sakkal Majalla"/>
          <w:sz w:val="34"/>
        </w:rPr>
        <w:t xml:space="preserve">Format </w:t>
      </w:r>
      <w:r w:rsidR="00EC17B4" w:rsidRPr="00EC17B4">
        <w:rPr>
          <w:rFonts w:ascii="Sakkal Majalla" w:hAnsi="Sakkal Majalla"/>
          <w:sz w:val="34"/>
          <w:rtl/>
        </w:rPr>
        <w:t>و</w:t>
      </w:r>
      <w:r w:rsidR="00EC17B4" w:rsidRPr="00EC17B4">
        <w:rPr>
          <w:rFonts w:ascii="Sakkal Majalla" w:hAnsi="Sakkal Majalla"/>
          <w:sz w:val="34"/>
        </w:rPr>
        <w:t xml:space="preserve">Server </w:t>
      </w:r>
      <w:r w:rsidR="00EC17B4" w:rsidRPr="00EC17B4">
        <w:rPr>
          <w:rFonts w:ascii="Sakkal Majalla" w:hAnsi="Sakkal Majalla"/>
          <w:sz w:val="34"/>
          <w:rtl/>
        </w:rPr>
        <w:t>و</w:t>
      </w:r>
      <w:r w:rsidR="00EC17B4" w:rsidRPr="00EC17B4">
        <w:rPr>
          <w:rFonts w:ascii="Sakkal Majalla" w:hAnsi="Sakkal Majalla"/>
          <w:sz w:val="34"/>
        </w:rPr>
        <w:t xml:space="preserve">Window </w:t>
      </w:r>
      <w:r w:rsidR="00EC17B4" w:rsidRPr="00EC17B4">
        <w:rPr>
          <w:rFonts w:ascii="Sakkal Majalla" w:hAnsi="Sakkal Majalla"/>
          <w:sz w:val="34"/>
          <w:rtl/>
        </w:rPr>
        <w:t>و</w:t>
      </w:r>
      <w:r w:rsidR="00EC17B4" w:rsidRPr="00EC17B4">
        <w:rPr>
          <w:rFonts w:ascii="Sakkal Majalla" w:hAnsi="Sakkal Majalla"/>
          <w:sz w:val="34"/>
        </w:rPr>
        <w:t>Help</w:t>
      </w:r>
      <w:r w:rsidR="00D731B1">
        <w:rPr>
          <w:rFonts w:ascii="Sakkal Majalla" w:hAnsi="Sakkal Majalla" w:hint="cs"/>
          <w:sz w:val="34"/>
          <w:rtl/>
        </w:rPr>
        <w:t>.</w:t>
      </w:r>
    </w:p>
    <w:p w14:paraId="23BD2292" w14:textId="09E40928" w:rsidR="00EC17B4" w:rsidRPr="00EC17B4" w:rsidRDefault="00E0311B" w:rsidP="00E0311B">
      <w:pPr>
        <w:jc w:val="left"/>
        <w:rPr>
          <w:rFonts w:ascii="Sakkal Majalla" w:hAnsi="Sakkal Majalla"/>
          <w:sz w:val="34"/>
        </w:rPr>
      </w:pPr>
      <w:r w:rsidRPr="00E0311B">
        <w:rPr>
          <w:rFonts w:ascii="Sakkal Majalla" w:hAnsi="Sakkal Majalla"/>
          <w:b/>
          <w:bCs/>
          <w:noProof/>
          <w:sz w:val="34"/>
        </w:rPr>
        <w:drawing>
          <wp:anchor distT="0" distB="0" distL="114300" distR="114300" simplePos="0" relativeHeight="252905472" behindDoc="0" locked="0" layoutInCell="1" allowOverlap="1" wp14:anchorId="7825CAB2" wp14:editId="25B1847A">
            <wp:simplePos x="0" y="0"/>
            <wp:positionH relativeFrom="column">
              <wp:posOffset>99060</wp:posOffset>
            </wp:positionH>
            <wp:positionV relativeFrom="paragraph">
              <wp:posOffset>83820</wp:posOffset>
            </wp:positionV>
            <wp:extent cx="899160" cy="899160"/>
            <wp:effectExtent l="0" t="0" r="0" b="0"/>
            <wp:wrapSquare wrapText="bothSides"/>
            <wp:docPr id="1046" name="Picture 22" descr="Toolbar ">
              <a:extLst xmlns:a="http://schemas.openxmlformats.org/drawingml/2006/main">
                <a:ext uri="{FF2B5EF4-FFF2-40B4-BE49-F238E27FC236}">
                  <a16:creationId xmlns:a16="http://schemas.microsoft.com/office/drawing/2014/main" id="{D190FAEB-1D9F-B45B-9CD2-2593BF10F8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22" descr="Toolbar ">
                      <a:extLst>
                        <a:ext uri="{FF2B5EF4-FFF2-40B4-BE49-F238E27FC236}">
                          <a16:creationId xmlns:a16="http://schemas.microsoft.com/office/drawing/2014/main" id="{D190FAEB-1D9F-B45B-9CD2-2593BF10F819}"/>
                        </a:ext>
                      </a:extLst>
                    </pic:cNvPr>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tl/>
        </w:rPr>
        <w:t>شريط الأدوات</w:t>
      </w:r>
      <w:r w:rsidR="00EC17B4" w:rsidRPr="00EC17B4">
        <w:rPr>
          <w:rFonts w:ascii="Sakkal Majalla" w:hAnsi="Sakkal Majalla"/>
          <w:b/>
          <w:bCs/>
          <w:sz w:val="34"/>
        </w:rPr>
        <w:t xml:space="preserve"> (Toolbar)</w:t>
      </w:r>
      <w:r w:rsidR="00D731B1">
        <w:rPr>
          <w:rFonts w:ascii="Sakkal Majalla" w:hAnsi="Sakkal Majalla" w:hint="cs"/>
          <w:b/>
          <w:bCs/>
          <w:sz w:val="34"/>
          <w:rtl/>
        </w:rPr>
        <w:t>:</w:t>
      </w:r>
      <w:r w:rsidR="00EC17B4" w:rsidRPr="00EC17B4">
        <w:rPr>
          <w:rFonts w:ascii="Sakkal Majalla" w:hAnsi="Sakkal Majalla"/>
          <w:sz w:val="34"/>
        </w:rPr>
        <w:br/>
      </w:r>
      <w:r w:rsidR="00EC17B4" w:rsidRPr="00EC17B4">
        <w:rPr>
          <w:rFonts w:ascii="Sakkal Majalla" w:hAnsi="Sakkal Majalla"/>
          <w:sz w:val="34"/>
          <w:rtl/>
        </w:rPr>
        <w:t>يوفّر وصولاً سريعاً إلى الوظائف الشائعة مثل التراجع، الحفظ، التصدير، والعرض التقديمي</w:t>
      </w:r>
      <w:r w:rsidR="00EC17B4" w:rsidRPr="00EC17B4">
        <w:rPr>
          <w:rFonts w:ascii="Sakkal Majalla" w:hAnsi="Sakkal Majalla"/>
          <w:sz w:val="34"/>
        </w:rPr>
        <w:t>.</w:t>
      </w:r>
    </w:p>
    <w:p w14:paraId="29E4078B" w14:textId="0ACED21A" w:rsidR="00EC17B4" w:rsidRPr="00EC17B4" w:rsidRDefault="00EC17B4" w:rsidP="00E0311B">
      <w:pPr>
        <w:jc w:val="left"/>
        <w:rPr>
          <w:rFonts w:ascii="Sakkal Majalla" w:hAnsi="Sakkal Majalla"/>
          <w:sz w:val="34"/>
        </w:rPr>
      </w:pPr>
      <w:r w:rsidRPr="00EC17B4">
        <w:rPr>
          <w:rFonts w:ascii="Sakkal Majalla" w:hAnsi="Sakkal Majalla"/>
          <w:b/>
          <w:bCs/>
          <w:sz w:val="34"/>
          <w:rtl/>
        </w:rPr>
        <w:t>لوحة البيانات</w:t>
      </w:r>
      <w:r w:rsidRPr="00EC17B4">
        <w:rPr>
          <w:rFonts w:ascii="Sakkal Majalla" w:hAnsi="Sakkal Majalla"/>
          <w:b/>
          <w:bCs/>
          <w:sz w:val="34"/>
        </w:rPr>
        <w:t xml:space="preserve"> (Data Pane)</w:t>
      </w:r>
      <w:r w:rsidR="00D731B1">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على الجانب الأيسر، تعرض جميع مصادر البيانات المتّصلة والحقول المتاحة. تنقسم الحقول إلى</w:t>
      </w:r>
      <w:r w:rsidRPr="00EC17B4">
        <w:rPr>
          <w:rFonts w:ascii="Sakkal Majalla" w:hAnsi="Sakkal Majalla"/>
          <w:sz w:val="34"/>
        </w:rPr>
        <w:t>:</w:t>
      </w:r>
    </w:p>
    <w:p w14:paraId="2C02246F" w14:textId="6B464CCE" w:rsidR="00EC17B4" w:rsidRPr="00EC17B4" w:rsidRDefault="00EC17B4">
      <w:pPr>
        <w:numPr>
          <w:ilvl w:val="0"/>
          <w:numId w:val="89"/>
        </w:numPr>
        <w:spacing w:after="160" w:line="259" w:lineRule="auto"/>
        <w:jc w:val="left"/>
        <w:rPr>
          <w:rFonts w:ascii="Sakkal Majalla" w:hAnsi="Sakkal Majalla"/>
          <w:sz w:val="34"/>
        </w:rPr>
      </w:pPr>
      <w:r w:rsidRPr="00EC17B4">
        <w:rPr>
          <w:rFonts w:ascii="Sakkal Majalla" w:hAnsi="Sakkal Majalla"/>
          <w:b/>
          <w:bCs/>
          <w:sz w:val="34"/>
        </w:rPr>
        <w:t xml:space="preserve">Dimensions </w:t>
      </w:r>
      <w:r w:rsidRPr="00EC17B4">
        <w:rPr>
          <w:rFonts w:ascii="Sakkal Majalla" w:hAnsi="Sakkal Majalla"/>
          <w:b/>
          <w:bCs/>
          <w:sz w:val="34"/>
          <w:rtl/>
        </w:rPr>
        <w:t>الأبعاد</w:t>
      </w:r>
      <w:r w:rsidRPr="00EC17B4">
        <w:rPr>
          <w:rFonts w:ascii="Sakkal Majalla" w:hAnsi="Sakkal Majalla"/>
          <w:b/>
          <w:bCs/>
          <w:sz w:val="34"/>
        </w:rPr>
        <w:t>:</w:t>
      </w:r>
      <w:r w:rsidRPr="00EC17B4">
        <w:rPr>
          <w:rFonts w:ascii="Sakkal Majalla" w:hAnsi="Sakkal Majalla"/>
          <w:sz w:val="34"/>
        </w:rPr>
        <w:t xml:space="preserve"> </w:t>
      </w:r>
      <w:r w:rsidRPr="00EC17B4">
        <w:rPr>
          <w:rFonts w:ascii="Sakkal Majalla" w:hAnsi="Sakkal Majalla"/>
          <w:sz w:val="34"/>
          <w:rtl/>
        </w:rPr>
        <w:t>حقول نوعية مثل الأسماء والتواريخ والفئات</w:t>
      </w:r>
      <w:r w:rsidRPr="00EC17B4">
        <w:rPr>
          <w:rFonts w:ascii="Sakkal Majalla" w:hAnsi="Sakkal Majalla"/>
          <w:sz w:val="34"/>
        </w:rPr>
        <w:t>.</w:t>
      </w:r>
    </w:p>
    <w:p w14:paraId="693C6DFE" w14:textId="1507B874" w:rsidR="00EC17B4" w:rsidRPr="00EC17B4" w:rsidRDefault="00EC17B4">
      <w:pPr>
        <w:numPr>
          <w:ilvl w:val="0"/>
          <w:numId w:val="89"/>
        </w:numPr>
        <w:spacing w:after="160" w:line="259" w:lineRule="auto"/>
        <w:jc w:val="left"/>
        <w:rPr>
          <w:rFonts w:ascii="Sakkal Majalla" w:hAnsi="Sakkal Majalla"/>
          <w:sz w:val="34"/>
        </w:rPr>
      </w:pPr>
      <w:r w:rsidRPr="00EC17B4">
        <w:rPr>
          <w:rFonts w:ascii="Sakkal Majalla" w:hAnsi="Sakkal Majalla"/>
          <w:b/>
          <w:bCs/>
          <w:sz w:val="34"/>
        </w:rPr>
        <w:t xml:space="preserve">Measures </w:t>
      </w:r>
      <w:r w:rsidRPr="00EC17B4">
        <w:rPr>
          <w:rFonts w:ascii="Sakkal Majalla" w:hAnsi="Sakkal Majalla"/>
          <w:b/>
          <w:bCs/>
          <w:sz w:val="34"/>
          <w:rtl/>
        </w:rPr>
        <w:t>المقاييس</w:t>
      </w:r>
      <w:r w:rsidRPr="00EC17B4">
        <w:rPr>
          <w:rFonts w:ascii="Sakkal Majalla" w:hAnsi="Sakkal Majalla" w:hint="cs"/>
          <w:b/>
          <w:bCs/>
          <w:sz w:val="34"/>
          <w:rtl/>
        </w:rPr>
        <w:t>:</w:t>
      </w:r>
      <w:r w:rsidRPr="00EC17B4">
        <w:rPr>
          <w:rFonts w:ascii="Sakkal Majalla" w:hAnsi="Sakkal Majalla"/>
          <w:sz w:val="34"/>
          <w:rtl/>
        </w:rPr>
        <w:t>حقول رقمية قابلة للتجميع مثل المبيعات والكمّيات</w:t>
      </w:r>
      <w:r w:rsidRPr="00EC17B4">
        <w:rPr>
          <w:rFonts w:ascii="Sakkal Majalla" w:hAnsi="Sakkal Majalla"/>
          <w:sz w:val="34"/>
        </w:rPr>
        <w:t>.</w:t>
      </w:r>
    </w:p>
    <w:p w14:paraId="4E54A7E7" w14:textId="451CC7E9" w:rsidR="00EC17B4" w:rsidRPr="00EC17B4" w:rsidRDefault="00EC17B4" w:rsidP="00E0311B">
      <w:pPr>
        <w:jc w:val="left"/>
        <w:rPr>
          <w:rFonts w:ascii="Sakkal Majalla" w:hAnsi="Sakkal Majalla"/>
          <w:sz w:val="34"/>
        </w:rPr>
      </w:pPr>
      <w:r w:rsidRPr="00EC17B4">
        <w:rPr>
          <w:rFonts w:ascii="Sakkal Majalla" w:hAnsi="Sakkal Majalla"/>
          <w:b/>
          <w:bCs/>
          <w:sz w:val="34"/>
          <w:rtl/>
        </w:rPr>
        <w:t>لوحة التحليل</w:t>
      </w:r>
      <w:r w:rsidRPr="00EC17B4">
        <w:rPr>
          <w:rFonts w:ascii="Sakkal Majalla" w:hAnsi="Sakkal Majalla"/>
          <w:b/>
          <w:bCs/>
          <w:sz w:val="34"/>
        </w:rPr>
        <w:t xml:space="preserve"> (Analytics Pane)</w:t>
      </w:r>
      <w:r w:rsidR="00E0311B" w:rsidRPr="00EC17B4">
        <w:rPr>
          <w:rFonts w:ascii="Sakkal Majalla" w:hAnsi="Sakkal Majalla"/>
          <w:sz w:val="34"/>
        </w:rPr>
        <w:t xml:space="preserve"> </w:t>
      </w:r>
      <w:r w:rsidR="00D731B1">
        <w:rPr>
          <w:rFonts w:ascii="Sakkal Majalla" w:hAnsi="Sakkal Majalla" w:hint="cs"/>
          <w:sz w:val="34"/>
          <w:rtl/>
        </w:rPr>
        <w:t>:</w:t>
      </w:r>
      <w:r w:rsidRPr="00EC17B4">
        <w:rPr>
          <w:rFonts w:ascii="Sakkal Majalla" w:hAnsi="Sakkal Majalla"/>
          <w:sz w:val="34"/>
        </w:rPr>
        <w:br/>
      </w:r>
      <w:r w:rsidRPr="00EC17B4">
        <w:rPr>
          <w:rFonts w:ascii="Sakkal Majalla" w:hAnsi="Sakkal Majalla"/>
          <w:sz w:val="34"/>
          <w:rtl/>
        </w:rPr>
        <w:t>تحتوي على أدوات تحليلية متقدّمة مثل خطوط الاتّجاه، التنبّؤات، والمراجع</w:t>
      </w:r>
      <w:r w:rsidRPr="00EC17B4">
        <w:rPr>
          <w:rFonts w:ascii="Sakkal Majalla" w:hAnsi="Sakkal Majalla"/>
          <w:sz w:val="34"/>
        </w:rPr>
        <w:t>.</w:t>
      </w:r>
    </w:p>
    <w:p w14:paraId="20BA21B6" w14:textId="0F092EBB" w:rsidR="00EC17B4" w:rsidRPr="00EC17B4" w:rsidRDefault="00EC17B4" w:rsidP="00EC17B4">
      <w:pPr>
        <w:rPr>
          <w:rFonts w:ascii="Sakkal Majalla" w:hAnsi="Sakkal Majalla"/>
          <w:sz w:val="34"/>
        </w:rPr>
      </w:pPr>
      <w:r w:rsidRPr="00EC17B4">
        <w:rPr>
          <w:rFonts w:ascii="Sakkal Majalla" w:hAnsi="Sakkal Majalla"/>
          <w:b/>
          <w:bCs/>
          <w:sz w:val="34"/>
          <w:rtl/>
        </w:rPr>
        <w:t>الرفوف</w:t>
      </w:r>
      <w:r w:rsidRPr="00EC17B4">
        <w:rPr>
          <w:rFonts w:ascii="Sakkal Majalla" w:hAnsi="Sakkal Majalla"/>
          <w:b/>
          <w:bCs/>
          <w:sz w:val="34"/>
        </w:rPr>
        <w:t xml:space="preserve"> (Shelves)</w:t>
      </w:r>
      <w:r w:rsidR="00D731B1">
        <w:rPr>
          <w:rFonts w:ascii="Sakkal Majalla" w:hAnsi="Sakkal Majalla" w:hint="cs"/>
          <w:b/>
          <w:bCs/>
          <w:sz w:val="34"/>
          <w:rtl/>
        </w:rPr>
        <w:t>:</w:t>
      </w:r>
    </w:p>
    <w:p w14:paraId="1FABFFF6" w14:textId="0910D4D3"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Columns Shelf</w:t>
      </w:r>
      <w:r w:rsidR="00D731B1">
        <w:rPr>
          <w:rFonts w:ascii="Sakkal Majalla" w:hAnsi="Sakkal Majalla" w:hint="cs"/>
          <w:b/>
          <w:bCs/>
          <w:sz w:val="34"/>
          <w:rtl/>
        </w:rPr>
        <w:t>:</w:t>
      </w:r>
      <w:r w:rsidRPr="00EC17B4">
        <w:rPr>
          <w:rFonts w:ascii="Sakkal Majalla" w:hAnsi="Sakkal Majalla"/>
          <w:sz w:val="34"/>
          <w:rtl/>
        </w:rPr>
        <w:t>لتحديد ما يظهر على المحور الأفقي</w:t>
      </w:r>
      <w:r w:rsidRPr="00EC17B4">
        <w:rPr>
          <w:rFonts w:ascii="Sakkal Majalla" w:hAnsi="Sakkal Majalla"/>
          <w:sz w:val="34"/>
        </w:rPr>
        <w:t>.</w:t>
      </w:r>
    </w:p>
    <w:p w14:paraId="248746BA" w14:textId="44402B1A"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Rows Shelf</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لتحديد ما يظهر على المحور العمودي</w:t>
      </w:r>
      <w:r w:rsidRPr="00EC17B4">
        <w:rPr>
          <w:rFonts w:ascii="Sakkal Majalla" w:hAnsi="Sakkal Majalla"/>
          <w:sz w:val="34"/>
        </w:rPr>
        <w:t>.</w:t>
      </w:r>
    </w:p>
    <w:p w14:paraId="74B1168C" w14:textId="76ADD371"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Filters Shelf</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لإضافة فلاتر لتصفية البيانات</w:t>
      </w:r>
      <w:r w:rsidRPr="00EC17B4">
        <w:rPr>
          <w:rFonts w:ascii="Sakkal Majalla" w:hAnsi="Sakkal Majalla"/>
          <w:sz w:val="34"/>
        </w:rPr>
        <w:t>.</w:t>
      </w:r>
    </w:p>
    <w:p w14:paraId="48BAF5EA" w14:textId="52E0B954"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Marks Card</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لتخصيص التصوّر (اللون، الحجم، الشكل، التسميات، التفاصيل)</w:t>
      </w:r>
      <w:r w:rsidRPr="00EC17B4">
        <w:rPr>
          <w:rFonts w:ascii="Sakkal Majalla" w:hAnsi="Sakkal Majalla"/>
          <w:sz w:val="34"/>
        </w:rPr>
        <w:t>.</w:t>
      </w:r>
    </w:p>
    <w:p w14:paraId="4778F1FE" w14:textId="0D1CCD0E" w:rsidR="00EC17B4" w:rsidRPr="00EC17B4" w:rsidRDefault="00EC17B4" w:rsidP="00E0311B">
      <w:pPr>
        <w:jc w:val="left"/>
        <w:rPr>
          <w:rFonts w:ascii="Sakkal Majalla" w:hAnsi="Sakkal Majalla"/>
          <w:sz w:val="34"/>
        </w:rPr>
      </w:pPr>
      <w:r w:rsidRPr="00EC17B4">
        <w:rPr>
          <w:rFonts w:ascii="Sakkal Majalla" w:hAnsi="Sakkal Majalla"/>
          <w:b/>
          <w:bCs/>
          <w:sz w:val="34"/>
        </w:rPr>
        <w:t xml:space="preserve">Cards </w:t>
      </w:r>
      <w:r w:rsidRPr="00EC17B4">
        <w:rPr>
          <w:rFonts w:ascii="Sakkal Majalla" w:hAnsi="Sakkal Majalla"/>
          <w:b/>
          <w:bCs/>
          <w:sz w:val="34"/>
          <w:rtl/>
        </w:rPr>
        <w:t>البطاقات</w:t>
      </w:r>
      <w:r w:rsidR="00D731B1">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تحتوي على خيارات إضافية مثل</w:t>
      </w:r>
      <w:r w:rsidRPr="00EC17B4">
        <w:rPr>
          <w:rFonts w:ascii="Sakkal Majalla" w:hAnsi="Sakkal Majalla"/>
          <w:sz w:val="34"/>
        </w:rPr>
        <w:t xml:space="preserve"> Pages </w:t>
      </w:r>
      <w:r w:rsidRPr="00EC17B4">
        <w:rPr>
          <w:rFonts w:ascii="Sakkal Majalla" w:hAnsi="Sakkal Majalla"/>
          <w:sz w:val="34"/>
          <w:rtl/>
        </w:rPr>
        <w:t>(للرسوم المتحرّكة عبر الزمن) و</w:t>
      </w:r>
      <w:r w:rsidRPr="00EC17B4">
        <w:rPr>
          <w:rFonts w:ascii="Sakkal Majalla" w:hAnsi="Sakkal Majalla"/>
          <w:sz w:val="34"/>
        </w:rPr>
        <w:t xml:space="preserve">Tooltip </w:t>
      </w:r>
      <w:r w:rsidR="00E0311B">
        <w:rPr>
          <w:rFonts w:ascii="Sakkal Majalla" w:hAnsi="Sakkal Majalla" w:hint="cs"/>
          <w:sz w:val="34"/>
          <w:rtl/>
        </w:rPr>
        <w:t>(</w:t>
      </w:r>
      <w:r w:rsidRPr="00EC17B4">
        <w:rPr>
          <w:rFonts w:ascii="Sakkal Majalla" w:hAnsi="Sakkal Majalla"/>
          <w:sz w:val="34"/>
          <w:rtl/>
        </w:rPr>
        <w:t>للتلميحات المخصّصة</w:t>
      </w:r>
      <w:r w:rsidR="00E0311B">
        <w:rPr>
          <w:rFonts w:ascii="Sakkal Majalla" w:hAnsi="Sakkal Majalla" w:hint="cs"/>
          <w:sz w:val="34"/>
          <w:rtl/>
        </w:rPr>
        <w:t>).</w:t>
      </w:r>
    </w:p>
    <w:p w14:paraId="05E86AE7" w14:textId="5564C3C8" w:rsidR="00EC17B4" w:rsidRPr="00EC17B4" w:rsidRDefault="00EC17B4" w:rsidP="00E0311B">
      <w:pPr>
        <w:jc w:val="left"/>
        <w:rPr>
          <w:rFonts w:ascii="Sakkal Majalla" w:hAnsi="Sakkal Majalla"/>
          <w:sz w:val="34"/>
        </w:rPr>
      </w:pPr>
      <w:r w:rsidRPr="00EC17B4">
        <w:rPr>
          <w:rFonts w:ascii="Sakkal Majalla" w:hAnsi="Sakkal Majalla"/>
          <w:b/>
          <w:bCs/>
          <w:sz w:val="34"/>
          <w:rtl/>
        </w:rPr>
        <w:t>ورقة العمل</w:t>
      </w:r>
      <w:r w:rsidRPr="00EC17B4">
        <w:rPr>
          <w:rFonts w:ascii="Sakkal Majalla" w:hAnsi="Sakkal Majalla"/>
          <w:b/>
          <w:bCs/>
          <w:sz w:val="34"/>
        </w:rPr>
        <w:t xml:space="preserve"> (Worksheet)</w:t>
      </w:r>
      <w:r w:rsidR="00E0311B" w:rsidRPr="00EC17B4">
        <w:rPr>
          <w:rFonts w:ascii="Sakkal Majalla" w:hAnsi="Sakkal Majalla"/>
          <w:sz w:val="34"/>
        </w:rPr>
        <w:t xml:space="preserve"> </w:t>
      </w:r>
      <w:r w:rsidR="00D731B1">
        <w:rPr>
          <w:rFonts w:ascii="Sakkal Majalla" w:hAnsi="Sakkal Majalla" w:hint="cs"/>
          <w:sz w:val="34"/>
          <w:rtl/>
        </w:rPr>
        <w:t>:</w:t>
      </w:r>
      <w:r w:rsidRPr="00EC17B4">
        <w:rPr>
          <w:rFonts w:ascii="Sakkal Majalla" w:hAnsi="Sakkal Majalla"/>
          <w:sz w:val="34"/>
        </w:rPr>
        <w:br/>
      </w:r>
      <w:r w:rsidRPr="00EC17B4">
        <w:rPr>
          <w:rFonts w:ascii="Sakkal Majalla" w:hAnsi="Sakkal Majalla"/>
          <w:sz w:val="34"/>
          <w:rtl/>
        </w:rPr>
        <w:t>المساحة الرئيسية حيث تنشئ التصوّرات البصرية الفردية</w:t>
      </w:r>
      <w:r w:rsidRPr="00EC17B4">
        <w:rPr>
          <w:rFonts w:ascii="Sakkal Majalla" w:hAnsi="Sakkal Majalla"/>
          <w:sz w:val="34"/>
        </w:rPr>
        <w:t>.</w:t>
      </w:r>
    </w:p>
    <w:p w14:paraId="4059DA4A" w14:textId="24F33C92" w:rsidR="00EC17B4" w:rsidRPr="00EC17B4" w:rsidRDefault="00EC17B4" w:rsidP="00E0311B">
      <w:pPr>
        <w:jc w:val="left"/>
        <w:rPr>
          <w:rFonts w:ascii="Sakkal Majalla" w:hAnsi="Sakkal Majalla"/>
          <w:sz w:val="34"/>
        </w:rPr>
      </w:pPr>
      <w:r w:rsidRPr="00EC17B4">
        <w:rPr>
          <w:rFonts w:ascii="Sakkal Majalla" w:hAnsi="Sakkal Majalla"/>
          <w:b/>
          <w:bCs/>
          <w:sz w:val="34"/>
          <w:rtl/>
        </w:rPr>
        <w:lastRenderedPageBreak/>
        <w:t>لوحة المعلومات</w:t>
      </w:r>
      <w:r w:rsidRPr="00EC17B4">
        <w:rPr>
          <w:rFonts w:ascii="Sakkal Majalla" w:hAnsi="Sakkal Majalla"/>
          <w:b/>
          <w:bCs/>
          <w:sz w:val="34"/>
        </w:rPr>
        <w:t xml:space="preserve"> (Dashboard)</w:t>
      </w:r>
      <w:r w:rsidR="00E0311B" w:rsidRPr="00EC17B4">
        <w:rPr>
          <w:rFonts w:ascii="Sakkal Majalla" w:hAnsi="Sakkal Majalla"/>
          <w:sz w:val="34"/>
        </w:rPr>
        <w:t xml:space="preserve"> </w:t>
      </w:r>
      <w:r w:rsidR="00166284">
        <w:rPr>
          <w:rFonts w:ascii="Sakkal Majalla" w:hAnsi="Sakkal Majalla" w:hint="cs"/>
          <w:sz w:val="34"/>
          <w:rtl/>
        </w:rPr>
        <w:t>:</w:t>
      </w:r>
      <w:r w:rsidRPr="00EC17B4">
        <w:rPr>
          <w:rFonts w:ascii="Sakkal Majalla" w:hAnsi="Sakkal Majalla"/>
          <w:sz w:val="34"/>
        </w:rPr>
        <w:br/>
      </w:r>
      <w:r w:rsidRPr="00EC17B4">
        <w:rPr>
          <w:rFonts w:ascii="Sakkal Majalla" w:hAnsi="Sakkal Majalla"/>
          <w:sz w:val="34"/>
          <w:rtl/>
        </w:rPr>
        <w:t>صفحة تجمع عدّة أوراق عمل في عرض واحد تفاعلي</w:t>
      </w:r>
      <w:r w:rsidRPr="00EC17B4">
        <w:rPr>
          <w:rFonts w:ascii="Sakkal Majalla" w:hAnsi="Sakkal Majalla"/>
          <w:sz w:val="34"/>
        </w:rPr>
        <w:t>.</w:t>
      </w:r>
    </w:p>
    <w:p w14:paraId="52180F77" w14:textId="31FDEB84" w:rsidR="00EC17B4" w:rsidRPr="00EC17B4" w:rsidRDefault="00EC17B4" w:rsidP="00E0311B">
      <w:pPr>
        <w:jc w:val="left"/>
        <w:rPr>
          <w:rFonts w:ascii="Sakkal Majalla" w:hAnsi="Sakkal Majalla"/>
          <w:sz w:val="34"/>
        </w:rPr>
      </w:pPr>
      <w:r w:rsidRPr="00EC17B4">
        <w:rPr>
          <w:rFonts w:ascii="Sakkal Majalla" w:hAnsi="Sakkal Majalla"/>
          <w:b/>
          <w:bCs/>
          <w:sz w:val="34"/>
          <w:rtl/>
        </w:rPr>
        <w:t>القصّة</w:t>
      </w:r>
      <w:r w:rsidRPr="00EC17B4">
        <w:rPr>
          <w:rFonts w:ascii="Sakkal Majalla" w:hAnsi="Sakkal Majalla"/>
          <w:b/>
          <w:bCs/>
          <w:sz w:val="34"/>
        </w:rPr>
        <w:t xml:space="preserve"> (Story)</w:t>
      </w:r>
      <w:r w:rsidR="00D731B1">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تسلسل من لوحات المعلومات أو أوراق العمل لسرد قصّة بيانات متكاملة</w:t>
      </w:r>
      <w:r w:rsidRPr="00EC17B4">
        <w:rPr>
          <w:rFonts w:ascii="Sakkal Majalla" w:hAnsi="Sakkal Majalla"/>
          <w:sz w:val="34"/>
        </w:rPr>
        <w:t>.</w:t>
      </w:r>
    </w:p>
    <w:p w14:paraId="0016261F" w14:textId="08CF039D" w:rsidR="00EC17B4" w:rsidRPr="00EC17B4" w:rsidRDefault="00EC17B4" w:rsidP="00EC17B4">
      <w:pPr>
        <w:rPr>
          <w:rFonts w:ascii="Sakkal Majalla" w:hAnsi="Sakkal Majalla"/>
          <w:b/>
          <w:bCs/>
          <w:sz w:val="34"/>
        </w:rPr>
      </w:pPr>
      <w:r w:rsidRPr="00EC17B4">
        <w:rPr>
          <w:rFonts w:ascii="Sakkal Majalla" w:hAnsi="Sakkal Majalla"/>
          <w:b/>
          <w:bCs/>
          <w:sz w:val="34"/>
          <w:rtl/>
        </w:rPr>
        <w:t>فلسفة</w:t>
      </w:r>
      <w:r w:rsidRPr="00EC17B4">
        <w:rPr>
          <w:rFonts w:ascii="Sakkal Majalla" w:hAnsi="Sakkal Majalla"/>
          <w:b/>
          <w:bCs/>
          <w:sz w:val="34"/>
        </w:rPr>
        <w:t xml:space="preserve"> "Show Me"</w:t>
      </w:r>
      <w:r w:rsidR="00166284">
        <w:rPr>
          <w:rFonts w:ascii="Sakkal Majalla" w:hAnsi="Sakkal Majalla" w:hint="cs"/>
          <w:b/>
          <w:bCs/>
          <w:sz w:val="34"/>
          <w:rtl/>
        </w:rPr>
        <w:t>:</w:t>
      </w:r>
    </w:p>
    <w:p w14:paraId="6CC1173A" w14:textId="77777777" w:rsidR="00EC17B4" w:rsidRDefault="00EC17B4" w:rsidP="00EC17B4">
      <w:pPr>
        <w:rPr>
          <w:rFonts w:ascii="Sakkal Majalla" w:hAnsi="Sakkal Majalla"/>
          <w:sz w:val="34"/>
          <w:rtl/>
        </w:rPr>
      </w:pPr>
      <w:r w:rsidRPr="00EC17B4">
        <w:rPr>
          <w:rFonts w:ascii="Sakkal Majalla" w:hAnsi="Sakkal Majalla"/>
          <w:sz w:val="34"/>
          <w:rtl/>
        </w:rPr>
        <w:t>زرّ</w:t>
      </w:r>
      <w:r w:rsidRPr="00EC17B4">
        <w:rPr>
          <w:rFonts w:ascii="Sakkal Majalla" w:hAnsi="Sakkal Majalla"/>
          <w:sz w:val="34"/>
        </w:rPr>
        <w:t xml:space="preserve"> "Show Me" </w:t>
      </w:r>
      <w:r w:rsidRPr="00EC17B4">
        <w:rPr>
          <w:rFonts w:ascii="Sakkal Majalla" w:hAnsi="Sakkal Majalla"/>
          <w:sz w:val="34"/>
          <w:rtl/>
        </w:rPr>
        <w:t>في الزاوية اليمنى العليا هو ميزة ذكية تقترح أفضل أنواع التصوّرات بناءً على الحقول التي اخترتها. إنّها طريقة رائعة للمبتدئين لاستكشاف الخيارات المتاحة</w:t>
      </w:r>
      <w:r w:rsidRPr="00EC17B4">
        <w:rPr>
          <w:rFonts w:ascii="Sakkal Majalla" w:hAnsi="Sakkal Majalla"/>
          <w:sz w:val="34"/>
        </w:rPr>
        <w:t>.</w:t>
      </w:r>
    </w:p>
    <w:p w14:paraId="2D6E9AC4" w14:textId="77777777" w:rsidR="000D7AAA" w:rsidRPr="00EC17B4" w:rsidRDefault="000D7AAA" w:rsidP="00EC17B4">
      <w:pPr>
        <w:rPr>
          <w:rFonts w:ascii="Sakkal Majalla" w:hAnsi="Sakkal Majalla"/>
          <w:sz w:val="34"/>
        </w:rPr>
      </w:pPr>
    </w:p>
    <w:p w14:paraId="46A4ED1B" w14:textId="77777777" w:rsidR="00EC17B4" w:rsidRPr="00EC17B4" w:rsidRDefault="00EC17B4" w:rsidP="000D7AAA">
      <w:pPr>
        <w:ind w:left="-613"/>
        <w:rPr>
          <w:rFonts w:ascii="Sakkal Majalla" w:hAnsi="Sakkal Majalla"/>
          <w:sz w:val="34"/>
        </w:rPr>
      </w:pPr>
      <w:r w:rsidRPr="00EC17B4">
        <w:rPr>
          <w:rFonts w:ascii="Sakkal Majalla" w:hAnsi="Sakkal Majalla"/>
          <w:noProof/>
          <w:sz w:val="34"/>
        </w:rPr>
        <w:drawing>
          <wp:inline distT="0" distB="0" distL="0" distR="0" wp14:anchorId="1507B6DF" wp14:editId="7EC90772">
            <wp:extent cx="6672273" cy="4343400"/>
            <wp:effectExtent l="0" t="0" r="0" b="0"/>
            <wp:docPr id="1062822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676126" cy="4345908"/>
                    </a:xfrm>
                    <a:prstGeom prst="rect">
                      <a:avLst/>
                    </a:prstGeom>
                    <a:noFill/>
                  </pic:spPr>
                </pic:pic>
              </a:graphicData>
            </a:graphic>
          </wp:inline>
        </w:drawing>
      </w:r>
    </w:p>
    <w:p w14:paraId="4028EE9D" w14:textId="77777777" w:rsidR="00EC17B4" w:rsidRPr="00EC17B4" w:rsidRDefault="00EC17B4" w:rsidP="00EC17B4">
      <w:pPr>
        <w:rPr>
          <w:rFonts w:ascii="Sakkal Majalla" w:hAnsi="Sakkal Majalla"/>
          <w:sz w:val="34"/>
        </w:rPr>
      </w:pPr>
    </w:p>
    <w:p w14:paraId="7D56D3A6" w14:textId="77777777" w:rsidR="00EC17B4" w:rsidRPr="00EC17B4" w:rsidRDefault="00EC17B4" w:rsidP="00EC17B4">
      <w:pPr>
        <w:jc w:val="center"/>
        <w:rPr>
          <w:rFonts w:ascii="Sakkal Majalla" w:hAnsi="Sakkal Majalla"/>
          <w:b/>
          <w:bCs/>
          <w:color w:val="008000"/>
          <w:sz w:val="34"/>
          <w:rtl/>
        </w:rPr>
      </w:pPr>
    </w:p>
    <w:p w14:paraId="0702869D" w14:textId="77777777" w:rsidR="00EC17B4" w:rsidRPr="00EC17B4" w:rsidRDefault="00EC17B4" w:rsidP="00E0311B">
      <w:pPr>
        <w:keepNext/>
        <w:pageBreakBefore/>
        <w:rPr>
          <w:rFonts w:ascii="Sakkal Majalla" w:hAnsi="Sakkal Majalla"/>
          <w:b/>
          <w:bCs/>
          <w:sz w:val="34"/>
          <w:rtl/>
        </w:rPr>
      </w:pPr>
      <w:r w:rsidRPr="00EC17B4">
        <w:rPr>
          <w:rFonts w:ascii="Sakkal Majalla" w:hAnsi="Sakkal Majalla"/>
          <w:b/>
          <w:bCs/>
          <w:sz w:val="34"/>
          <w:rtl/>
        </w:rPr>
        <w:lastRenderedPageBreak/>
        <w:t>ربط البيانات</w:t>
      </w:r>
      <w:r w:rsidRPr="00EC17B4">
        <w:rPr>
          <w:rFonts w:ascii="Sakkal Majalla" w:hAnsi="Sakkal Majalla" w:hint="cs"/>
          <w:b/>
          <w:bCs/>
          <w:sz w:val="34"/>
          <w:rtl/>
        </w:rPr>
        <w:t>:</w:t>
      </w:r>
    </w:p>
    <w:p w14:paraId="06F2D987" w14:textId="77777777" w:rsidR="00EC17B4" w:rsidRPr="00EC17B4" w:rsidRDefault="00EC17B4" w:rsidP="00EC17B4">
      <w:pPr>
        <w:rPr>
          <w:rFonts w:ascii="Sakkal Majalla" w:hAnsi="Sakkal Majalla"/>
          <w:sz w:val="34"/>
          <w:rtl/>
        </w:rPr>
      </w:pPr>
      <w:r w:rsidRPr="00EC17B4">
        <w:rPr>
          <w:rFonts w:ascii="Sakkal Majalla" w:hAnsi="Sakkal Majalla"/>
          <w:sz w:val="34"/>
          <w:rtl/>
        </w:rPr>
        <w:t>الاتصال بالبيانات</w:t>
      </w:r>
    </w:p>
    <w:p w14:paraId="2D8FD521" w14:textId="77777777" w:rsidR="00EC17B4" w:rsidRPr="00EC17B4" w:rsidRDefault="00EC17B4" w:rsidP="00EC17B4">
      <w:pPr>
        <w:rPr>
          <w:rFonts w:ascii="Sakkal Majalla" w:hAnsi="Sakkal Majalla"/>
          <w:sz w:val="34"/>
          <w:rtl/>
        </w:rPr>
      </w:pPr>
      <w:r w:rsidRPr="00EC17B4">
        <w:rPr>
          <w:rFonts w:ascii="Sakkal Majalla" w:hAnsi="Sakkal Majalla"/>
          <w:sz w:val="34"/>
          <w:rtl/>
        </w:rPr>
        <w:t>فتح آخر المصنفات (</w:t>
      </w:r>
      <w:r w:rsidRPr="00EC17B4">
        <w:rPr>
          <w:rFonts w:ascii="Sakkal Majalla" w:hAnsi="Sakkal Majalla"/>
          <w:sz w:val="34"/>
        </w:rPr>
        <w:t>workbooks</w:t>
      </w:r>
      <w:r w:rsidRPr="00EC17B4">
        <w:rPr>
          <w:rFonts w:ascii="Sakkal Majalla" w:hAnsi="Sakkal Majalla"/>
          <w:sz w:val="34"/>
          <w:rtl/>
        </w:rPr>
        <w:t>) التي تم الدخول عليها.</w:t>
      </w:r>
    </w:p>
    <w:p w14:paraId="01F0189A" w14:textId="77777777" w:rsidR="00EC17B4" w:rsidRPr="00EC17B4" w:rsidRDefault="00EC17B4" w:rsidP="00EC17B4">
      <w:pPr>
        <w:rPr>
          <w:rFonts w:ascii="Sakkal Majalla" w:hAnsi="Sakkal Majalla"/>
          <w:sz w:val="34"/>
          <w:rtl/>
        </w:rPr>
      </w:pPr>
      <w:r w:rsidRPr="00EC17B4">
        <w:rPr>
          <w:rFonts w:ascii="Sakkal Majalla" w:hAnsi="Sakkal Majalla"/>
          <w:sz w:val="34"/>
          <w:rtl/>
        </w:rPr>
        <w:t xml:space="preserve">تعليمات وشروحات مقدمة من تابلو والاطلاع على أعمال الآخرين من خلال </w:t>
      </w:r>
      <w:r w:rsidRPr="00EC17B4">
        <w:rPr>
          <w:rFonts w:ascii="Sakkal Majalla" w:hAnsi="Sakkal Majalla"/>
          <w:sz w:val="34"/>
        </w:rPr>
        <w:t>VIZ OF THE DAY</w:t>
      </w:r>
    </w:p>
    <w:p w14:paraId="746894D9" w14:textId="77777777" w:rsidR="00EC17B4" w:rsidRPr="00EC17B4" w:rsidRDefault="00EC17B4" w:rsidP="000D7AAA">
      <w:pPr>
        <w:jc w:val="center"/>
        <w:rPr>
          <w:rFonts w:ascii="Sakkal Majalla" w:hAnsi="Sakkal Majalla"/>
          <w:sz w:val="34"/>
          <w:rtl/>
        </w:rPr>
      </w:pPr>
      <w:r w:rsidRPr="00EC17B4">
        <w:rPr>
          <w:rFonts w:ascii="Sakkal Majalla" w:hAnsi="Sakkal Majalla"/>
          <w:noProof/>
          <w:sz w:val="34"/>
        </w:rPr>
        <w:drawing>
          <wp:inline distT="0" distB="0" distL="0" distR="0" wp14:anchorId="54C8762A" wp14:editId="4D346A65">
            <wp:extent cx="4703215" cy="2768600"/>
            <wp:effectExtent l="0" t="0" r="2540" b="0"/>
            <wp:docPr id="20250431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718788" cy="2777767"/>
                    </a:xfrm>
                    <a:prstGeom prst="rect">
                      <a:avLst/>
                    </a:prstGeom>
                    <a:noFill/>
                  </pic:spPr>
                </pic:pic>
              </a:graphicData>
            </a:graphic>
          </wp:inline>
        </w:drawing>
      </w:r>
    </w:p>
    <w:p w14:paraId="41C18685" w14:textId="77777777" w:rsidR="00EC17B4" w:rsidRPr="00EC17B4" w:rsidRDefault="00EC17B4" w:rsidP="000D7AAA">
      <w:pPr>
        <w:keepNext/>
        <w:rPr>
          <w:rFonts w:ascii="Sakkal Majalla" w:hAnsi="Sakkal Majalla"/>
          <w:sz w:val="34"/>
        </w:rPr>
      </w:pPr>
      <w:r w:rsidRPr="00EC17B4">
        <w:rPr>
          <w:rFonts w:ascii="Sakkal Majalla" w:hAnsi="Sakkal Majalla"/>
          <w:b/>
          <w:bCs/>
          <w:sz w:val="34"/>
          <w:rtl/>
        </w:rPr>
        <w:t>الاتصال بالبيانات</w:t>
      </w:r>
    </w:p>
    <w:p w14:paraId="385270E9" w14:textId="77777777" w:rsidR="00EC17B4" w:rsidRPr="00EC17B4" w:rsidRDefault="00EC17B4" w:rsidP="00EC17B4">
      <w:pPr>
        <w:rPr>
          <w:rFonts w:ascii="Sakkal Majalla" w:hAnsi="Sakkal Majalla"/>
          <w:sz w:val="34"/>
          <w:rtl/>
          <w:lang w:bidi="ar-SY"/>
        </w:rPr>
      </w:pPr>
      <w:r w:rsidRPr="00EC17B4">
        <w:rPr>
          <w:rFonts w:ascii="Sakkal Majalla" w:hAnsi="Sakkal Majalla"/>
          <w:sz w:val="34"/>
          <w:rtl/>
        </w:rPr>
        <w:t xml:space="preserve">سنطبق معًا ببيانات متجر بملف اكسل يمكنكم </w:t>
      </w:r>
      <w:r w:rsidRPr="00EC17B4">
        <w:rPr>
          <w:rFonts w:ascii="Sakkal Majalla" w:hAnsi="Sakkal Majalla" w:hint="cs"/>
          <w:sz w:val="34"/>
          <w:rtl/>
          <w:lang w:bidi="ar-SY"/>
        </w:rPr>
        <w:t xml:space="preserve">ايجاده في مجلد مرفقات مجلد </w:t>
      </w:r>
      <w:r w:rsidRPr="00EC17B4">
        <w:rPr>
          <w:rFonts w:ascii="Sakkal Majalla" w:hAnsi="Sakkal Majalla"/>
          <w:sz w:val="34"/>
          <w:lang w:bidi="ar-SY"/>
        </w:rPr>
        <w:t>tableau</w:t>
      </w:r>
    </w:p>
    <w:p w14:paraId="4DC27741" w14:textId="77777777" w:rsidR="00EC17B4" w:rsidRPr="00EC17B4" w:rsidRDefault="00EC17B4" w:rsidP="00EC17B4">
      <w:pPr>
        <w:rPr>
          <w:rFonts w:ascii="Sakkal Majalla" w:hAnsi="Sakkal Majalla"/>
          <w:b/>
          <w:bCs/>
          <w:sz w:val="34"/>
          <w:rtl/>
          <w:lang w:bidi="ar-SY"/>
        </w:rPr>
      </w:pPr>
      <w:r w:rsidRPr="00EC17B4">
        <w:rPr>
          <w:rFonts w:ascii="Sakkal Majalla" w:hAnsi="Sakkal Majalla"/>
          <w:b/>
          <w:bCs/>
          <w:sz w:val="34"/>
          <w:rtl/>
        </w:rPr>
        <w:t>يحتوي هذا الملف على ثلاثة جداول</w:t>
      </w:r>
      <w:r w:rsidRPr="00EC17B4">
        <w:rPr>
          <w:rFonts w:ascii="Sakkal Majalla" w:hAnsi="Sakkal Majalla"/>
          <w:b/>
          <w:bCs/>
          <w:sz w:val="34"/>
          <w:lang w:bidi="ar-SY"/>
        </w:rPr>
        <w:t>:</w:t>
      </w:r>
    </w:p>
    <w:p w14:paraId="3865E5EF" w14:textId="77777777" w:rsidR="00EC17B4" w:rsidRPr="00E0311B" w:rsidRDefault="00EC17B4" w:rsidP="00EC17B4">
      <w:pPr>
        <w:rPr>
          <w:rFonts w:ascii="Sakkal Majalla" w:hAnsi="Sakkal Majalla"/>
          <w:color w:val="C00000"/>
          <w:sz w:val="34"/>
          <w:lang w:bidi="ar-SY"/>
        </w:rPr>
      </w:pPr>
      <w:r w:rsidRPr="00E0311B">
        <w:rPr>
          <w:rFonts w:ascii="Sakkal Majalla" w:hAnsi="Sakkal Majalla"/>
          <w:color w:val="C00000"/>
          <w:sz w:val="34"/>
          <w:rtl/>
          <w:lang w:bidi="ar-SY"/>
        </w:rPr>
        <w:t xml:space="preserve">1. </w:t>
      </w:r>
      <w:r w:rsidRPr="00E0311B">
        <w:rPr>
          <w:rFonts w:ascii="Sakkal Majalla" w:hAnsi="Sakkal Majalla" w:hint="cs"/>
          <w:color w:val="C00000"/>
          <w:sz w:val="34"/>
          <w:rtl/>
          <w:lang w:bidi="ar-SY"/>
        </w:rPr>
        <w:t xml:space="preserve">جدول </w:t>
      </w:r>
      <w:r w:rsidRPr="00E0311B">
        <w:rPr>
          <w:rFonts w:ascii="Sakkal Majalla" w:hAnsi="Sakkal Majalla"/>
          <w:color w:val="C00000"/>
          <w:sz w:val="34"/>
          <w:lang w:bidi="ar-SY"/>
        </w:rPr>
        <w:t xml:space="preserve"> Orders</w:t>
      </w:r>
      <w:r w:rsidRPr="00E0311B">
        <w:rPr>
          <w:rFonts w:ascii="Sakkal Majalla" w:hAnsi="Sakkal Majalla" w:hint="cs"/>
          <w:color w:val="C00000"/>
          <w:sz w:val="34"/>
          <w:rtl/>
          <w:lang w:bidi="ar-SY"/>
        </w:rPr>
        <w:t xml:space="preserve">     </w:t>
      </w:r>
    </w:p>
    <w:p w14:paraId="3832DC30" w14:textId="77777777" w:rsidR="00EC17B4" w:rsidRPr="00EC17B4" w:rsidRDefault="00EC17B4" w:rsidP="000D7AAA">
      <w:pPr>
        <w:jc w:val="center"/>
        <w:rPr>
          <w:rFonts w:ascii="Sakkal Majalla" w:hAnsi="Sakkal Majalla"/>
          <w:sz w:val="34"/>
          <w:rtl/>
          <w:lang w:bidi="ar-SY"/>
        </w:rPr>
      </w:pPr>
      <w:r w:rsidRPr="00EC17B4">
        <w:rPr>
          <w:rFonts w:ascii="Sakkal Majalla" w:hAnsi="Sakkal Majalla"/>
          <w:noProof/>
          <w:sz w:val="34"/>
          <w:lang w:bidi="ar-SY"/>
        </w:rPr>
        <w:drawing>
          <wp:inline distT="0" distB="0" distL="0" distR="0" wp14:anchorId="62EEA8C9" wp14:editId="14CCBF8E">
            <wp:extent cx="5152900" cy="3220561"/>
            <wp:effectExtent l="0" t="0" r="0" b="0"/>
            <wp:docPr id="6638947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209907" cy="3256190"/>
                    </a:xfrm>
                    <a:prstGeom prst="rect">
                      <a:avLst/>
                    </a:prstGeom>
                    <a:noFill/>
                  </pic:spPr>
                </pic:pic>
              </a:graphicData>
            </a:graphic>
          </wp:inline>
        </w:drawing>
      </w:r>
    </w:p>
    <w:p w14:paraId="1235F987" w14:textId="77777777" w:rsidR="00EC17B4" w:rsidRPr="00E0311B" w:rsidRDefault="00EC17B4" w:rsidP="00EC17B4">
      <w:pPr>
        <w:rPr>
          <w:rFonts w:ascii="Sakkal Majalla" w:hAnsi="Sakkal Majalla"/>
          <w:color w:val="C00000"/>
          <w:sz w:val="34"/>
          <w:rtl/>
          <w:lang w:bidi="ar-SY"/>
        </w:rPr>
      </w:pPr>
      <w:r w:rsidRPr="00E0311B">
        <w:rPr>
          <w:rFonts w:ascii="Sakkal Majalla" w:hAnsi="Sakkal Majalla"/>
          <w:color w:val="C00000"/>
          <w:sz w:val="34"/>
          <w:rtl/>
          <w:lang w:bidi="ar-SY"/>
        </w:rPr>
        <w:lastRenderedPageBreak/>
        <w:t xml:space="preserve">2. </w:t>
      </w:r>
      <w:r w:rsidRPr="00E0311B">
        <w:rPr>
          <w:rFonts w:ascii="Sakkal Majalla" w:hAnsi="Sakkal Majalla" w:hint="cs"/>
          <w:color w:val="C00000"/>
          <w:sz w:val="34"/>
          <w:rtl/>
          <w:lang w:bidi="ar-SY"/>
        </w:rPr>
        <w:t xml:space="preserve"> جدول </w:t>
      </w:r>
      <w:r w:rsidRPr="00E0311B">
        <w:rPr>
          <w:rFonts w:ascii="Sakkal Majalla" w:hAnsi="Sakkal Majalla"/>
          <w:color w:val="C00000"/>
          <w:sz w:val="34"/>
          <w:lang w:bidi="ar-SY"/>
        </w:rPr>
        <w:t>People</w:t>
      </w:r>
    </w:p>
    <w:p w14:paraId="3BB26C96"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16E35178" wp14:editId="29B92A28">
            <wp:extent cx="5981700" cy="3738562"/>
            <wp:effectExtent l="0" t="0" r="0" b="0"/>
            <wp:docPr id="5704306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88213" cy="3742632"/>
                    </a:xfrm>
                    <a:prstGeom prst="rect">
                      <a:avLst/>
                    </a:prstGeom>
                    <a:noFill/>
                  </pic:spPr>
                </pic:pic>
              </a:graphicData>
            </a:graphic>
          </wp:inline>
        </w:drawing>
      </w:r>
    </w:p>
    <w:p w14:paraId="46FC8757" w14:textId="77777777" w:rsidR="00EC17B4" w:rsidRPr="00EC17B4" w:rsidRDefault="00EC17B4" w:rsidP="00EC17B4">
      <w:pPr>
        <w:rPr>
          <w:rFonts w:ascii="Sakkal Majalla" w:hAnsi="Sakkal Majalla"/>
          <w:sz w:val="34"/>
          <w:rtl/>
          <w:lang w:bidi="ar-SY"/>
        </w:rPr>
      </w:pPr>
    </w:p>
    <w:p w14:paraId="60E0EE11" w14:textId="77777777" w:rsidR="00EC17B4" w:rsidRPr="00E0311B" w:rsidRDefault="00EC17B4" w:rsidP="00EC17B4">
      <w:pPr>
        <w:rPr>
          <w:rFonts w:ascii="Sakkal Majalla" w:hAnsi="Sakkal Majalla"/>
          <w:color w:val="C00000"/>
          <w:sz w:val="34"/>
          <w:rtl/>
          <w:lang w:bidi="ar-SY"/>
        </w:rPr>
      </w:pPr>
      <w:r w:rsidRPr="00E0311B">
        <w:rPr>
          <w:rFonts w:ascii="Sakkal Majalla" w:hAnsi="Sakkal Majalla"/>
          <w:color w:val="C00000"/>
          <w:sz w:val="34"/>
          <w:rtl/>
          <w:lang w:bidi="ar-SY"/>
        </w:rPr>
        <w:t>3.</w:t>
      </w:r>
      <w:r w:rsidRPr="00E0311B">
        <w:rPr>
          <w:rFonts w:ascii="Sakkal Majalla" w:hAnsi="Sakkal Majalla" w:hint="cs"/>
          <w:color w:val="C00000"/>
          <w:sz w:val="34"/>
          <w:rtl/>
          <w:lang w:bidi="ar-SY"/>
        </w:rPr>
        <w:t xml:space="preserve">جدول </w:t>
      </w:r>
      <w:r w:rsidRPr="00E0311B">
        <w:rPr>
          <w:rFonts w:ascii="Sakkal Majalla" w:hAnsi="Sakkal Majalla"/>
          <w:color w:val="C00000"/>
          <w:sz w:val="34"/>
          <w:rtl/>
          <w:lang w:bidi="ar-SY"/>
        </w:rPr>
        <w:t xml:space="preserve"> </w:t>
      </w:r>
      <w:r w:rsidRPr="00E0311B">
        <w:rPr>
          <w:rFonts w:ascii="Sakkal Majalla" w:hAnsi="Sakkal Majalla"/>
          <w:color w:val="C00000"/>
          <w:sz w:val="34"/>
          <w:lang w:bidi="ar-SY"/>
        </w:rPr>
        <w:t>Returns</w:t>
      </w:r>
    </w:p>
    <w:p w14:paraId="3019FDBC"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3F9317E6" wp14:editId="77445DBB">
            <wp:extent cx="5854700" cy="3659188"/>
            <wp:effectExtent l="0" t="0" r="0" b="0"/>
            <wp:docPr id="257825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865240" cy="3665776"/>
                    </a:xfrm>
                    <a:prstGeom prst="rect">
                      <a:avLst/>
                    </a:prstGeom>
                    <a:noFill/>
                  </pic:spPr>
                </pic:pic>
              </a:graphicData>
            </a:graphic>
          </wp:inline>
        </w:drawing>
      </w:r>
    </w:p>
    <w:p w14:paraId="7027DCED" w14:textId="77777777" w:rsidR="00EC17B4" w:rsidRPr="00EC17B4" w:rsidRDefault="00EC17B4" w:rsidP="00E0311B">
      <w:pPr>
        <w:keepNext/>
        <w:pageBreakBefore/>
        <w:rPr>
          <w:rFonts w:ascii="Sakkal Majalla" w:hAnsi="Sakkal Majalla"/>
          <w:sz w:val="34"/>
          <w:lang w:bidi="ar-SY"/>
        </w:rPr>
      </w:pPr>
      <w:r w:rsidRPr="00EC17B4">
        <w:rPr>
          <w:rFonts w:ascii="Sakkal Majalla" w:hAnsi="Sakkal Majalla"/>
          <w:b/>
          <w:bCs/>
          <w:sz w:val="34"/>
          <w:rtl/>
        </w:rPr>
        <w:lastRenderedPageBreak/>
        <w:t>الخطوات</w:t>
      </w:r>
      <w:r w:rsidRPr="00EC17B4">
        <w:rPr>
          <w:rFonts w:ascii="Sakkal Majalla" w:hAnsi="Sakkal Majalla"/>
          <w:b/>
          <w:bCs/>
          <w:sz w:val="34"/>
          <w:lang w:bidi="ar-SY"/>
        </w:rPr>
        <w:t>:</w:t>
      </w:r>
    </w:p>
    <w:p w14:paraId="445362D0" w14:textId="77777777" w:rsidR="00EC17B4" w:rsidRPr="00EC17B4" w:rsidRDefault="00EC17B4" w:rsidP="00EC17B4">
      <w:pPr>
        <w:rPr>
          <w:rFonts w:ascii="Sakkal Majalla" w:hAnsi="Sakkal Majalla"/>
          <w:sz w:val="34"/>
          <w:lang w:bidi="ar-SY"/>
        </w:rPr>
      </w:pPr>
      <w:r w:rsidRPr="00EC17B4">
        <w:rPr>
          <w:rFonts w:ascii="Sakkal Majalla" w:hAnsi="Sakkal Majalla"/>
          <w:sz w:val="34"/>
          <w:rtl/>
        </w:rPr>
        <w:t>١</w:t>
      </w:r>
      <w:r w:rsidRPr="00EC17B4">
        <w:rPr>
          <w:rFonts w:ascii="Sakkal Majalla" w:hAnsi="Sakkal Majalla"/>
          <w:sz w:val="34"/>
          <w:lang w:bidi="ar-SY"/>
        </w:rPr>
        <w:t xml:space="preserve">. </w:t>
      </w:r>
      <w:r w:rsidRPr="00EC17B4">
        <w:rPr>
          <w:rFonts w:ascii="Sakkal Majalla" w:hAnsi="Sakkal Majalla"/>
          <w:sz w:val="34"/>
          <w:rtl/>
        </w:rPr>
        <w:t>من</w:t>
      </w:r>
      <w:r w:rsidRPr="00EC17B4">
        <w:rPr>
          <w:rFonts w:ascii="Sakkal Majalla" w:hAnsi="Sakkal Majalla"/>
          <w:sz w:val="34"/>
          <w:lang w:bidi="ar-SY"/>
        </w:rPr>
        <w:t xml:space="preserve"> connect  </w:t>
      </w:r>
      <w:r w:rsidRPr="00EC17B4">
        <w:rPr>
          <w:rFonts w:ascii="Sakkal Majalla" w:hAnsi="Sakkal Majalla"/>
          <w:sz w:val="34"/>
          <w:rtl/>
        </w:rPr>
        <w:t>نختار</w:t>
      </w:r>
      <w:r w:rsidRPr="00EC17B4">
        <w:rPr>
          <w:rFonts w:ascii="Sakkal Majalla" w:hAnsi="Sakkal Majalla"/>
          <w:sz w:val="34"/>
          <w:lang w:bidi="ar-SY"/>
        </w:rPr>
        <w:t xml:space="preserve"> Microsoft excel </w:t>
      </w:r>
      <w:r w:rsidRPr="00EC17B4">
        <w:rPr>
          <w:rFonts w:ascii="Sakkal Majalla" w:hAnsi="Sakkal Majalla"/>
          <w:sz w:val="34"/>
          <w:rtl/>
        </w:rPr>
        <w:t>ونختار الملف ثم تظهر لنا صفحة مصدر البيانات</w:t>
      </w:r>
      <w:r w:rsidRPr="00EC17B4">
        <w:rPr>
          <w:rFonts w:ascii="Sakkal Majalla" w:hAnsi="Sakkal Majalla"/>
          <w:sz w:val="34"/>
          <w:lang w:bidi="ar-SY"/>
        </w:rPr>
        <w:t> </w:t>
      </w:r>
    </w:p>
    <w:p w14:paraId="4E02A2FF"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2B99BE13" wp14:editId="441DA0C4">
            <wp:extent cx="5559426" cy="3111662"/>
            <wp:effectExtent l="0" t="0" r="3175" b="0"/>
            <wp:docPr id="7476715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568124" cy="3116530"/>
                    </a:xfrm>
                    <a:prstGeom prst="rect">
                      <a:avLst/>
                    </a:prstGeom>
                    <a:noFill/>
                  </pic:spPr>
                </pic:pic>
              </a:graphicData>
            </a:graphic>
          </wp:inline>
        </w:drawing>
      </w:r>
    </w:p>
    <w:p w14:paraId="5633FDE2" w14:textId="77777777" w:rsidR="00EC17B4" w:rsidRPr="00EC17B4" w:rsidRDefault="00EC17B4" w:rsidP="00EC17B4">
      <w:pPr>
        <w:rPr>
          <w:rFonts w:ascii="Sakkal Majalla" w:hAnsi="Sakkal Majalla"/>
          <w:sz w:val="34"/>
          <w:rtl/>
          <w:lang w:bidi="ar-SY"/>
        </w:rPr>
      </w:pPr>
    </w:p>
    <w:p w14:paraId="4DBCB454" w14:textId="418AF6D5" w:rsidR="00E0311B" w:rsidRDefault="00EC17B4" w:rsidP="00E0311B">
      <w:pPr>
        <w:rPr>
          <w:rFonts w:ascii="Sakkal Majalla" w:hAnsi="Sakkal Majalla"/>
          <w:sz w:val="34"/>
          <w:rtl/>
          <w:lang w:bidi="ar-SY"/>
        </w:rPr>
      </w:pPr>
      <w:r w:rsidRPr="00EC17B4">
        <w:rPr>
          <w:rFonts w:ascii="Sakkal Majalla" w:hAnsi="Sakkal Majalla"/>
          <w:sz w:val="34"/>
          <w:rtl/>
          <w:lang w:bidi="ar-SY"/>
        </w:rPr>
        <w:t>٢. نقوم بسحب الجدول من المنطقة اليسرى إلى منطقة الوسط كما في الصورة أدناه:</w:t>
      </w:r>
    </w:p>
    <w:p w14:paraId="41EE261D" w14:textId="6D108829" w:rsidR="00E0311B" w:rsidRPr="00EC17B4" w:rsidRDefault="00E0311B" w:rsidP="00EC17B4">
      <w:pPr>
        <w:rPr>
          <w:rFonts w:ascii="Sakkal Majalla" w:hAnsi="Sakkal Majalla"/>
          <w:sz w:val="34"/>
          <w:rtl/>
          <w:lang w:bidi="ar-SY"/>
        </w:rPr>
      </w:pPr>
      <w:r>
        <w:rPr>
          <w:rFonts w:ascii="Sakkal Majalla" w:hAnsi="Sakkal Majalla"/>
          <w:noProof/>
          <w:sz w:val="34"/>
          <w:lang w:bidi="ar-SY"/>
        </w:rPr>
        <w:drawing>
          <wp:inline distT="0" distB="0" distL="0" distR="0" wp14:anchorId="60D1ACD3" wp14:editId="1E383330">
            <wp:extent cx="5730875" cy="2999740"/>
            <wp:effectExtent l="0" t="0" r="3175" b="0"/>
            <wp:docPr id="242218804" name="صورة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0875" cy="2999740"/>
                    </a:xfrm>
                    <a:prstGeom prst="rect">
                      <a:avLst/>
                    </a:prstGeom>
                    <a:noFill/>
                  </pic:spPr>
                </pic:pic>
              </a:graphicData>
            </a:graphic>
          </wp:inline>
        </w:drawing>
      </w:r>
    </w:p>
    <w:p w14:paraId="70135D8F" w14:textId="284DCF3F" w:rsidR="00EC17B4" w:rsidRDefault="00E0311B" w:rsidP="00EC17B4">
      <w:pPr>
        <w:rPr>
          <w:rFonts w:ascii="Sakkal Majalla" w:hAnsi="Sakkal Majalla"/>
          <w:sz w:val="34"/>
          <w:rtl/>
          <w:lang w:bidi="ar-SY"/>
        </w:rPr>
      </w:pPr>
      <w:r w:rsidRPr="00E0311B">
        <w:rPr>
          <w:rFonts w:ascii="Sakkal Majalla" w:hAnsi="Sakkal Majalla"/>
          <w:sz w:val="34"/>
          <w:rtl/>
          <w:lang w:bidi="ar-SY"/>
        </w:rPr>
        <w:t xml:space="preserve">سنلاحظ أنه تم عمل ربط تلقائي بين جدول </w:t>
      </w:r>
      <w:r w:rsidRPr="00E0311B">
        <w:rPr>
          <w:rFonts w:ascii="Sakkal Majalla" w:hAnsi="Sakkal Majalla"/>
          <w:sz w:val="34"/>
          <w:lang w:bidi="ar-SY"/>
        </w:rPr>
        <w:t>Orders</w:t>
      </w:r>
      <w:r w:rsidRPr="00E0311B">
        <w:rPr>
          <w:rFonts w:ascii="Sakkal Majalla" w:hAnsi="Sakkal Majalla"/>
          <w:sz w:val="34"/>
          <w:rtl/>
          <w:lang w:bidi="ar-SY"/>
        </w:rPr>
        <w:t xml:space="preserve"> وجدول </w:t>
      </w:r>
      <w:r w:rsidRPr="00E0311B">
        <w:rPr>
          <w:rFonts w:ascii="Sakkal Majalla" w:hAnsi="Sakkal Majalla"/>
          <w:sz w:val="34"/>
          <w:lang w:bidi="ar-SY"/>
        </w:rPr>
        <w:t>people</w:t>
      </w:r>
      <w:r w:rsidRPr="00E0311B">
        <w:rPr>
          <w:rFonts w:ascii="Sakkal Majalla" w:hAnsi="Sakkal Majalla"/>
          <w:sz w:val="34"/>
          <w:rtl/>
          <w:lang w:bidi="ar-SY"/>
        </w:rPr>
        <w:t xml:space="preserve"> ونوعه ربط داخلي (</w:t>
      </w:r>
      <w:r w:rsidRPr="00E0311B">
        <w:rPr>
          <w:rFonts w:ascii="Sakkal Majalla" w:hAnsi="Sakkal Majalla"/>
          <w:sz w:val="34"/>
          <w:lang w:bidi="ar-SY"/>
        </w:rPr>
        <w:t>Inner Join</w:t>
      </w:r>
      <w:r w:rsidRPr="00E0311B">
        <w:rPr>
          <w:rFonts w:ascii="Sakkal Majalla" w:hAnsi="Sakkal Majalla"/>
          <w:sz w:val="34"/>
          <w:rtl/>
          <w:lang w:bidi="ar-SY"/>
        </w:rPr>
        <w:t xml:space="preserve">) لإن هناك عمود مشترك بينهم وهو </w:t>
      </w:r>
      <w:r w:rsidRPr="00E0311B">
        <w:rPr>
          <w:rFonts w:ascii="Sakkal Majalla" w:hAnsi="Sakkal Majalla"/>
          <w:sz w:val="34"/>
          <w:lang w:bidi="ar-SY"/>
        </w:rPr>
        <w:t>Region</w:t>
      </w:r>
      <w:r w:rsidRPr="00E0311B">
        <w:rPr>
          <w:rFonts w:ascii="Sakkal Majalla" w:hAnsi="Sakkal Majalla"/>
          <w:sz w:val="34"/>
          <w:rtl/>
          <w:lang w:bidi="ar-SY"/>
        </w:rPr>
        <w:t xml:space="preserve"> الربط التلقائي يكون ربط داخلي لكن يمكننا تغييره كما في الصورة.</w:t>
      </w:r>
    </w:p>
    <w:p w14:paraId="47DD891D" w14:textId="65478A9A" w:rsidR="00E0311B" w:rsidRPr="00EC17B4" w:rsidRDefault="00E0311B" w:rsidP="00EC17B4">
      <w:pPr>
        <w:rPr>
          <w:rFonts w:ascii="Sakkal Majalla" w:hAnsi="Sakkal Majalla"/>
          <w:sz w:val="34"/>
          <w:lang w:bidi="ar-SY"/>
        </w:rPr>
      </w:pPr>
      <w:r>
        <w:rPr>
          <w:rFonts w:ascii="Sakkal Majalla" w:hAnsi="Sakkal Majalla"/>
          <w:noProof/>
          <w:sz w:val="34"/>
          <w:lang w:bidi="ar-SY"/>
        </w:rPr>
        <w:lastRenderedPageBreak/>
        <w:drawing>
          <wp:inline distT="0" distB="0" distL="0" distR="0" wp14:anchorId="79A2DA90" wp14:editId="0C20E6EB">
            <wp:extent cx="5730875" cy="3225165"/>
            <wp:effectExtent l="0" t="0" r="3175" b="0"/>
            <wp:docPr id="1175391224" name="صورة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13D4A950"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أما لو كان العمود المشترك ليس له نفس الاسم في الجدولين فسنقوم باختيار ذلك يدويا.  </w:t>
      </w:r>
    </w:p>
    <w:p w14:paraId="61C5B823" w14:textId="6E33AB85"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027FBF83" wp14:editId="737F1ACA">
            <wp:extent cx="5730875" cy="3225165"/>
            <wp:effectExtent l="0" t="0" r="3175" b="0"/>
            <wp:docPr id="397837556" name="صورة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7EE2220B" w14:textId="77777777" w:rsidR="00E0311B" w:rsidRP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أيضًا تم الربط تلقائيا بين جدولي </w:t>
      </w:r>
      <w:r w:rsidRPr="00E0311B">
        <w:rPr>
          <w:rFonts w:ascii="Sakkal Majalla" w:hAnsi="Sakkal Majalla"/>
          <w:sz w:val="34"/>
          <w:lang w:bidi="ar-SY"/>
        </w:rPr>
        <w:t>Orders</w:t>
      </w:r>
      <w:r w:rsidRPr="00E0311B">
        <w:rPr>
          <w:rFonts w:ascii="Sakkal Majalla" w:hAnsi="Sakkal Majalla"/>
          <w:sz w:val="34"/>
          <w:rtl/>
          <w:lang w:bidi="ar-SY"/>
        </w:rPr>
        <w:t xml:space="preserve"> و </w:t>
      </w:r>
      <w:r w:rsidRPr="00E0311B">
        <w:rPr>
          <w:rFonts w:ascii="Sakkal Majalla" w:hAnsi="Sakkal Majalla"/>
          <w:sz w:val="34"/>
          <w:lang w:bidi="ar-SY"/>
        </w:rPr>
        <w:t>Returns</w:t>
      </w:r>
      <w:r w:rsidRPr="00E0311B">
        <w:rPr>
          <w:rFonts w:ascii="Sakkal Majalla" w:hAnsi="Sakkal Majalla"/>
          <w:sz w:val="34"/>
          <w:rtl/>
          <w:lang w:bidi="ar-SY"/>
        </w:rPr>
        <w:t xml:space="preserve"> على العمود المشترك </w:t>
      </w:r>
      <w:r w:rsidRPr="00E0311B">
        <w:rPr>
          <w:rFonts w:ascii="Sakkal Majalla" w:hAnsi="Sakkal Majalla"/>
          <w:sz w:val="34"/>
          <w:lang w:bidi="ar-SY"/>
        </w:rPr>
        <w:t>order Id</w:t>
      </w:r>
    </w:p>
    <w:p w14:paraId="4440FDE0" w14:textId="77777777" w:rsidR="00E0311B" w:rsidRDefault="00E0311B" w:rsidP="00E0311B">
      <w:pPr>
        <w:keepNext/>
        <w:pageBreakBefore/>
        <w:rPr>
          <w:rFonts w:ascii="Sakkal Majalla" w:hAnsi="Sakkal Majalla"/>
          <w:sz w:val="34"/>
          <w:rtl/>
          <w:lang w:bidi="ar-SY"/>
        </w:rPr>
      </w:pPr>
      <w:r w:rsidRPr="00E0311B">
        <w:rPr>
          <w:rFonts w:ascii="Sakkal Majalla" w:hAnsi="Sakkal Majalla"/>
          <w:sz w:val="34"/>
          <w:rtl/>
          <w:lang w:bidi="ar-SY"/>
        </w:rPr>
        <w:lastRenderedPageBreak/>
        <w:t>الآن نلاحظ أن النتيجة لجميع الجداول التي تم ربطها توجد في منطقة البيانات وأن الحد الأعلى للصفوف التي تعرض في هذه المنطقة هو ١٠ آلاف صف.</w:t>
      </w:r>
    </w:p>
    <w:p w14:paraId="710F95BC" w14:textId="7DF033DF" w:rsidR="00E0311B" w:rsidRPr="00E0311B" w:rsidRDefault="00E0311B" w:rsidP="00E0311B">
      <w:pPr>
        <w:rPr>
          <w:rFonts w:ascii="Sakkal Majalla" w:hAnsi="Sakkal Majalla"/>
          <w:sz w:val="34"/>
          <w:rtl/>
          <w:lang w:bidi="ar-SY"/>
        </w:rPr>
      </w:pPr>
      <w:r>
        <w:rPr>
          <w:rFonts w:ascii="Sakkal Majalla" w:hAnsi="Sakkal Majalla"/>
          <w:noProof/>
          <w:sz w:val="32"/>
          <w:szCs w:val="32"/>
          <w:lang w:bidi="ar-SY"/>
        </w:rPr>
        <w:drawing>
          <wp:inline distT="0" distB="0" distL="0" distR="0" wp14:anchorId="0302E57B" wp14:editId="248BCE0B">
            <wp:extent cx="5731510" cy="3066669"/>
            <wp:effectExtent l="0" t="0" r="2540" b="635"/>
            <wp:docPr id="2720684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731510" cy="3066669"/>
                    </a:xfrm>
                    <a:prstGeom prst="rect">
                      <a:avLst/>
                    </a:prstGeom>
                    <a:noFill/>
                  </pic:spPr>
                </pic:pic>
              </a:graphicData>
            </a:graphic>
          </wp:inline>
        </w:drawing>
      </w:r>
    </w:p>
    <w:p w14:paraId="02DB177B" w14:textId="77777777" w:rsidR="00E0311B" w:rsidRPr="00E0311B" w:rsidRDefault="00E0311B" w:rsidP="00E0311B">
      <w:pPr>
        <w:rPr>
          <w:rFonts w:ascii="Sakkal Majalla" w:hAnsi="Sakkal Majalla"/>
          <w:color w:val="008080"/>
          <w:sz w:val="34"/>
          <w:lang w:bidi="ar-SY"/>
        </w:rPr>
      </w:pPr>
      <w:r w:rsidRPr="00E0311B">
        <w:rPr>
          <w:rFonts w:ascii="Sakkal Majalla" w:hAnsi="Sakkal Majalla"/>
          <w:b/>
          <w:bCs/>
          <w:color w:val="008080"/>
          <w:sz w:val="34"/>
          <w:rtl/>
        </w:rPr>
        <w:t>أنواع البيانات في الملف</w:t>
      </w:r>
      <w:r w:rsidRPr="00E0311B">
        <w:rPr>
          <w:rFonts w:ascii="Sakkal Majalla" w:hAnsi="Sakkal Majalla"/>
          <w:b/>
          <w:bCs/>
          <w:color w:val="008080"/>
          <w:sz w:val="34"/>
          <w:lang w:bidi="ar-SY"/>
        </w:rPr>
        <w:t>:</w:t>
      </w:r>
    </w:p>
    <w:p w14:paraId="2A206FF9"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نصية</w:t>
      </w:r>
      <w:r w:rsidRPr="00E0311B">
        <w:rPr>
          <w:rFonts w:ascii="Sakkal Majalla" w:hAnsi="Sakkal Majalla"/>
          <w:sz w:val="34"/>
          <w:lang w:bidi="ar-SY"/>
        </w:rPr>
        <w:t>: order ID, Ship Mode, Customer ID, Customer Name, Segment, Region, Product ID, Category, Sub-Category, Product Name, Person, Returned.</w:t>
      </w:r>
    </w:p>
    <w:p w14:paraId="39747655"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تاريخية في صيغ نصية مثل: ‘1/7/2020</w:t>
      </w:r>
      <w:r w:rsidRPr="00E0311B">
        <w:rPr>
          <w:rFonts w:ascii="Sakkal Majalla" w:hAnsi="Sakkal Majalla"/>
          <w:sz w:val="34"/>
          <w:lang w:bidi="ar-SY"/>
        </w:rPr>
        <w:t xml:space="preserve">’ , ‘May 2023’ </w:t>
      </w:r>
      <w:r w:rsidRPr="00E0311B">
        <w:rPr>
          <w:rFonts w:ascii="Sakkal Majalla" w:hAnsi="Sakkal Majalla"/>
          <w:sz w:val="34"/>
          <w:rtl/>
        </w:rPr>
        <w:t>وهي هنا</w:t>
      </w:r>
      <w:r w:rsidRPr="00E0311B">
        <w:rPr>
          <w:rFonts w:ascii="Sakkal Majalla" w:hAnsi="Sakkal Majalla"/>
          <w:sz w:val="34"/>
          <w:lang w:bidi="ar-SY"/>
        </w:rPr>
        <w:t xml:space="preserve"> Order Date, Ship Date .</w:t>
      </w:r>
    </w:p>
    <w:p w14:paraId="43EC6150"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تاريخية مع وقت مثل ‘20/3/2022 7:30:00</w:t>
      </w:r>
      <w:r w:rsidRPr="00E0311B">
        <w:rPr>
          <w:rFonts w:ascii="Sakkal Majalla" w:hAnsi="Sakkal Majalla"/>
          <w:sz w:val="34"/>
          <w:lang w:bidi="ar-SY"/>
        </w:rPr>
        <w:t>AM’</w:t>
      </w:r>
    </w:p>
    <w:p w14:paraId="5E5E0A02"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رقمية</w:t>
      </w:r>
      <w:r w:rsidRPr="00E0311B">
        <w:rPr>
          <w:rFonts w:ascii="Sakkal Majalla" w:hAnsi="Sakkal Majalla"/>
          <w:sz w:val="34"/>
          <w:lang w:bidi="ar-SY"/>
        </w:rPr>
        <w:t>: Row ID, Sales, Quantity, Discount, Profit</w:t>
      </w:r>
    </w:p>
    <w:p w14:paraId="58B2E7A9"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جغرافية مثل المدن والدول</w:t>
      </w:r>
      <w:r w:rsidRPr="00E0311B">
        <w:rPr>
          <w:rFonts w:ascii="Sakkal Majalla" w:hAnsi="Sakkal Majalla"/>
          <w:sz w:val="34"/>
          <w:lang w:bidi="ar-SY"/>
        </w:rPr>
        <w:t>: Country, City, State</w:t>
      </w:r>
    </w:p>
    <w:p w14:paraId="626E1EAD" w14:textId="77777777" w:rsid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lang w:bidi="ar-SY"/>
        </w:rPr>
        <w:t>   </w:t>
      </w:r>
      <w:r w:rsidRPr="00E0311B">
        <w:rPr>
          <w:rFonts w:ascii="Sakkal Majalla" w:hAnsi="Sakkal Majalla"/>
          <w:sz w:val="34"/>
          <w:rtl/>
        </w:rPr>
        <w:t>قيم منطقية: وهي إما</w:t>
      </w:r>
      <w:r w:rsidRPr="00E0311B">
        <w:rPr>
          <w:rFonts w:ascii="Sakkal Majalla" w:hAnsi="Sakkal Majalla"/>
          <w:sz w:val="34"/>
          <w:lang w:bidi="ar-SY"/>
        </w:rPr>
        <w:t xml:space="preserve"> true/false </w:t>
      </w:r>
      <w:r w:rsidRPr="00E0311B">
        <w:rPr>
          <w:rFonts w:ascii="Sakkal Majalla" w:hAnsi="Sakkal Majalla"/>
          <w:sz w:val="34"/>
          <w:rtl/>
        </w:rPr>
        <w:t>أو 0/1 ومثالها هنا هو</w:t>
      </w:r>
      <w:r w:rsidRPr="00E0311B">
        <w:rPr>
          <w:rFonts w:ascii="Sakkal Majalla" w:hAnsi="Sakkal Majalla"/>
          <w:sz w:val="34"/>
          <w:lang w:bidi="ar-SY"/>
        </w:rPr>
        <w:t xml:space="preserve"> Returned </w:t>
      </w:r>
    </w:p>
    <w:p w14:paraId="7F92D949" w14:textId="442CD4EF" w:rsidR="00E0311B" w:rsidRPr="00E0311B" w:rsidRDefault="00E0311B" w:rsidP="00E0311B">
      <w:pPr>
        <w:spacing w:after="160" w:line="259" w:lineRule="auto"/>
        <w:ind w:left="360"/>
        <w:jc w:val="left"/>
        <w:rPr>
          <w:rFonts w:ascii="Sakkal Majalla" w:hAnsi="Sakkal Majalla"/>
          <w:sz w:val="34"/>
          <w:lang w:bidi="ar-SY"/>
        </w:rPr>
      </w:pPr>
      <w:r>
        <w:rPr>
          <w:rFonts w:ascii="Sakkal Majalla" w:hAnsi="Sakkal Majalla"/>
          <w:noProof/>
          <w:sz w:val="34"/>
          <w:lang w:bidi="ar-SY"/>
        </w:rPr>
        <w:lastRenderedPageBreak/>
        <w:drawing>
          <wp:inline distT="0" distB="0" distL="0" distR="0" wp14:anchorId="17F04AFE" wp14:editId="763E0403">
            <wp:extent cx="5730875" cy="3225165"/>
            <wp:effectExtent l="0" t="0" r="3175" b="0"/>
            <wp:docPr id="859619096" name="صورة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1F96D2EF" w14:textId="77777777" w:rsidR="00E0311B" w:rsidRPr="00E0311B" w:rsidRDefault="00E0311B" w:rsidP="00E0311B">
      <w:pPr>
        <w:rPr>
          <w:rFonts w:ascii="Sakkal Majalla" w:hAnsi="Sakkal Majalla"/>
          <w:b/>
          <w:bCs/>
          <w:sz w:val="34"/>
          <w:lang w:bidi="ar-SY"/>
        </w:rPr>
      </w:pPr>
      <w:r w:rsidRPr="00E0311B">
        <w:rPr>
          <w:rFonts w:ascii="Sakkal Majalla" w:hAnsi="Sakkal Majalla"/>
          <w:b/>
          <w:bCs/>
          <w:sz w:val="34"/>
          <w:rtl/>
        </w:rPr>
        <w:t>لوحة المعلومات </w:t>
      </w:r>
      <w:r w:rsidRPr="00E0311B">
        <w:rPr>
          <w:rFonts w:ascii="Sakkal Majalla" w:hAnsi="Sakkal Majalla"/>
          <w:b/>
          <w:bCs/>
          <w:sz w:val="34"/>
          <w:lang w:bidi="ar-SY"/>
        </w:rPr>
        <w:t>Dashboard</w:t>
      </w:r>
    </w:p>
    <w:p w14:paraId="7826E719"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هو مجموعة من أوراق العمل </w:t>
      </w:r>
      <w:r w:rsidRPr="00E0311B">
        <w:rPr>
          <w:rFonts w:ascii="Sakkal Majalla" w:hAnsi="Sakkal Majalla"/>
          <w:sz w:val="34"/>
          <w:lang w:bidi="ar-SY"/>
        </w:rPr>
        <w:t>worksheets</w:t>
      </w:r>
      <w:r w:rsidRPr="00E0311B">
        <w:rPr>
          <w:rFonts w:ascii="Sakkal Majalla" w:hAnsi="Sakkal Majalla"/>
          <w:sz w:val="34"/>
          <w:rtl/>
          <w:lang w:bidi="ar-SY"/>
        </w:rPr>
        <w:t>.</w:t>
      </w:r>
    </w:p>
    <w:p w14:paraId="1B16B999" w14:textId="2D33A4D3"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157A3DB6" wp14:editId="01E0EEBE">
            <wp:extent cx="5730875" cy="3584575"/>
            <wp:effectExtent l="0" t="0" r="3175" b="0"/>
            <wp:docPr id="911320498" name="صورة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0875" cy="3584575"/>
                    </a:xfrm>
                    <a:prstGeom prst="rect">
                      <a:avLst/>
                    </a:prstGeom>
                    <a:noFill/>
                  </pic:spPr>
                </pic:pic>
              </a:graphicData>
            </a:graphic>
          </wp:inline>
        </w:drawing>
      </w:r>
    </w:p>
    <w:p w14:paraId="69C88A11" w14:textId="77777777" w:rsidR="00E0311B" w:rsidRPr="00E0311B" w:rsidRDefault="00E0311B" w:rsidP="00E0311B">
      <w:pPr>
        <w:keepNext/>
        <w:pageBreakBefore/>
        <w:rPr>
          <w:rFonts w:ascii="Sakkal Majalla" w:hAnsi="Sakkal Majalla"/>
          <w:b/>
          <w:bCs/>
          <w:sz w:val="34"/>
          <w:lang w:bidi="ar-SY"/>
        </w:rPr>
      </w:pPr>
      <w:r w:rsidRPr="00E0311B">
        <w:rPr>
          <w:rFonts w:ascii="Sakkal Majalla" w:hAnsi="Sakkal Majalla"/>
          <w:b/>
          <w:bCs/>
          <w:sz w:val="34"/>
          <w:rtl/>
        </w:rPr>
        <w:lastRenderedPageBreak/>
        <w:t>القصة</w:t>
      </w:r>
      <w:r w:rsidRPr="00E0311B">
        <w:rPr>
          <w:rFonts w:ascii="Sakkal Majalla" w:hAnsi="Sakkal Majalla"/>
          <w:b/>
          <w:bCs/>
          <w:sz w:val="34"/>
          <w:lang w:bidi="ar-SY"/>
        </w:rPr>
        <w:t xml:space="preserve"> Story </w:t>
      </w:r>
    </w:p>
    <w:p w14:paraId="4D65ADDA"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تحتوي على سلسلة من أوراق العمل أو لوحات المعلومات التي تعمل معًا لنقل المعلومات.</w:t>
      </w:r>
    </w:p>
    <w:p w14:paraId="3D451B8E" w14:textId="3F02F85B"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6FBFC12C" wp14:editId="33B4ED5E">
            <wp:extent cx="5730875" cy="3584575"/>
            <wp:effectExtent l="0" t="0" r="3175" b="0"/>
            <wp:docPr id="725151793" name="صورة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0875" cy="3584575"/>
                    </a:xfrm>
                    <a:prstGeom prst="rect">
                      <a:avLst/>
                    </a:prstGeom>
                    <a:noFill/>
                  </pic:spPr>
                </pic:pic>
              </a:graphicData>
            </a:graphic>
          </wp:inline>
        </w:drawing>
      </w:r>
    </w:p>
    <w:p w14:paraId="1661B71F" w14:textId="77777777" w:rsidR="000D7AAA" w:rsidRDefault="000D7AAA" w:rsidP="000D7AAA">
      <w:pPr>
        <w:keepNext/>
        <w:rPr>
          <w:rFonts w:eastAsia="Calibri" w:hAnsi="Adobe Arabic" w:cs="Adobe Arabic"/>
          <w:b/>
          <w:bCs/>
          <w:color w:val="FFFFFF"/>
          <w:kern w:val="24"/>
          <w:sz w:val="36"/>
          <w:szCs w:val="36"/>
          <w:rtl/>
          <w:lang w:bidi="ar-EG"/>
        </w:rPr>
      </w:pPr>
    </w:p>
    <w:p w14:paraId="378A1ADD" w14:textId="091C1BC3" w:rsidR="00E0311B" w:rsidRPr="00E0311B" w:rsidRDefault="00E0311B" w:rsidP="000D7AAA">
      <w:pPr>
        <w:keepNext/>
        <w:rPr>
          <w:rFonts w:ascii="Sakkal Majalla" w:hAnsi="Sakkal Majalla"/>
          <w:b/>
          <w:bCs/>
          <w:sz w:val="34"/>
        </w:rPr>
      </w:pPr>
      <w:r w:rsidRPr="002A078C">
        <w:rPr>
          <w:rFonts w:ascii="Sakkal Majalla" w:hAnsi="Sakkal Majalla"/>
          <w:noProof/>
          <w:color w:val="002060"/>
          <w:sz w:val="34"/>
          <w:lang w:bidi="ar-SY"/>
        </w:rPr>
        <mc:AlternateContent>
          <mc:Choice Requires="wpg">
            <w:drawing>
              <wp:inline distT="0" distB="0" distL="0" distR="0" wp14:anchorId="198D6E0E" wp14:editId="79B6DCDF">
                <wp:extent cx="5731510" cy="895350"/>
                <wp:effectExtent l="0" t="0" r="21590" b="19050"/>
                <wp:docPr id="20161436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99275680"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99007188" name="مجموعة 39"/>
                        <wpg:cNvGrpSpPr/>
                        <wpg:grpSpPr>
                          <a:xfrm>
                            <a:off x="0" y="0"/>
                            <a:ext cx="5731510" cy="895350"/>
                            <a:chOff x="0" y="0"/>
                            <a:chExt cx="5878196" cy="918845"/>
                          </a:xfrm>
                        </wpg:grpSpPr>
                        <wpg:grpSp>
                          <wpg:cNvPr id="1500897761" name="مجموعة 40"/>
                          <wpg:cNvGrpSpPr/>
                          <wpg:grpSpPr>
                            <a:xfrm>
                              <a:off x="0" y="0"/>
                              <a:ext cx="5878196" cy="918845"/>
                              <a:chOff x="0" y="0"/>
                              <a:chExt cx="6240348" cy="919070"/>
                            </a:xfrm>
                          </wpg:grpSpPr>
                          <wpg:grpSp>
                            <wpg:cNvPr id="123318254" name="مجموعة 41"/>
                            <wpg:cNvGrpSpPr/>
                            <wpg:grpSpPr>
                              <a:xfrm>
                                <a:off x="0" y="169208"/>
                                <a:ext cx="5433072" cy="580613"/>
                                <a:chOff x="0" y="169208"/>
                                <a:chExt cx="5433072" cy="580613"/>
                              </a:xfrm>
                            </wpg:grpSpPr>
                            <wps:wsp>
                              <wps:cNvPr id="2117562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50006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3667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6193579" name="مربع نص 41"/>
                          <wps:cNvSpPr txBox="1"/>
                          <wps:spPr>
                            <a:xfrm>
                              <a:off x="204484" y="257055"/>
                              <a:ext cx="4616071" cy="387740"/>
                            </a:xfrm>
                            <a:prstGeom prst="rect">
                              <a:avLst/>
                            </a:prstGeom>
                            <a:noFill/>
                          </wps:spPr>
                          <wps:txbx>
                            <w:txbxContent>
                              <w:p w14:paraId="1F9119CC" w14:textId="1DE4BB41" w:rsidR="00E0311B" w:rsidRDefault="00E0311B" w:rsidP="00E0311B">
                                <w:pPr>
                                  <w:rPr>
                                    <w:rFonts w:eastAsia="Calibri" w:hAnsi="Adobe Arabic" w:cs="Adobe Arabic"/>
                                    <w:b/>
                                    <w:bCs/>
                                    <w:color w:val="FFFFFF"/>
                                    <w:kern w:val="24"/>
                                    <w:sz w:val="36"/>
                                    <w:szCs w:val="36"/>
                                    <w:lang w:bidi="ar-EG"/>
                                  </w:rPr>
                                </w:pPr>
                                <w:r w:rsidRPr="00E0311B">
                                  <w:rPr>
                                    <w:rFonts w:eastAsia="Calibri" w:hAnsi="Adobe Arabic" w:cs="Adobe Arabic"/>
                                    <w:b/>
                                    <w:bCs/>
                                    <w:color w:val="FFFFFF"/>
                                    <w:kern w:val="24"/>
                                    <w:sz w:val="36"/>
                                    <w:szCs w:val="36"/>
                                    <w:rtl/>
                                    <w:lang w:bidi="ar-EG"/>
                                  </w:rPr>
                                  <w:t>بناء تقارير ذكية تعتمد على الذكاء الاصطناعي</w:t>
                                </w:r>
                              </w:p>
                            </w:txbxContent>
                          </wps:txbx>
                          <wps:bodyPr wrap="square" rtlCol="1">
                            <a:spAutoFit/>
                          </wps:bodyPr>
                        </wps:wsp>
                      </wpg:grpSp>
                    </wpg:wgp>
                  </a:graphicData>
                </a:graphic>
              </wp:inline>
            </w:drawing>
          </mc:Choice>
          <mc:Fallback>
            <w:pict>
              <v:group w14:anchorId="198D6E0E" id="_x0000_s17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fgtVOnBwAAuh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7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">
                  <v:imagedata r:id="rId83" o:title=""/>
                </v:shape>
                <v:group id="مجموعة 39" o:spid="_x0000_s17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">
                  <v:group id="مجموعة 40" o:spid="_x0000_s17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">
                    <v:group id="مجموعة 41" o:spid="_x0000_s17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">
                      <v:shape id="شكل حر 42" o:spid="_x0000_s17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" fillcolor="#168489" stroked="f" strokeweight="1pt">
                        <v:stroke joinstyle="miter"/>
                      </v:roundrect>
                    </v:group>
                    <v:oval id="شكل بيضاوي 44" o:spid="_x0000_s17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" filled="f" strokecolor="#a5a5a5 [2092]" strokeweight="1pt">
                      <v:stroke joinstyle="miter"/>
                    </v:oval>
                  </v:group>
                  <v:shape id="مربع نص 41" o:spid="_x0000_s179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" filled="f" stroked="f">
                    <v:textbox style="mso-fit-shape-to-text:t">
                      <w:txbxContent>
                        <w:p w14:paraId="1F9119CC" w14:textId="1DE4BB41" w:rsidR="00E0311B" w:rsidRDefault="00E0311B" w:rsidP="00E0311B">
                          <w:pPr>
                            <w:rPr>
                              <w:rFonts w:eastAsia="Calibri" w:hAnsi="Adobe Arabic" w:cs="Adobe Arabic"/>
                              <w:b/>
                              <w:bCs/>
                              <w:color w:val="FFFFFF"/>
                              <w:kern w:val="24"/>
                              <w:sz w:val="36"/>
                              <w:szCs w:val="36"/>
                              <w:lang w:bidi="ar-EG"/>
                            </w:rPr>
                          </w:pPr>
                          <w:r w:rsidRPr="00E0311B">
                            <w:rPr>
                              <w:rFonts w:eastAsia="Calibri" w:hAnsi="Adobe Arabic" w:cs="Adobe Arabic"/>
                              <w:b/>
                              <w:bCs/>
                              <w:color w:val="FFFFFF"/>
                              <w:kern w:val="24"/>
                              <w:sz w:val="36"/>
                              <w:szCs w:val="36"/>
                              <w:rtl/>
                              <w:lang w:bidi="ar-EG"/>
                            </w:rPr>
                            <w:t>بناء تقارير ذكية تعتمد على الذكاء الاصطناعي</w:t>
                          </w:r>
                        </w:p>
                      </w:txbxContent>
                    </v:textbox>
                  </v:shape>
                </v:group>
                <w10:anchorlock/>
              </v:group>
            </w:pict>
          </mc:Fallback>
        </mc:AlternateContent>
      </w:r>
    </w:p>
    <w:p w14:paraId="48356840" w14:textId="77777777" w:rsidR="00E0311B" w:rsidRPr="00E0311B" w:rsidRDefault="00E0311B" w:rsidP="00E0311B">
      <w:pPr>
        <w:rPr>
          <w:rFonts w:ascii="Sakkal Majalla" w:hAnsi="Sakkal Majalla"/>
          <w:sz w:val="34"/>
        </w:rPr>
      </w:pPr>
      <w:r w:rsidRPr="00E0311B">
        <w:rPr>
          <w:rFonts w:ascii="Sakkal Majalla" w:hAnsi="Sakkal Majalla"/>
          <w:sz w:val="34"/>
          <w:rtl/>
        </w:rPr>
        <w:t>ميزات الذكاء الاصطناعي والتعلّم الآلي في</w:t>
      </w:r>
      <w:r w:rsidRPr="00E0311B">
        <w:rPr>
          <w:rFonts w:ascii="Sakkal Majalla" w:hAnsi="Sakkal Majalla"/>
          <w:sz w:val="34"/>
        </w:rPr>
        <w:t xml:space="preserve"> Tableau:</w:t>
      </w:r>
    </w:p>
    <w:p w14:paraId="43ED4288"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تستثمر بشكل كبير في دمج الذكاء الاصطناعي لجعل التحليل أكثر ذكاءً وسهولة</w:t>
      </w:r>
      <w:r w:rsidRPr="00E0311B">
        <w:rPr>
          <w:rFonts w:ascii="Sakkal Majalla" w:hAnsi="Sakkal Majalla"/>
          <w:sz w:val="34"/>
        </w:rPr>
        <w:t>.</w:t>
      </w:r>
    </w:p>
    <w:p w14:paraId="001E28BD" w14:textId="50C64089"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Ask Data</w:t>
      </w:r>
      <w:r w:rsidR="00780B25" w:rsidRP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اسأل البيانات</w:t>
      </w:r>
      <w:r w:rsidRPr="00780B25">
        <w:rPr>
          <w:rFonts w:ascii="Sakkal Majalla" w:hAnsi="Sakkal Majalla" w:cs="Sakkal Majalla"/>
          <w:b/>
          <w:bCs/>
          <w:color w:val="C00000"/>
          <w:sz w:val="34"/>
          <w:szCs w:val="34"/>
        </w:rPr>
        <w:t>:</w:t>
      </w:r>
    </w:p>
    <w:p w14:paraId="200D7929" w14:textId="203AFB85" w:rsidR="00E0311B" w:rsidRPr="00780B25" w:rsidRDefault="00780B25" w:rsidP="00E0311B">
      <w:pPr>
        <w:rPr>
          <w:rFonts w:ascii="Sakkal Majalla" w:hAnsi="Sakkal Majalla"/>
          <w:color w:val="008080"/>
          <w:sz w:val="34"/>
        </w:rPr>
      </w:pPr>
      <w:r w:rsidRPr="003A5C66">
        <w:rPr>
          <w:rFonts w:ascii="Adobe Arabic" w:hAnsi="Adobe Arabic" w:cs="Adobe Arabic"/>
          <w:noProof/>
          <w:color w:val="1E3D6A"/>
          <w:sz w:val="34"/>
        </w:rPr>
        <mc:AlternateContent>
          <mc:Choice Requires="wpg">
            <w:drawing>
              <wp:anchor distT="0" distB="0" distL="114300" distR="114300" simplePos="0" relativeHeight="252909568" behindDoc="0" locked="0" layoutInCell="1" allowOverlap="1" wp14:anchorId="11CFE121" wp14:editId="6C7262CD">
                <wp:simplePos x="0" y="0"/>
                <wp:positionH relativeFrom="column">
                  <wp:posOffset>5143500</wp:posOffset>
                </wp:positionH>
                <wp:positionV relativeFrom="paragraph">
                  <wp:posOffset>-3175</wp:posOffset>
                </wp:positionV>
                <wp:extent cx="582930" cy="474345"/>
                <wp:effectExtent l="0" t="0" r="7620" b="20955"/>
                <wp:wrapSquare wrapText="bothSides"/>
                <wp:docPr id="660596409"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466815804"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431995"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EDFC1C6" id="Group 29" o:spid="_x0000_s1026" style="position:absolute;margin-left:405pt;margin-top:-.25pt;width:45.9pt;height:37.35pt;z-index:2529095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" fillcolor="#168489" strokecolor="#168489" strokeweight="1pt">
                  <v:stroke joinstyle="miter"/>
                </v:roundrect>
                <w10:wrap type="square"/>
              </v:group>
            </w:pict>
          </mc:Fallback>
        </mc:AlternateContent>
      </w:r>
      <w:r w:rsidR="00E0311B" w:rsidRPr="00780B25">
        <w:rPr>
          <w:rFonts w:ascii="Sakkal Majalla" w:hAnsi="Sakkal Majalla"/>
          <w:b/>
          <w:bCs/>
          <w:color w:val="008080"/>
          <w:sz w:val="34"/>
          <w:rtl/>
        </w:rPr>
        <w:t>ما هي</w:t>
      </w:r>
      <w:r w:rsidR="00E0311B" w:rsidRPr="00780B25">
        <w:rPr>
          <w:rFonts w:ascii="Sakkal Majalla" w:hAnsi="Sakkal Majalla"/>
          <w:b/>
          <w:bCs/>
          <w:color w:val="008080"/>
          <w:sz w:val="34"/>
        </w:rPr>
        <w:t xml:space="preserve"> Ask Data</w:t>
      </w:r>
      <w:r w:rsidR="00E0311B" w:rsidRPr="00780B25">
        <w:rPr>
          <w:rFonts w:ascii="Sakkal Majalla" w:hAnsi="Sakkal Majalla"/>
          <w:b/>
          <w:bCs/>
          <w:color w:val="008080"/>
          <w:sz w:val="34"/>
          <w:rtl/>
        </w:rPr>
        <w:t>؟</w:t>
      </w:r>
    </w:p>
    <w:p w14:paraId="3FEDCA9A" w14:textId="77777777" w:rsidR="00E0311B" w:rsidRPr="00E0311B" w:rsidRDefault="00E0311B" w:rsidP="00E0311B">
      <w:pPr>
        <w:rPr>
          <w:rFonts w:ascii="Sakkal Majalla" w:hAnsi="Sakkal Majalla"/>
          <w:sz w:val="34"/>
        </w:rPr>
      </w:pPr>
      <w:r w:rsidRPr="00E0311B">
        <w:rPr>
          <w:rFonts w:ascii="Sakkal Majalla" w:hAnsi="Sakkal Majalla"/>
          <w:sz w:val="34"/>
        </w:rPr>
        <w:t xml:space="preserve">Ask Data </w:t>
      </w:r>
      <w:r w:rsidRPr="00E0311B">
        <w:rPr>
          <w:rFonts w:ascii="Sakkal Majalla" w:hAnsi="Sakkal Majalla"/>
          <w:sz w:val="34"/>
          <w:rtl/>
        </w:rPr>
        <w:t>هي ميزة ثورية في</w:t>
      </w:r>
      <w:r w:rsidRPr="00E0311B">
        <w:rPr>
          <w:rFonts w:ascii="Sakkal Majalla" w:hAnsi="Sakkal Majalla"/>
          <w:sz w:val="34"/>
        </w:rPr>
        <w:t xml:space="preserve"> Tableau </w:t>
      </w:r>
      <w:r w:rsidRPr="00E0311B">
        <w:rPr>
          <w:rFonts w:ascii="Sakkal Majalla" w:hAnsi="Sakkal Majalla"/>
          <w:sz w:val="34"/>
          <w:rtl/>
        </w:rPr>
        <w:t>تتيح للمستخدمين طرح أسئلة بلغة طبيعية (عربية أو إنجليزية) والحصول على تصوّرات بصرية فورية دون الحاجة لمعرفة كيفية بناء التقارير</w:t>
      </w:r>
      <w:r w:rsidRPr="00E0311B">
        <w:rPr>
          <w:rFonts w:ascii="Sakkal Majalla" w:hAnsi="Sakkal Majalla"/>
          <w:sz w:val="34"/>
        </w:rPr>
        <w:t>.</w:t>
      </w:r>
    </w:p>
    <w:p w14:paraId="20823A5B" w14:textId="2FE2066A" w:rsidR="00E0311B" w:rsidRDefault="00B31069" w:rsidP="00E0311B">
      <w:pPr>
        <w:rPr>
          <w:rFonts w:ascii="Sakkal Majalla" w:hAnsi="Sakkal Majalla"/>
          <w:b/>
          <w:bCs/>
          <w:color w:val="008080"/>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924928" behindDoc="0" locked="0" layoutInCell="1" allowOverlap="1" wp14:anchorId="352124DD" wp14:editId="5F592394">
                <wp:simplePos x="0" y="0"/>
                <wp:positionH relativeFrom="column">
                  <wp:posOffset>5234940</wp:posOffset>
                </wp:positionH>
                <wp:positionV relativeFrom="paragraph">
                  <wp:posOffset>635</wp:posOffset>
                </wp:positionV>
                <wp:extent cx="497840" cy="409575"/>
                <wp:effectExtent l="0" t="0" r="0" b="9525"/>
                <wp:wrapSquare wrapText="bothSides"/>
                <wp:docPr id="1721958203"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624924618"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46662552"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F31BB9D" id="Group 17" o:spid="_x0000_s1026" style="position:absolute;margin-left:412.2pt;margin-top:.05pt;width:39.2pt;height:32.25pt;z-index:252924928"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">
                  <v:imagedata r:id="rId164"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" fillcolor="#168489" strokecolor="#168489" strokeweight="1pt">
                  <v:stroke joinstyle="miter"/>
                </v:roundrect>
                <w10:wrap type="square"/>
              </v:group>
            </w:pict>
          </mc:Fallback>
        </mc:AlternateContent>
      </w:r>
      <w:r w:rsidR="00E0311B" w:rsidRPr="00780B25">
        <w:rPr>
          <w:rFonts w:ascii="Sakkal Majalla" w:hAnsi="Sakkal Majalla"/>
          <w:b/>
          <w:bCs/>
          <w:color w:val="008080"/>
          <w:sz w:val="34"/>
          <w:rtl/>
        </w:rPr>
        <w:t>كيف تعمل؟</w:t>
      </w:r>
    </w:p>
    <w:p w14:paraId="051A858F" w14:textId="77777777" w:rsidR="00B31069" w:rsidRPr="00780B25" w:rsidRDefault="00B31069" w:rsidP="00E0311B">
      <w:pPr>
        <w:rPr>
          <w:rFonts w:ascii="Sakkal Majalla" w:hAnsi="Sakkal Majalla"/>
          <w:color w:val="008080"/>
          <w:sz w:val="34"/>
        </w:rPr>
      </w:pPr>
    </w:p>
    <w:p w14:paraId="3F0588AE" w14:textId="3F4FC34F"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تستخدم معالجة اللغة الطبيعية</w:t>
      </w:r>
      <w:r w:rsidRPr="00E0311B">
        <w:rPr>
          <w:rFonts w:ascii="Sakkal Majalla" w:hAnsi="Sakkal Majalla"/>
          <w:sz w:val="34"/>
        </w:rPr>
        <w:t xml:space="preserve"> (NLP) </w:t>
      </w:r>
      <w:r w:rsidRPr="00E0311B">
        <w:rPr>
          <w:rFonts w:ascii="Sakkal Majalla" w:hAnsi="Sakkal Majalla"/>
          <w:sz w:val="34"/>
          <w:rtl/>
        </w:rPr>
        <w:t>لفهم الأسئلة</w:t>
      </w:r>
      <w:r w:rsidRPr="00E0311B">
        <w:rPr>
          <w:rFonts w:ascii="Sakkal Majalla" w:hAnsi="Sakkal Majalla"/>
          <w:sz w:val="34"/>
        </w:rPr>
        <w:t>.</w:t>
      </w:r>
    </w:p>
    <w:p w14:paraId="525949F6" w14:textId="31FFDC04"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lastRenderedPageBreak/>
        <w:t>تترجم السؤال إلى استعلام على البيانات</w:t>
      </w:r>
      <w:r w:rsidRPr="00E0311B">
        <w:rPr>
          <w:rFonts w:ascii="Sakkal Majalla" w:hAnsi="Sakkal Majalla"/>
          <w:sz w:val="34"/>
        </w:rPr>
        <w:t>.</w:t>
      </w:r>
      <w:r w:rsidR="00026522" w:rsidRPr="00026522">
        <w:t xml:space="preserve"> </w:t>
      </w:r>
    </w:p>
    <w:p w14:paraId="46773889" w14:textId="77777777"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تُنشئ تلقائياً التصوّر الأنسب للإجابة</w:t>
      </w:r>
      <w:r w:rsidRPr="00E0311B">
        <w:rPr>
          <w:rFonts w:ascii="Sakkal Majalla" w:hAnsi="Sakkal Majalla"/>
          <w:sz w:val="34"/>
        </w:rPr>
        <w:t>.</w:t>
      </w:r>
    </w:p>
    <w:p w14:paraId="66C0B543" w14:textId="77777777"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تتعلّم من تفاعلات المستخدمين لتحسين فهمها</w:t>
      </w:r>
      <w:r w:rsidRPr="00E0311B">
        <w:rPr>
          <w:rFonts w:ascii="Sakkal Majalla" w:hAnsi="Sakkal Majalla"/>
          <w:sz w:val="34"/>
        </w:rPr>
        <w:t>.</w:t>
      </w:r>
    </w:p>
    <w:p w14:paraId="09F6AED9" w14:textId="72517A03" w:rsidR="00E0311B" w:rsidRPr="00E0311B" w:rsidRDefault="00026522" w:rsidP="00E0311B">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911616" behindDoc="0" locked="0" layoutInCell="1" allowOverlap="1" wp14:anchorId="3AC2C6A4" wp14:editId="0C4CA6CA">
                <wp:simplePos x="0" y="0"/>
                <wp:positionH relativeFrom="column">
                  <wp:posOffset>5372100</wp:posOffset>
                </wp:positionH>
                <wp:positionV relativeFrom="paragraph">
                  <wp:posOffset>3175</wp:posOffset>
                </wp:positionV>
                <wp:extent cx="361315" cy="324485"/>
                <wp:effectExtent l="0" t="0" r="635" b="0"/>
                <wp:wrapSquare wrapText="bothSides"/>
                <wp:docPr id="49377817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26073001"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368585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A893F83" id="Group 20" o:spid="_x0000_s1026" style="position:absolute;margin-left:423pt;margin-top:.25pt;width:28.45pt;height:25.55pt;z-index:2529116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I5/rUHeAAAABwEAAA8AAABkcnMvZG93bnJldi54&#10;bWxMj0FLw0AUhO+C/2F5gje7SbWhjdmUUtRTEWwF8faavCah2bchu03Sf+/zpMdhhplvsvVkWzVQ&#10;7xvHBuJZBIq4cGXDlYHPw+vDEpQPyCW2jsnAlTys89ubDNPSjfxBwz5USkrYp2igDqFLtfZFTRb9&#10;zHXE4p1cbzGI7Ctd9jhKuW31PIoSbbFhWaixo21NxXl/sQbeRhw3j/HLsDufttfvw+L9axeTMfd3&#10;0+YZVKAp/IXhF1/QIRemo7tw6VVrYPmUyJdgYAFK7FU0X4E6iowT0Hmm//Pn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eW4PggMAAGEIAAAOAAAAAAAAAAAA&#10;AAAAADoCAABkcnMvZTJvRG9jLnhtbFBLAQItAAoAAAAAAAAAIQCMnzYb4AoAAOAKAAAUAAAAAAAA&#10;AAAAAAAAAOgFAABkcnMvbWVkaWEvaW1hZ2UxLnBuZ1BLAQItABQABgAIAAAAIQCOf61B3gAAAAcB&#10;AAAPAAAAAAAAAAAAAAAAAPo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" fillcolor="#168489" strokecolor="#168489" strokeweight="1pt">
                  <v:stroke joinstyle="miter"/>
                </v:roundrect>
                <w10:wrap type="square"/>
              </v:group>
            </w:pict>
          </mc:Fallback>
        </mc:AlternateContent>
      </w:r>
      <w:r w:rsidR="00E0311B" w:rsidRPr="00E0311B">
        <w:rPr>
          <w:rFonts w:ascii="Sakkal Majalla" w:hAnsi="Sakkal Majalla"/>
          <w:b/>
          <w:bCs/>
          <w:sz w:val="34"/>
          <w:rtl/>
        </w:rPr>
        <w:t>أمثلة على الأسئلة</w:t>
      </w:r>
      <w:r w:rsidR="00E0311B" w:rsidRPr="00E0311B">
        <w:rPr>
          <w:rFonts w:ascii="Sakkal Majalla" w:hAnsi="Sakkal Majalla"/>
          <w:b/>
          <w:bCs/>
          <w:sz w:val="34"/>
        </w:rPr>
        <w:t>:</w:t>
      </w:r>
    </w:p>
    <w:p w14:paraId="579E76B3" w14:textId="77777777"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ما هي المبيعات حسب المنطقة؟</w:t>
      </w:r>
      <w:r w:rsidRPr="00E0311B">
        <w:rPr>
          <w:rFonts w:ascii="Sakkal Majalla" w:hAnsi="Sakkal Majalla"/>
          <w:sz w:val="34"/>
        </w:rPr>
        <w:t>"</w:t>
      </w:r>
    </w:p>
    <w:p w14:paraId="753C8FE2" w14:textId="5F538D46" w:rsidR="00E0311B" w:rsidRPr="00E0311B" w:rsidRDefault="000D7AAA">
      <w:pPr>
        <w:numPr>
          <w:ilvl w:val="0"/>
          <w:numId w:val="93"/>
        </w:numPr>
        <w:spacing w:after="160" w:line="259" w:lineRule="auto"/>
        <w:jc w:val="left"/>
        <w:rPr>
          <w:rFonts w:ascii="Sakkal Majalla" w:hAnsi="Sakkal Majalla"/>
          <w:sz w:val="34"/>
        </w:rPr>
      </w:pPr>
      <w:r w:rsidRPr="00E0311B">
        <w:rPr>
          <w:noProof/>
          <w:sz w:val="34"/>
        </w:rPr>
        <w:drawing>
          <wp:anchor distT="0" distB="0" distL="114300" distR="114300" simplePos="0" relativeHeight="252930048" behindDoc="0" locked="0" layoutInCell="1" allowOverlap="1" wp14:anchorId="203763B8" wp14:editId="43063588">
            <wp:simplePos x="0" y="0"/>
            <wp:positionH relativeFrom="column">
              <wp:posOffset>-177800</wp:posOffset>
            </wp:positionH>
            <wp:positionV relativeFrom="paragraph">
              <wp:posOffset>444500</wp:posOffset>
            </wp:positionV>
            <wp:extent cx="2851150" cy="2851150"/>
            <wp:effectExtent l="0" t="0" r="0" b="0"/>
            <wp:wrapSquare wrapText="bothSides"/>
            <wp:docPr id="2290466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851150" cy="285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311B" w:rsidRPr="00E0311B">
        <w:rPr>
          <w:rFonts w:ascii="Sakkal Majalla" w:hAnsi="Sakkal Majalla"/>
          <w:sz w:val="34"/>
        </w:rPr>
        <w:t>"</w:t>
      </w:r>
      <w:r w:rsidR="00E0311B" w:rsidRPr="00E0311B">
        <w:rPr>
          <w:rFonts w:ascii="Sakkal Majalla" w:hAnsi="Sakkal Majalla"/>
          <w:sz w:val="34"/>
          <w:rtl/>
        </w:rPr>
        <w:t>أعلى 5 منتجات من حيث الربح</w:t>
      </w:r>
      <w:r w:rsidR="00E0311B" w:rsidRPr="00E0311B">
        <w:rPr>
          <w:rFonts w:ascii="Sakkal Majalla" w:hAnsi="Sakkal Majalla"/>
          <w:sz w:val="34"/>
        </w:rPr>
        <w:t>"</w:t>
      </w:r>
    </w:p>
    <w:p w14:paraId="2F68CFA8" w14:textId="700A89C0"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اتجاه المبيعات خلال آخر 12 شهر</w:t>
      </w:r>
      <w:r w:rsidRPr="00E0311B">
        <w:rPr>
          <w:rFonts w:ascii="Sakkal Majalla" w:hAnsi="Sakkal Majalla"/>
          <w:sz w:val="34"/>
        </w:rPr>
        <w:t>"</w:t>
      </w:r>
    </w:p>
    <w:p w14:paraId="62F331ED" w14:textId="3BA63682"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قارن المبيعات بين 2023 و2024</w:t>
      </w:r>
      <w:r w:rsidRPr="00E0311B">
        <w:rPr>
          <w:rFonts w:ascii="Sakkal Majalla" w:hAnsi="Sakkal Majalla"/>
          <w:sz w:val="34"/>
        </w:rPr>
        <w:t>"</w:t>
      </w:r>
    </w:p>
    <w:p w14:paraId="17A637BE" w14:textId="406AFA2E" w:rsidR="00026522" w:rsidRPr="00026522" w:rsidRDefault="00E0311B" w:rsidP="00026522">
      <w:pPr>
        <w:rPr>
          <w:rFonts w:ascii="Sakkal Majalla" w:hAnsi="Sakkal Majalla"/>
          <w:b/>
          <w:bCs/>
          <w:color w:val="008080"/>
          <w:sz w:val="34"/>
        </w:rPr>
      </w:pPr>
      <w:r w:rsidRPr="00026522">
        <w:rPr>
          <w:rFonts w:ascii="Sakkal Majalla" w:hAnsi="Sakkal Majalla"/>
          <w:b/>
          <w:bCs/>
          <w:color w:val="008080"/>
          <w:sz w:val="34"/>
          <w:rtl/>
        </w:rPr>
        <w:t>مزايا</w:t>
      </w:r>
      <w:r w:rsidRPr="00026522">
        <w:rPr>
          <w:rFonts w:ascii="Sakkal Majalla" w:hAnsi="Sakkal Majalla"/>
          <w:b/>
          <w:bCs/>
          <w:color w:val="008080"/>
          <w:sz w:val="34"/>
        </w:rPr>
        <w:t xml:space="preserve"> Ask Data</w:t>
      </w:r>
      <w:r w:rsidR="00026522" w:rsidRPr="00026522">
        <w:rPr>
          <w:rFonts w:ascii="Sakkal Majalla" w:hAnsi="Sakkal Majalla" w:hint="cs"/>
          <w:b/>
          <w:bCs/>
          <w:color w:val="008080"/>
          <w:sz w:val="34"/>
          <w:rtl/>
        </w:rPr>
        <w:t>:</w:t>
      </w:r>
    </w:p>
    <w:p w14:paraId="77BFC78D" w14:textId="451B4850"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تمكين المستخدمين غير التقنيين من الوصول للرؤى بسرعة</w:t>
      </w:r>
      <w:r w:rsidRPr="00E0311B">
        <w:rPr>
          <w:rFonts w:ascii="Sakkal Majalla" w:hAnsi="Sakkal Majalla"/>
          <w:sz w:val="34"/>
        </w:rPr>
        <w:t>.</w:t>
      </w:r>
    </w:p>
    <w:p w14:paraId="13575F77" w14:textId="4BE84C8A"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توفير الوقت في بناء التصوّرات البسيطة</w:t>
      </w:r>
      <w:r w:rsidRPr="00E0311B">
        <w:rPr>
          <w:rFonts w:ascii="Sakkal Majalla" w:hAnsi="Sakkal Majalla"/>
          <w:sz w:val="34"/>
        </w:rPr>
        <w:t>.</w:t>
      </w:r>
    </w:p>
    <w:p w14:paraId="19F619CC" w14:textId="6612AF9C"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تشجيع الاستكشاف والفضول تجاه البيانات</w:t>
      </w:r>
      <w:r w:rsidRPr="00E0311B">
        <w:rPr>
          <w:rFonts w:ascii="Sakkal Majalla" w:hAnsi="Sakkal Majalla"/>
          <w:sz w:val="34"/>
        </w:rPr>
        <w:t>.</w:t>
      </w:r>
    </w:p>
    <w:p w14:paraId="1148581E" w14:textId="6FCBCD6F"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دعم اللغات المتعدّدة بما فيها العربية</w:t>
      </w:r>
      <w:r w:rsidRPr="00E0311B">
        <w:rPr>
          <w:rFonts w:ascii="Sakkal Majalla" w:hAnsi="Sakkal Majalla"/>
          <w:sz w:val="34"/>
        </w:rPr>
        <w:t>.</w:t>
      </w:r>
    </w:p>
    <w:p w14:paraId="1F69226F" w14:textId="0204ECC2" w:rsidR="00E0311B" w:rsidRPr="00E0311B" w:rsidRDefault="00E0311B" w:rsidP="00E0311B">
      <w:pPr>
        <w:rPr>
          <w:rFonts w:ascii="Sakkal Majalla" w:hAnsi="Sakkal Majalla"/>
          <w:sz w:val="34"/>
          <w:rtl/>
        </w:rPr>
      </w:pPr>
    </w:p>
    <w:p w14:paraId="1F5AC442" w14:textId="77777777" w:rsidR="00E0311B" w:rsidRPr="00E0311B" w:rsidRDefault="00E0311B" w:rsidP="00E0311B">
      <w:pPr>
        <w:rPr>
          <w:rFonts w:ascii="Sakkal Majalla" w:hAnsi="Sakkal Majalla"/>
          <w:sz w:val="34"/>
          <w:rtl/>
        </w:rPr>
      </w:pPr>
    </w:p>
    <w:p w14:paraId="7827D9D6" w14:textId="355D4DD6" w:rsidR="00E0311B" w:rsidRPr="00780B25" w:rsidRDefault="00E0311B">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Explain Data</w:t>
      </w:r>
      <w:r w:rsid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اشرح البيانات</w:t>
      </w:r>
      <w:r w:rsidRPr="00780B25">
        <w:rPr>
          <w:rFonts w:ascii="Sakkal Majalla" w:hAnsi="Sakkal Majalla" w:cs="Sakkal Majalla"/>
          <w:b/>
          <w:bCs/>
          <w:color w:val="C00000"/>
          <w:sz w:val="34"/>
          <w:szCs w:val="34"/>
        </w:rPr>
        <w:t>:</w:t>
      </w:r>
    </w:p>
    <w:p w14:paraId="2BDCD9FC" w14:textId="58D9EC8E" w:rsidR="00E0311B" w:rsidRPr="00026522" w:rsidRDefault="00026522" w:rsidP="00E0311B">
      <w:pPr>
        <w:rPr>
          <w:rFonts w:ascii="Sakkal Majalla" w:hAnsi="Sakkal Majalla"/>
          <w:color w:val="008080"/>
          <w:sz w:val="34"/>
        </w:rPr>
      </w:pPr>
      <w:r w:rsidRPr="003A5C66">
        <w:rPr>
          <w:rFonts w:ascii="Adobe Arabic" w:hAnsi="Adobe Arabic" w:cs="Adobe Arabic"/>
          <w:noProof/>
          <w:color w:val="1E3D6A"/>
          <w:sz w:val="34"/>
        </w:rPr>
        <mc:AlternateContent>
          <mc:Choice Requires="wpg">
            <w:drawing>
              <wp:anchor distT="0" distB="0" distL="114300" distR="114300" simplePos="0" relativeHeight="252912640" behindDoc="0" locked="0" layoutInCell="1" allowOverlap="1" wp14:anchorId="3B54DBC7" wp14:editId="69441E64">
                <wp:simplePos x="0" y="0"/>
                <wp:positionH relativeFrom="column">
                  <wp:posOffset>5143500</wp:posOffset>
                </wp:positionH>
                <wp:positionV relativeFrom="paragraph">
                  <wp:posOffset>-635</wp:posOffset>
                </wp:positionV>
                <wp:extent cx="582930" cy="474345"/>
                <wp:effectExtent l="0" t="0" r="7620" b="20955"/>
                <wp:wrapSquare wrapText="bothSides"/>
                <wp:docPr id="1942558703"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686595789"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114996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5DEAF66" id="Group 29" o:spid="_x0000_s1026" style="position:absolute;margin-left:405pt;margin-top:-.05pt;width:45.9pt;height:37.35pt;z-index:25291264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" fillcolor="#168489" strokecolor="#168489" strokeweight="1pt">
                  <v:stroke joinstyle="miter"/>
                </v:roundrect>
                <w10:wrap type="square"/>
              </v:group>
            </w:pict>
          </mc:Fallback>
        </mc:AlternateContent>
      </w:r>
      <w:r w:rsidR="00E0311B" w:rsidRPr="00026522">
        <w:rPr>
          <w:rFonts w:ascii="Sakkal Majalla" w:hAnsi="Sakkal Majalla"/>
          <w:b/>
          <w:bCs/>
          <w:color w:val="008080"/>
          <w:sz w:val="34"/>
          <w:rtl/>
        </w:rPr>
        <w:t>ما هي</w:t>
      </w:r>
      <w:r w:rsidR="00E0311B" w:rsidRPr="00026522">
        <w:rPr>
          <w:rFonts w:ascii="Sakkal Majalla" w:hAnsi="Sakkal Majalla"/>
          <w:b/>
          <w:bCs/>
          <w:color w:val="008080"/>
          <w:sz w:val="34"/>
        </w:rPr>
        <w:t xml:space="preserve"> Explain Data</w:t>
      </w:r>
      <w:r w:rsidR="00E0311B" w:rsidRPr="00026522">
        <w:rPr>
          <w:rFonts w:ascii="Sakkal Majalla" w:hAnsi="Sakkal Majalla"/>
          <w:b/>
          <w:bCs/>
          <w:color w:val="008080"/>
          <w:sz w:val="34"/>
          <w:rtl/>
        </w:rPr>
        <w:t>؟</w:t>
      </w:r>
    </w:p>
    <w:p w14:paraId="52A35A1C" w14:textId="77777777" w:rsidR="00E0311B" w:rsidRPr="00E0311B" w:rsidRDefault="00E0311B" w:rsidP="00E0311B">
      <w:pPr>
        <w:rPr>
          <w:rFonts w:ascii="Sakkal Majalla" w:hAnsi="Sakkal Majalla"/>
          <w:sz w:val="34"/>
        </w:rPr>
      </w:pPr>
      <w:r w:rsidRPr="00E0311B">
        <w:rPr>
          <w:rFonts w:ascii="Sakkal Majalla" w:hAnsi="Sakkal Majalla"/>
          <w:sz w:val="34"/>
          <w:rtl/>
        </w:rPr>
        <w:t>ميزة ذكاء اصطناعي تحلّل تلقائياً الأنماط والشذوذ في بياناتك وتقدّم تفسيرات محتملة</w:t>
      </w:r>
      <w:r w:rsidRPr="00E0311B">
        <w:rPr>
          <w:rFonts w:ascii="Sakkal Majalla" w:hAnsi="Sakkal Majalla"/>
          <w:sz w:val="34"/>
        </w:rPr>
        <w:t>.</w:t>
      </w:r>
    </w:p>
    <w:p w14:paraId="5FC4BB89" w14:textId="117E2870" w:rsidR="00E0311B" w:rsidRDefault="00B31069" w:rsidP="00E0311B">
      <w:pPr>
        <w:rPr>
          <w:rFonts w:ascii="Sakkal Majalla" w:hAnsi="Sakkal Majalla"/>
          <w:b/>
          <w:bCs/>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925952" behindDoc="0" locked="0" layoutInCell="1" allowOverlap="1" wp14:anchorId="55E5CE5E" wp14:editId="7F7FA7E6">
                <wp:simplePos x="0" y="0"/>
                <wp:positionH relativeFrom="column">
                  <wp:posOffset>5234940</wp:posOffset>
                </wp:positionH>
                <wp:positionV relativeFrom="paragraph">
                  <wp:posOffset>3810</wp:posOffset>
                </wp:positionV>
                <wp:extent cx="497840" cy="409575"/>
                <wp:effectExtent l="0" t="0" r="0" b="9525"/>
                <wp:wrapSquare wrapText="bothSides"/>
                <wp:docPr id="1803408363"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922303599"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128665725"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792840F" id="Group 17" o:spid="_x0000_s1026" style="position:absolute;margin-left:412.2pt;margin-top:.3pt;width:39.2pt;height:32.25pt;z-index:252925952"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">
                  <v:imagedata r:id="rId164"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" fillcolor="#168489" strokecolor="#168489" strokeweight="1pt">
                  <v:stroke joinstyle="miter"/>
                </v:roundrect>
                <w10:wrap type="square"/>
              </v:group>
            </w:pict>
          </mc:Fallback>
        </mc:AlternateContent>
      </w:r>
      <w:r w:rsidR="00E0311B" w:rsidRPr="00E0311B">
        <w:rPr>
          <w:rFonts w:ascii="Sakkal Majalla" w:hAnsi="Sakkal Majalla"/>
          <w:b/>
          <w:bCs/>
          <w:sz w:val="34"/>
          <w:rtl/>
        </w:rPr>
        <w:t>كيف تستخدمها؟</w:t>
      </w:r>
    </w:p>
    <w:p w14:paraId="3E6DF889" w14:textId="77777777" w:rsidR="00B31069" w:rsidRPr="00E0311B" w:rsidRDefault="00B31069" w:rsidP="00E0311B">
      <w:pPr>
        <w:rPr>
          <w:rFonts w:ascii="Sakkal Majalla" w:hAnsi="Sakkal Majalla"/>
          <w:sz w:val="34"/>
        </w:rPr>
      </w:pPr>
    </w:p>
    <w:p w14:paraId="195B6F08" w14:textId="4DF68385"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انقر بزرّ الماوس الأيمن على أيّ نقطة بيانات في التصوّر</w:t>
      </w:r>
      <w:r w:rsidRPr="00E0311B">
        <w:rPr>
          <w:rFonts w:ascii="Sakkal Majalla" w:hAnsi="Sakkal Majalla"/>
          <w:sz w:val="34"/>
        </w:rPr>
        <w:t>.</w:t>
      </w:r>
      <w:r w:rsidR="00026522" w:rsidRPr="00026522">
        <w:t xml:space="preserve"> </w:t>
      </w:r>
    </w:p>
    <w:p w14:paraId="63BF4DD6" w14:textId="77777777"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اختر</w:t>
      </w:r>
      <w:r w:rsidRPr="00E0311B">
        <w:rPr>
          <w:rFonts w:ascii="Sakkal Majalla" w:hAnsi="Sakkal Majalla"/>
          <w:sz w:val="34"/>
        </w:rPr>
        <w:t xml:space="preserve"> "Explain Data".</w:t>
      </w:r>
    </w:p>
    <w:p w14:paraId="3D19F2F8" w14:textId="77777777"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ستحصل على تحليل يتضمّن</w:t>
      </w:r>
      <w:r w:rsidRPr="00E0311B">
        <w:rPr>
          <w:rFonts w:ascii="Sakkal Majalla" w:hAnsi="Sakkal Majalla"/>
          <w:sz w:val="34"/>
        </w:rPr>
        <w:t xml:space="preserve">: </w:t>
      </w:r>
    </w:p>
    <w:p w14:paraId="278AE0F9"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القيم المتوقّعة مقابل القيم الفعلية</w:t>
      </w:r>
    </w:p>
    <w:p w14:paraId="15E571DF"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العوامل المحتملة التي تفسّر الفرق</w:t>
      </w:r>
    </w:p>
    <w:p w14:paraId="1E4E4172"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علاقات مخفية في البيانات</w:t>
      </w:r>
    </w:p>
    <w:p w14:paraId="3B316631"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توزيعات إحصائية</w:t>
      </w:r>
    </w:p>
    <w:p w14:paraId="712A2CFB" w14:textId="77777777" w:rsidR="00E0311B" w:rsidRPr="00E0311B" w:rsidRDefault="00E0311B" w:rsidP="00E0311B">
      <w:pPr>
        <w:jc w:val="center"/>
        <w:rPr>
          <w:rFonts w:ascii="Sakkal Majalla" w:hAnsi="Sakkal Majalla"/>
          <w:sz w:val="34"/>
          <w:rtl/>
        </w:rPr>
      </w:pPr>
      <w:r w:rsidRPr="00E0311B">
        <w:rPr>
          <w:rFonts w:ascii="Sakkal Majalla" w:hAnsi="Sakkal Majalla"/>
          <w:noProof/>
          <w:sz w:val="34"/>
        </w:rPr>
        <w:drawing>
          <wp:inline distT="0" distB="0" distL="0" distR="0" wp14:anchorId="040D9249" wp14:editId="17B1B9D6">
            <wp:extent cx="5105400" cy="3190876"/>
            <wp:effectExtent l="0" t="0" r="0" b="9525"/>
            <wp:docPr id="12841512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114072" cy="3196296"/>
                    </a:xfrm>
                    <a:prstGeom prst="rect">
                      <a:avLst/>
                    </a:prstGeom>
                    <a:noFill/>
                  </pic:spPr>
                </pic:pic>
              </a:graphicData>
            </a:graphic>
          </wp:inline>
        </w:drawing>
      </w:r>
    </w:p>
    <w:p w14:paraId="7A0C8873" w14:textId="45A9514A" w:rsidR="00E0311B" w:rsidRPr="00780B25" w:rsidRDefault="00E0311B">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Data Stories</w:t>
      </w:r>
      <w:r w:rsid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قصص البيانات الآلية</w:t>
      </w:r>
      <w:r w:rsidRPr="00780B25">
        <w:rPr>
          <w:rFonts w:ascii="Sakkal Majalla" w:hAnsi="Sakkal Majalla" w:cs="Sakkal Majalla"/>
          <w:b/>
          <w:bCs/>
          <w:color w:val="C00000"/>
          <w:sz w:val="34"/>
          <w:szCs w:val="34"/>
        </w:rPr>
        <w:t>:</w:t>
      </w:r>
    </w:p>
    <w:p w14:paraId="4DDB99F0" w14:textId="77777777" w:rsidR="00E0311B" w:rsidRPr="00E0311B" w:rsidRDefault="00E0311B" w:rsidP="00E0311B">
      <w:pPr>
        <w:rPr>
          <w:rFonts w:ascii="Sakkal Majalla" w:hAnsi="Sakkal Majalla"/>
          <w:sz w:val="34"/>
        </w:rPr>
      </w:pPr>
      <w:r w:rsidRPr="00E0311B">
        <w:rPr>
          <w:rFonts w:ascii="Sakkal Majalla" w:hAnsi="Sakkal Majalla"/>
          <w:sz w:val="34"/>
          <w:rtl/>
        </w:rPr>
        <w:t>تُنشئ</w:t>
      </w:r>
      <w:r w:rsidRPr="00E0311B">
        <w:rPr>
          <w:rFonts w:ascii="Sakkal Majalla" w:hAnsi="Sakkal Majalla"/>
          <w:sz w:val="34"/>
        </w:rPr>
        <w:t xml:space="preserve"> Tableau </w:t>
      </w:r>
      <w:r w:rsidRPr="00E0311B">
        <w:rPr>
          <w:rFonts w:ascii="Sakkal Majalla" w:hAnsi="Sakkal Majalla"/>
          <w:sz w:val="34"/>
          <w:rtl/>
        </w:rPr>
        <w:t>تلقائياً سرداً نصّياً يصف النقاط الرئيسية في بياناتك</w:t>
      </w:r>
      <w:r w:rsidRPr="00E0311B">
        <w:rPr>
          <w:rFonts w:ascii="Sakkal Majalla" w:hAnsi="Sakkal Majalla"/>
          <w:sz w:val="34"/>
        </w:rPr>
        <w:t>:</w:t>
      </w:r>
    </w:p>
    <w:p w14:paraId="7CAD7742"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الاتجاهات الرئيسية</w:t>
      </w:r>
    </w:p>
    <w:p w14:paraId="25C50E79"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القيم القصوى والدنيا</w:t>
      </w:r>
    </w:p>
    <w:p w14:paraId="13C8F63A"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معدّلات النمو</w:t>
      </w:r>
    </w:p>
    <w:p w14:paraId="1F9AC060"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المقارنات الزمنية</w:t>
      </w:r>
    </w:p>
    <w:p w14:paraId="0ED2EA49" w14:textId="77777777" w:rsidR="00E0311B" w:rsidRPr="00E0311B" w:rsidRDefault="00E0311B" w:rsidP="00E0311B">
      <w:pPr>
        <w:rPr>
          <w:rFonts w:ascii="Sakkal Majalla" w:hAnsi="Sakkal Majalla"/>
          <w:sz w:val="34"/>
        </w:rPr>
      </w:pPr>
      <w:r w:rsidRPr="00E0311B">
        <w:rPr>
          <w:rFonts w:ascii="Sakkal Majalla" w:hAnsi="Sakkal Majalla"/>
          <w:sz w:val="34"/>
          <w:rtl/>
        </w:rPr>
        <w:t>يمكن تضمين هذه القصص في لوحات المعلومات لتوفير سياق للقرّاء</w:t>
      </w:r>
      <w:r w:rsidRPr="00E0311B">
        <w:rPr>
          <w:rFonts w:ascii="Sakkal Majalla" w:hAnsi="Sakkal Majalla"/>
          <w:sz w:val="34"/>
        </w:rPr>
        <w:t>.</w:t>
      </w:r>
    </w:p>
    <w:p w14:paraId="4C72A9F7" w14:textId="5E6492B9"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tl/>
        </w:rPr>
        <w:t>التنبّؤ الذكي</w:t>
      </w:r>
      <w:r w:rsidRPr="00780B25">
        <w:rPr>
          <w:rFonts w:ascii="Sakkal Majalla" w:hAnsi="Sakkal Majalla" w:cs="Sakkal Majalla"/>
          <w:b/>
          <w:bCs/>
          <w:color w:val="C00000"/>
          <w:sz w:val="34"/>
          <w:szCs w:val="34"/>
        </w:rPr>
        <w:t xml:space="preserve"> (Forecasting)</w:t>
      </w:r>
      <w:r w:rsidR="009D1C0A">
        <w:rPr>
          <w:rFonts w:ascii="Sakkal Majalla" w:hAnsi="Sakkal Majalla" w:cs="Sakkal Majalla" w:hint="cs"/>
          <w:b/>
          <w:bCs/>
          <w:color w:val="C00000"/>
          <w:sz w:val="34"/>
          <w:szCs w:val="34"/>
          <w:rtl/>
        </w:rPr>
        <w:t>:</w:t>
      </w:r>
    </w:p>
    <w:p w14:paraId="65EF5274"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يوفّر نماذج تنبّؤ متقدّمة مبنية على خوارزميات الأسس الزمنية</w:t>
      </w:r>
      <w:r w:rsidRPr="00E0311B">
        <w:rPr>
          <w:rFonts w:ascii="Sakkal Majalla" w:hAnsi="Sakkal Majalla"/>
          <w:sz w:val="34"/>
        </w:rPr>
        <w:t xml:space="preserve"> (Time Series):</w:t>
      </w:r>
    </w:p>
    <w:p w14:paraId="293B114C" w14:textId="77777777" w:rsidR="00E0311B" w:rsidRPr="00E0311B" w:rsidRDefault="00E0311B" w:rsidP="00E0311B">
      <w:pPr>
        <w:rPr>
          <w:rFonts w:ascii="Sakkal Majalla" w:hAnsi="Sakkal Majalla"/>
          <w:sz w:val="34"/>
        </w:rPr>
      </w:pPr>
      <w:r w:rsidRPr="00E0311B">
        <w:rPr>
          <w:rFonts w:ascii="Sakkal Majalla" w:hAnsi="Sakkal Majalla"/>
          <w:b/>
          <w:bCs/>
          <w:sz w:val="34"/>
          <w:rtl/>
        </w:rPr>
        <w:t>كيفية إضافة التنبّؤ</w:t>
      </w:r>
      <w:r w:rsidRPr="00E0311B">
        <w:rPr>
          <w:rFonts w:ascii="Sakkal Majalla" w:hAnsi="Sakkal Majalla"/>
          <w:b/>
          <w:bCs/>
          <w:sz w:val="34"/>
        </w:rPr>
        <w:t>:</w:t>
      </w:r>
    </w:p>
    <w:p w14:paraId="5A134C53"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tl/>
        </w:rPr>
        <w:t>أنشئ تصوّراً زمنياً (مثلاً: المبيعات عبر الأشهر)</w:t>
      </w:r>
      <w:r w:rsidRPr="00E0311B">
        <w:rPr>
          <w:rFonts w:ascii="Sakkal Majalla" w:hAnsi="Sakkal Majalla"/>
          <w:sz w:val="34"/>
        </w:rPr>
        <w:t>.</w:t>
      </w:r>
    </w:p>
    <w:p w14:paraId="31640370"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tl/>
        </w:rPr>
        <w:t>من لوحة</w:t>
      </w:r>
      <w:r w:rsidRPr="00E0311B">
        <w:rPr>
          <w:rFonts w:ascii="Sakkal Majalla" w:hAnsi="Sakkal Majalla"/>
          <w:sz w:val="34"/>
        </w:rPr>
        <w:t xml:space="preserve"> Analytics</w:t>
      </w:r>
      <w:r w:rsidRPr="00E0311B">
        <w:rPr>
          <w:rFonts w:ascii="Sakkal Majalla" w:hAnsi="Sakkal Majalla"/>
          <w:sz w:val="34"/>
          <w:rtl/>
        </w:rPr>
        <w:t>، اسحب</w:t>
      </w:r>
      <w:r w:rsidRPr="00E0311B">
        <w:rPr>
          <w:rFonts w:ascii="Sakkal Majalla" w:hAnsi="Sakkal Majalla"/>
          <w:sz w:val="34"/>
        </w:rPr>
        <w:t xml:space="preserve"> "Forecast" </w:t>
      </w:r>
      <w:r w:rsidRPr="00E0311B">
        <w:rPr>
          <w:rFonts w:ascii="Sakkal Majalla" w:hAnsi="Sakkal Majalla"/>
          <w:sz w:val="34"/>
          <w:rtl/>
        </w:rPr>
        <w:t>إلى التصوّر</w:t>
      </w:r>
      <w:r w:rsidRPr="00E0311B">
        <w:rPr>
          <w:rFonts w:ascii="Sakkal Majalla" w:hAnsi="Sakkal Majalla"/>
          <w:sz w:val="34"/>
        </w:rPr>
        <w:t>.</w:t>
      </w:r>
    </w:p>
    <w:p w14:paraId="64E4C01E"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تلقائياً تحسب التنبّؤات بناءً على</w:t>
      </w:r>
      <w:r w:rsidRPr="00E0311B">
        <w:rPr>
          <w:rFonts w:ascii="Sakkal Majalla" w:hAnsi="Sakkal Majalla"/>
          <w:sz w:val="34"/>
        </w:rPr>
        <w:t xml:space="preserve">: </w:t>
      </w:r>
    </w:p>
    <w:p w14:paraId="36AB3656"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الاتجاهات التاريخية</w:t>
      </w:r>
    </w:p>
    <w:p w14:paraId="6150493F"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الموسمية</w:t>
      </w:r>
    </w:p>
    <w:p w14:paraId="6016E514"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الدورات الزمنية</w:t>
      </w:r>
    </w:p>
    <w:p w14:paraId="695F1F62" w14:textId="77777777" w:rsidR="00E0311B" w:rsidRPr="00E0311B" w:rsidRDefault="00E0311B" w:rsidP="00E0311B">
      <w:pPr>
        <w:rPr>
          <w:rFonts w:ascii="Sakkal Majalla" w:hAnsi="Sakkal Majalla"/>
          <w:sz w:val="34"/>
        </w:rPr>
      </w:pPr>
      <w:r w:rsidRPr="00E0311B">
        <w:rPr>
          <w:rFonts w:ascii="Sakkal Majalla" w:hAnsi="Sakkal Majalla"/>
          <w:b/>
          <w:bCs/>
          <w:sz w:val="34"/>
          <w:rtl/>
        </w:rPr>
        <w:t>تخصيص النموذج</w:t>
      </w:r>
      <w:r w:rsidRPr="00E0311B">
        <w:rPr>
          <w:rFonts w:ascii="Sakkal Majalla" w:hAnsi="Sakkal Majalla"/>
          <w:b/>
          <w:bCs/>
          <w:sz w:val="34"/>
        </w:rPr>
        <w:t>:</w:t>
      </w:r>
    </w:p>
    <w:p w14:paraId="0143DAC2"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يمكنك ضبط فترة التنبّؤ</w:t>
      </w:r>
      <w:r w:rsidRPr="00E0311B">
        <w:rPr>
          <w:rFonts w:ascii="Sakkal Majalla" w:hAnsi="Sakkal Majalla"/>
          <w:sz w:val="34"/>
        </w:rPr>
        <w:t>.</w:t>
      </w:r>
    </w:p>
    <w:p w14:paraId="232BE406"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اختيار مستوى الثقة</w:t>
      </w:r>
      <w:r w:rsidRPr="00E0311B">
        <w:rPr>
          <w:rFonts w:ascii="Sakkal Majalla" w:hAnsi="Sakkal Majalla"/>
          <w:sz w:val="34"/>
        </w:rPr>
        <w:t xml:space="preserve"> (90%</w:t>
      </w:r>
      <w:r w:rsidRPr="00E0311B">
        <w:rPr>
          <w:rFonts w:ascii="Sakkal Majalla" w:hAnsi="Sakkal Majalla"/>
          <w:sz w:val="34"/>
          <w:rtl/>
        </w:rPr>
        <w:t>، 95</w:t>
      </w:r>
      <w:r w:rsidRPr="00E0311B">
        <w:rPr>
          <w:rFonts w:ascii="Sakkal Majalla" w:hAnsi="Sakkal Majalla"/>
          <w:sz w:val="34"/>
        </w:rPr>
        <w:t>%</w:t>
      </w:r>
      <w:r w:rsidRPr="00E0311B">
        <w:rPr>
          <w:rFonts w:ascii="Sakkal Majalla" w:hAnsi="Sakkal Majalla"/>
          <w:sz w:val="34"/>
          <w:rtl/>
        </w:rPr>
        <w:t>، 99</w:t>
      </w:r>
      <w:r w:rsidRPr="00E0311B">
        <w:rPr>
          <w:rFonts w:ascii="Sakkal Majalla" w:hAnsi="Sakkal Majalla"/>
          <w:sz w:val="34"/>
        </w:rPr>
        <w:t>%).</w:t>
      </w:r>
    </w:p>
    <w:p w14:paraId="65D77FB6"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اختيار نموذج التنبّؤ (تلقائي، أُسّي، خطّي)</w:t>
      </w:r>
      <w:r w:rsidRPr="00E0311B">
        <w:rPr>
          <w:rFonts w:ascii="Sakkal Majalla" w:hAnsi="Sakkal Majalla"/>
          <w:sz w:val="34"/>
        </w:rPr>
        <w:t>.</w:t>
      </w:r>
    </w:p>
    <w:p w14:paraId="174B640A" w14:textId="63732954" w:rsidR="00E0311B" w:rsidRPr="00E0311B" w:rsidRDefault="00026522" w:rsidP="00026522">
      <w:pPr>
        <w:keepNext/>
        <w:pageBreakBefore/>
        <w:rPr>
          <w:rFonts w:ascii="Sakkal Majalla" w:hAnsi="Sakkal Majalla"/>
          <w:sz w:val="34"/>
          <w:rtl/>
        </w:rPr>
      </w:pPr>
      <w:r w:rsidRPr="003A5C66">
        <w:rPr>
          <w:rFonts w:ascii="Adobe Arabic" w:hAnsi="Adobe Arabic" w:cs="Adobe Arabic"/>
          <w:b/>
          <w:bCs/>
          <w:noProof/>
          <w:color w:val="008080"/>
          <w:sz w:val="34"/>
        </w:rPr>
        <w:lastRenderedPageBreak/>
        <mc:AlternateContent>
          <mc:Choice Requires="wpg">
            <w:drawing>
              <wp:anchor distT="0" distB="0" distL="114300" distR="114300" simplePos="0" relativeHeight="252914688" behindDoc="0" locked="0" layoutInCell="1" allowOverlap="1" wp14:anchorId="540573D9" wp14:editId="00A2F043">
                <wp:simplePos x="0" y="0"/>
                <wp:positionH relativeFrom="column">
                  <wp:posOffset>5372100</wp:posOffset>
                </wp:positionH>
                <wp:positionV relativeFrom="paragraph">
                  <wp:posOffset>635</wp:posOffset>
                </wp:positionV>
                <wp:extent cx="361315" cy="324485"/>
                <wp:effectExtent l="0" t="0" r="635" b="0"/>
                <wp:wrapSquare wrapText="bothSides"/>
                <wp:docPr id="1129431474"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072653907"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67584073"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2911584" id="Group 20" o:spid="_x0000_s1026" style="position:absolute;margin-left:423pt;margin-top:.05pt;width:28.45pt;height:25.55pt;z-index:2529146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t xml:space="preserve"> </w:t>
      </w:r>
      <w:r w:rsidR="00E0311B" w:rsidRPr="00E0311B">
        <w:rPr>
          <w:rFonts w:ascii="Sakkal Majalla" w:hAnsi="Sakkal Majalla"/>
          <w:sz w:val="34"/>
          <w:rtl/>
        </w:rPr>
        <w:t>التنبّؤ بمبيعات الربع القادم بناءً على بيانات 3 سنوات سابقة</w:t>
      </w:r>
      <w:r w:rsidR="00E0311B" w:rsidRPr="00E0311B">
        <w:rPr>
          <w:rFonts w:ascii="Sakkal Majalla" w:hAnsi="Sakkal Majalla"/>
          <w:sz w:val="34"/>
        </w:rPr>
        <w:t>.</w:t>
      </w:r>
    </w:p>
    <w:p w14:paraId="4249999E" w14:textId="77777777" w:rsidR="00E0311B" w:rsidRPr="00E0311B" w:rsidRDefault="00E0311B" w:rsidP="00E0311B">
      <w:pPr>
        <w:rPr>
          <w:rFonts w:ascii="Sakkal Majalla" w:hAnsi="Sakkal Majalla"/>
          <w:sz w:val="34"/>
        </w:rPr>
      </w:pPr>
      <w:r w:rsidRPr="00E0311B">
        <w:rPr>
          <w:noProof/>
          <w:sz w:val="34"/>
        </w:rPr>
        <w:drawing>
          <wp:inline distT="0" distB="0" distL="0" distR="0" wp14:anchorId="18330CE1" wp14:editId="7981C7CF">
            <wp:extent cx="5731510" cy="3644265"/>
            <wp:effectExtent l="0" t="0" r="2540" b="0"/>
            <wp:docPr id="20849019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1510" cy="3644265"/>
                    </a:xfrm>
                    <a:prstGeom prst="rect">
                      <a:avLst/>
                    </a:prstGeom>
                    <a:noFill/>
                    <a:ln>
                      <a:noFill/>
                    </a:ln>
                  </pic:spPr>
                </pic:pic>
              </a:graphicData>
            </a:graphic>
          </wp:inline>
        </w:drawing>
      </w:r>
    </w:p>
    <w:p w14:paraId="1C970EE7" w14:textId="2359EBE8" w:rsidR="00E0311B" w:rsidRPr="00780B25" w:rsidRDefault="00E0311B" w:rsidP="003D5B8C">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 xml:space="preserve">Clustering </w:t>
      </w:r>
      <w:r w:rsidRPr="00780B25">
        <w:rPr>
          <w:rFonts w:ascii="Sakkal Majalla" w:hAnsi="Sakkal Majalla" w:cs="Sakkal Majalla"/>
          <w:b/>
          <w:bCs/>
          <w:color w:val="C00000"/>
          <w:sz w:val="34"/>
          <w:szCs w:val="34"/>
          <w:rtl/>
        </w:rPr>
        <w:t>التجميع الذكي</w:t>
      </w:r>
      <w:r w:rsidRPr="00780B25">
        <w:rPr>
          <w:rFonts w:ascii="Sakkal Majalla" w:hAnsi="Sakkal Majalla" w:cs="Sakkal Majalla"/>
          <w:b/>
          <w:bCs/>
          <w:color w:val="C00000"/>
          <w:sz w:val="34"/>
          <w:szCs w:val="34"/>
        </w:rPr>
        <w:t>:</w:t>
      </w:r>
      <w:r w:rsidR="00715B46" w:rsidRPr="00715B46">
        <w:t xml:space="preserve"> </w:t>
      </w:r>
    </w:p>
    <w:p w14:paraId="6A2378DA" w14:textId="4BBBEECF" w:rsidR="00E0311B" w:rsidRPr="00E0311B" w:rsidRDefault="00715B46" w:rsidP="00E0311B">
      <w:pPr>
        <w:rPr>
          <w:rFonts w:ascii="Sakkal Majalla" w:hAnsi="Sakkal Majalla"/>
          <w:sz w:val="34"/>
        </w:rPr>
      </w:pPr>
      <w:r>
        <w:rPr>
          <w:noProof/>
        </w:rPr>
        <w:drawing>
          <wp:anchor distT="0" distB="0" distL="114300" distR="114300" simplePos="0" relativeHeight="252929024" behindDoc="0" locked="0" layoutInCell="1" allowOverlap="1" wp14:anchorId="7E39D16F" wp14:editId="11BB1A71">
            <wp:simplePos x="0" y="0"/>
            <wp:positionH relativeFrom="column">
              <wp:posOffset>0</wp:posOffset>
            </wp:positionH>
            <wp:positionV relativeFrom="paragraph">
              <wp:posOffset>74930</wp:posOffset>
            </wp:positionV>
            <wp:extent cx="1219200" cy="1219200"/>
            <wp:effectExtent l="0" t="0" r="0" b="0"/>
            <wp:wrapSquare wrapText="bothSides"/>
            <wp:docPr id="114394821" name="صورة 534" descr="Clust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ustering "/>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00E0311B" w:rsidRPr="00E0311B">
        <w:rPr>
          <w:rFonts w:ascii="Sakkal Majalla" w:hAnsi="Sakkal Majalla"/>
          <w:sz w:val="34"/>
          <w:rtl/>
        </w:rPr>
        <w:t>تحديد مجموعات طبيعية في البيانات باستخدام خوارزميات</w:t>
      </w:r>
      <w:r w:rsidR="00E0311B" w:rsidRPr="00E0311B">
        <w:rPr>
          <w:rFonts w:ascii="Sakkal Majalla" w:hAnsi="Sakkal Majalla"/>
          <w:sz w:val="34"/>
        </w:rPr>
        <w:t xml:space="preserve"> K-Means</w:t>
      </w:r>
    </w:p>
    <w:p w14:paraId="6DE0213A" w14:textId="77777777" w:rsidR="00E0311B" w:rsidRPr="00E0311B" w:rsidRDefault="00E0311B" w:rsidP="00E0311B">
      <w:pPr>
        <w:rPr>
          <w:rFonts w:ascii="Sakkal Majalla" w:hAnsi="Sakkal Majalla"/>
          <w:sz w:val="34"/>
        </w:rPr>
      </w:pPr>
      <w:r w:rsidRPr="00E0311B">
        <w:rPr>
          <w:rFonts w:ascii="Sakkal Majalla" w:hAnsi="Sakkal Majalla"/>
          <w:b/>
          <w:bCs/>
          <w:sz w:val="34"/>
          <w:rtl/>
        </w:rPr>
        <w:t>الاستخدام</w:t>
      </w:r>
      <w:r w:rsidRPr="00E0311B">
        <w:rPr>
          <w:rFonts w:ascii="Sakkal Majalla" w:hAnsi="Sakkal Majalla"/>
          <w:b/>
          <w:bCs/>
          <w:sz w:val="34"/>
        </w:rPr>
        <w:t>:</w:t>
      </w:r>
    </w:p>
    <w:p w14:paraId="4A67ACB3"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tl/>
        </w:rPr>
        <w:t>من لوحة</w:t>
      </w:r>
      <w:r w:rsidRPr="00E0311B">
        <w:rPr>
          <w:rFonts w:ascii="Sakkal Majalla" w:hAnsi="Sakkal Majalla"/>
          <w:sz w:val="34"/>
        </w:rPr>
        <w:t xml:space="preserve"> Analytics</w:t>
      </w:r>
      <w:r w:rsidRPr="00E0311B">
        <w:rPr>
          <w:rFonts w:ascii="Sakkal Majalla" w:hAnsi="Sakkal Majalla"/>
          <w:sz w:val="34"/>
          <w:rtl/>
        </w:rPr>
        <w:t>، اسحب</w:t>
      </w:r>
      <w:r w:rsidRPr="00E0311B">
        <w:rPr>
          <w:rFonts w:ascii="Sakkal Majalla" w:hAnsi="Sakkal Majalla"/>
          <w:sz w:val="34"/>
        </w:rPr>
        <w:t xml:space="preserve"> "Cluster" </w:t>
      </w:r>
      <w:r w:rsidRPr="00E0311B">
        <w:rPr>
          <w:rFonts w:ascii="Sakkal Majalla" w:hAnsi="Sakkal Majalla"/>
          <w:sz w:val="34"/>
          <w:rtl/>
        </w:rPr>
        <w:t>إلى التصوّر</w:t>
      </w:r>
      <w:r w:rsidRPr="00E0311B">
        <w:rPr>
          <w:rFonts w:ascii="Sakkal Majalla" w:hAnsi="Sakkal Majalla"/>
          <w:sz w:val="34"/>
        </w:rPr>
        <w:t>.</w:t>
      </w:r>
    </w:p>
    <w:p w14:paraId="065927F9"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تلقائياً تحدّد العدد الأمثل للمجموعات</w:t>
      </w:r>
      <w:r w:rsidRPr="00E0311B">
        <w:rPr>
          <w:rFonts w:ascii="Sakkal Majalla" w:hAnsi="Sakkal Majalla"/>
          <w:sz w:val="34"/>
        </w:rPr>
        <w:t>.</w:t>
      </w:r>
    </w:p>
    <w:p w14:paraId="255F1FE0"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tl/>
        </w:rPr>
        <w:t>يمكنك تعديل العدد يدوياً</w:t>
      </w:r>
      <w:r w:rsidRPr="00E0311B">
        <w:rPr>
          <w:rFonts w:ascii="Sakkal Majalla" w:hAnsi="Sakkal Majalla"/>
          <w:sz w:val="34"/>
        </w:rPr>
        <w:t>.</w:t>
      </w:r>
    </w:p>
    <w:p w14:paraId="4D56927D" w14:textId="4E667C22" w:rsidR="00E0311B" w:rsidRPr="00E0311B" w:rsidRDefault="00026522" w:rsidP="00E0311B">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915712" behindDoc="0" locked="0" layoutInCell="1" allowOverlap="1" wp14:anchorId="4CB4F2CD" wp14:editId="507E0596">
                <wp:simplePos x="0" y="0"/>
                <wp:positionH relativeFrom="column">
                  <wp:posOffset>5372100</wp:posOffset>
                </wp:positionH>
                <wp:positionV relativeFrom="paragraph">
                  <wp:posOffset>-1905</wp:posOffset>
                </wp:positionV>
                <wp:extent cx="361315" cy="324485"/>
                <wp:effectExtent l="0" t="0" r="635" b="0"/>
                <wp:wrapSquare wrapText="bothSides"/>
                <wp:docPr id="108623506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71321438"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27673434"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35B7DB6" id="Group 20" o:spid="_x0000_s1026" style="position:absolute;margin-left:423pt;margin-top:-.15pt;width:28.45pt;height:25.55pt;z-index:2529157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9rFvV4AAAAAgBAAAPAAAAZHJzL2Rvd25yZXYu&#10;eG1sTI9Ba8JAFITvhf6H5RV6091olRizEZG2JylUC8XbM3kmwezbkF2T+O+7PbXHYYaZb9LNaBrR&#10;U+dqyxqiqQJBnNui5lLD1/FtEoNwHrnAxjJpuJODTfb4kGJS2IE/qT/4UoQSdglqqLxvEyldXpFB&#10;N7UtcfAutjPog+xKWXQ4hHLTyJlSS2mw5rBQYUu7ivLr4WY0vA84bOfRa7+/Xnb303Hx8b2PSOvn&#10;p3G7BuFp9H9h+MUP6JAFprO9ceFEoyF+WYYvXsNkDiL4KzVbgThrWKgYZJbK/wey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205f6gwMAAGAIAAAOAAAAAAAA&#10;AAAAAAAAADoCAABkcnMvZTJvRG9jLnhtbFBLAQItAAoAAAAAAAAAIQCMnzYb4AoAAOAKAAAUAAAA&#10;AAAAAAAAAAAAAOkFAABkcnMvbWVkaWEvaW1hZ2UxLnBuZ1BLAQItABQABgAIAAAAIQD9rFvV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t xml:space="preserve"> </w:t>
      </w:r>
      <w:r w:rsidR="00E0311B" w:rsidRPr="00E0311B">
        <w:rPr>
          <w:rFonts w:ascii="Sakkal Majalla" w:hAnsi="Sakkal Majalla"/>
          <w:sz w:val="34"/>
          <w:rtl/>
        </w:rPr>
        <w:t>تجميع العملاء حسب أنماط الشراء</w:t>
      </w:r>
      <w:r w:rsidR="00E0311B" w:rsidRPr="00E0311B">
        <w:rPr>
          <w:rFonts w:ascii="Sakkal Majalla" w:hAnsi="Sakkal Majalla"/>
          <w:sz w:val="34"/>
        </w:rPr>
        <w:t>:</w:t>
      </w:r>
    </w:p>
    <w:p w14:paraId="0D3EB582"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1: عملاء ذوو قيمة عالية، شراء متكرّر</w:t>
      </w:r>
    </w:p>
    <w:p w14:paraId="39C5E583"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2: عملاء موسميون</w:t>
      </w:r>
    </w:p>
    <w:p w14:paraId="7802AFA6"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3: عملاء جدد، قيمة منخفضة</w:t>
      </w:r>
    </w:p>
    <w:p w14:paraId="1A196413" w14:textId="77777777" w:rsidR="00E0311B" w:rsidRDefault="00E0311B" w:rsidP="00E0311B">
      <w:pPr>
        <w:rPr>
          <w:rFonts w:ascii="Sakkal Majalla" w:hAnsi="Sakkal Majalla"/>
          <w:noProof/>
          <w:sz w:val="34"/>
        </w:rPr>
      </w:pPr>
      <w:r w:rsidRPr="00E0311B">
        <w:rPr>
          <w:rFonts w:ascii="Sakkal Majalla" w:hAnsi="Sakkal Majalla"/>
          <w:noProof/>
          <w:sz w:val="34"/>
        </w:rPr>
        <w:lastRenderedPageBreak/>
        <w:drawing>
          <wp:inline distT="0" distB="0" distL="0" distR="0" wp14:anchorId="02DB599F" wp14:editId="3409E155">
            <wp:extent cx="5944300" cy="4045094"/>
            <wp:effectExtent l="0" t="0" r="0" b="0"/>
            <wp:docPr id="43218495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969559" cy="4062283"/>
                    </a:xfrm>
                    <a:prstGeom prst="rect">
                      <a:avLst/>
                    </a:prstGeom>
                    <a:noFill/>
                  </pic:spPr>
                </pic:pic>
              </a:graphicData>
            </a:graphic>
          </wp:inline>
        </w:drawing>
      </w:r>
    </w:p>
    <w:p w14:paraId="677B355C" w14:textId="77777777" w:rsidR="00715B46" w:rsidRDefault="00715B46" w:rsidP="00715B46">
      <w:pPr>
        <w:jc w:val="center"/>
        <w:rPr>
          <w:rFonts w:ascii="Sakkal Majalla" w:hAnsi="Sakkal Majalla"/>
          <w:sz w:val="34"/>
          <w:rtl/>
        </w:rPr>
      </w:pPr>
    </w:p>
    <w:p w14:paraId="2E964DAB" w14:textId="77777777" w:rsidR="00715B46" w:rsidRDefault="00715B46" w:rsidP="00715B46">
      <w:pPr>
        <w:jc w:val="center"/>
        <w:rPr>
          <w:rFonts w:ascii="Sakkal Majalla" w:hAnsi="Sakkal Majalla"/>
          <w:sz w:val="34"/>
          <w:rtl/>
        </w:rPr>
      </w:pPr>
    </w:p>
    <w:p w14:paraId="2B50A0CD" w14:textId="77777777" w:rsidR="00715B46" w:rsidRDefault="00715B46" w:rsidP="00715B46">
      <w:pPr>
        <w:jc w:val="center"/>
        <w:rPr>
          <w:rFonts w:ascii="Sakkal Majalla" w:hAnsi="Sakkal Majalla"/>
          <w:sz w:val="34"/>
          <w:rtl/>
        </w:rPr>
      </w:pPr>
    </w:p>
    <w:p w14:paraId="56C4DE3D" w14:textId="77777777" w:rsidR="00715B46" w:rsidRDefault="00715B46" w:rsidP="00715B46">
      <w:pPr>
        <w:jc w:val="center"/>
        <w:rPr>
          <w:rFonts w:ascii="Sakkal Majalla" w:hAnsi="Sakkal Majalla"/>
          <w:sz w:val="34"/>
          <w:rtl/>
        </w:rPr>
      </w:pPr>
    </w:p>
    <w:p w14:paraId="5B20EE9D" w14:textId="7B7D504A" w:rsidR="00E0311B" w:rsidRPr="00780B25" w:rsidRDefault="00026522">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ableau Pulse</w:t>
      </w:r>
      <w:r w:rsidR="00E0311B" w:rsidRPr="00780B25">
        <w:rPr>
          <w:rFonts w:ascii="Sakkal Majalla" w:hAnsi="Sakkal Majalla" w:cs="Sakkal Majalla"/>
          <w:b/>
          <w:bCs/>
          <w:color w:val="C00000"/>
          <w:sz w:val="34"/>
          <w:szCs w:val="34"/>
          <w:rtl/>
        </w:rPr>
        <w:t>الجديدة في 2024-2025</w:t>
      </w:r>
      <w:r w:rsidR="00E0311B" w:rsidRPr="00780B25">
        <w:rPr>
          <w:rFonts w:ascii="Sakkal Majalla" w:hAnsi="Sakkal Majalla" w:cs="Sakkal Majalla"/>
          <w:b/>
          <w:bCs/>
          <w:color w:val="C00000"/>
          <w:sz w:val="34"/>
          <w:szCs w:val="34"/>
        </w:rPr>
        <w:t>:</w:t>
      </w:r>
    </w:p>
    <w:p w14:paraId="196EE257" w14:textId="637C2B01" w:rsidR="00E0311B" w:rsidRPr="00E0311B" w:rsidRDefault="00026522" w:rsidP="00E0311B">
      <w:pPr>
        <w:rPr>
          <w:rFonts w:ascii="Sakkal Majalla" w:hAnsi="Sakkal Majalla"/>
          <w:sz w:val="34"/>
        </w:rPr>
      </w:pPr>
      <w:r w:rsidRPr="003A5C66">
        <w:rPr>
          <w:rFonts w:ascii="Adobe Arabic" w:hAnsi="Adobe Arabic" w:cs="Adobe Arabic"/>
          <w:noProof/>
          <w:color w:val="1E3D6A"/>
          <w:sz w:val="34"/>
        </w:rPr>
        <mc:AlternateContent>
          <mc:Choice Requires="wpg">
            <w:drawing>
              <wp:anchor distT="0" distB="0" distL="114300" distR="114300" simplePos="0" relativeHeight="252916736" behindDoc="0" locked="0" layoutInCell="1" allowOverlap="1" wp14:anchorId="2D8AA8B8" wp14:editId="468F19EF">
                <wp:simplePos x="0" y="0"/>
                <wp:positionH relativeFrom="column">
                  <wp:posOffset>5143500</wp:posOffset>
                </wp:positionH>
                <wp:positionV relativeFrom="paragraph">
                  <wp:posOffset>-1905</wp:posOffset>
                </wp:positionV>
                <wp:extent cx="582930" cy="474345"/>
                <wp:effectExtent l="0" t="0" r="7620" b="20955"/>
                <wp:wrapSquare wrapText="bothSides"/>
                <wp:docPr id="1882897310"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928683649" name="Picture 388507670" descr="Problem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36087408"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9324946" id="Group 29" o:spid="_x0000_s1026" style="position:absolute;margin-left:405pt;margin-top:-.15pt;width:45.9pt;height:37.35pt;z-index:25291673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ipCufdQMAAFsIAAAOAAAAAAAAAAAAAAAAADoCAABkcnMvZTJvRG9jLnhtbFBLAQIt&#10;AAoAAAAAAAAAIQC1x7CUZBYAAGQWAAAUAAAAAAAAAAAAAAAAANsFAABkcnMvbWVkaWEvaW1hZ2Ux&#10;LnBuZ1BLAQItABQABgAIAAAAIQArWERP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">
                  <v:imagedata r:id="rId9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ما هي</w:t>
      </w:r>
      <w:r w:rsidR="00E0311B" w:rsidRPr="00E0311B">
        <w:rPr>
          <w:rFonts w:ascii="Sakkal Majalla" w:hAnsi="Sakkal Majalla"/>
          <w:b/>
          <w:bCs/>
          <w:sz w:val="34"/>
        </w:rPr>
        <w:t xml:space="preserve"> Pulse</w:t>
      </w:r>
      <w:r w:rsidR="00E0311B" w:rsidRPr="00E0311B">
        <w:rPr>
          <w:rFonts w:ascii="Sakkal Majalla" w:hAnsi="Sakkal Majalla"/>
          <w:b/>
          <w:bCs/>
          <w:sz w:val="34"/>
          <w:rtl/>
        </w:rPr>
        <w:t>؟</w:t>
      </w:r>
    </w:p>
    <w:p w14:paraId="4DEDED42" w14:textId="77777777" w:rsidR="00E0311B" w:rsidRPr="00E0311B" w:rsidRDefault="00E0311B" w:rsidP="00E0311B">
      <w:pPr>
        <w:rPr>
          <w:rFonts w:ascii="Sakkal Majalla" w:hAnsi="Sakkal Majalla"/>
          <w:sz w:val="34"/>
        </w:rPr>
      </w:pPr>
      <w:r w:rsidRPr="00E0311B">
        <w:rPr>
          <w:rFonts w:ascii="Sakkal Majalla" w:hAnsi="Sakkal Majalla"/>
          <w:sz w:val="34"/>
          <w:rtl/>
        </w:rPr>
        <w:t>منصّة جديدة تماماً داخل</w:t>
      </w:r>
      <w:r w:rsidRPr="00E0311B">
        <w:rPr>
          <w:rFonts w:ascii="Sakkal Majalla" w:hAnsi="Sakkal Majalla"/>
          <w:sz w:val="34"/>
        </w:rPr>
        <w:t xml:space="preserve"> Tableau </w:t>
      </w:r>
      <w:r w:rsidRPr="00E0311B">
        <w:rPr>
          <w:rFonts w:ascii="Sakkal Majalla" w:hAnsi="Sakkal Majalla"/>
          <w:sz w:val="34"/>
          <w:rtl/>
        </w:rPr>
        <w:t>تعتمد كلّياً على الذكاء الاصطناعي التوليدي</w:t>
      </w:r>
      <w:r w:rsidRPr="00E0311B">
        <w:rPr>
          <w:rFonts w:ascii="Sakkal Majalla" w:hAnsi="Sakkal Majalla"/>
          <w:sz w:val="34"/>
        </w:rPr>
        <w:t>:</w:t>
      </w:r>
    </w:p>
    <w:p w14:paraId="3BB3EC05" w14:textId="77777777" w:rsidR="00E0311B" w:rsidRPr="00E0311B" w:rsidRDefault="00E0311B" w:rsidP="00E0311B">
      <w:pPr>
        <w:rPr>
          <w:rFonts w:ascii="Sakkal Majalla" w:hAnsi="Sakkal Majalla"/>
          <w:sz w:val="34"/>
        </w:rPr>
      </w:pPr>
      <w:r w:rsidRPr="00E0311B">
        <w:rPr>
          <w:rFonts w:ascii="Sakkal Majalla" w:hAnsi="Sakkal Majalla"/>
          <w:b/>
          <w:bCs/>
          <w:sz w:val="34"/>
          <w:rtl/>
        </w:rPr>
        <w:t>الميزات الرئيسية</w:t>
      </w:r>
      <w:r w:rsidRPr="00E0311B">
        <w:rPr>
          <w:rFonts w:ascii="Sakkal Majalla" w:hAnsi="Sakkal Majalla"/>
          <w:b/>
          <w:bCs/>
          <w:sz w:val="34"/>
        </w:rPr>
        <w:t>:</w:t>
      </w:r>
    </w:p>
    <w:p w14:paraId="00725D01"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 xml:space="preserve">Insights </w:t>
      </w:r>
      <w:r w:rsidRPr="00E0311B">
        <w:rPr>
          <w:rFonts w:ascii="Sakkal Majalla" w:hAnsi="Sakkal Majalla"/>
          <w:b/>
          <w:bCs/>
          <w:sz w:val="34"/>
          <w:rtl/>
        </w:rPr>
        <w:t>آلية يومية</w:t>
      </w:r>
      <w:r w:rsidRPr="00E0311B">
        <w:rPr>
          <w:rFonts w:ascii="Sakkal Majalla" w:hAnsi="Sakkal Majalla"/>
          <w:b/>
          <w:bCs/>
          <w:sz w:val="34"/>
        </w:rPr>
        <w:t>:</w:t>
      </w:r>
      <w:r w:rsidRPr="00E0311B">
        <w:rPr>
          <w:rFonts w:ascii="Sakkal Majalla" w:hAnsi="Sakkal Majalla"/>
          <w:sz w:val="34"/>
        </w:rPr>
        <w:t xml:space="preserve"> </w:t>
      </w:r>
      <w:r w:rsidRPr="00E0311B">
        <w:rPr>
          <w:rFonts w:ascii="Sakkal Majalla" w:hAnsi="Sakkal Majalla"/>
          <w:sz w:val="34"/>
          <w:rtl/>
        </w:rPr>
        <w:t>تصلك ملخّصات يومية بأهمّ التغيّرات في مؤشّراتك</w:t>
      </w:r>
      <w:r w:rsidRPr="00E0311B">
        <w:rPr>
          <w:rFonts w:ascii="Sakkal Majalla" w:hAnsi="Sakkal Majalla"/>
          <w:sz w:val="34"/>
        </w:rPr>
        <w:t>.</w:t>
      </w:r>
    </w:p>
    <w:p w14:paraId="3E669308"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Natural Language Generation:</w:t>
      </w:r>
      <w:r w:rsidRPr="00E0311B">
        <w:rPr>
          <w:rFonts w:ascii="Sakkal Majalla" w:hAnsi="Sakkal Majalla"/>
          <w:sz w:val="34"/>
        </w:rPr>
        <w:t xml:space="preserve"> </w:t>
      </w:r>
      <w:r w:rsidRPr="00E0311B">
        <w:rPr>
          <w:rFonts w:ascii="Sakkal Majalla" w:hAnsi="Sakkal Majalla"/>
          <w:sz w:val="34"/>
          <w:rtl/>
        </w:rPr>
        <w:t>تفسيرات مكتوبة بلغة طبيعية عن البيانات</w:t>
      </w:r>
      <w:r w:rsidRPr="00E0311B">
        <w:rPr>
          <w:rFonts w:ascii="Sakkal Majalla" w:hAnsi="Sakkal Majalla"/>
          <w:sz w:val="34"/>
        </w:rPr>
        <w:t>.</w:t>
      </w:r>
    </w:p>
    <w:p w14:paraId="00235F12"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Proactive Alerts:</w:t>
      </w:r>
      <w:r w:rsidRPr="00E0311B">
        <w:rPr>
          <w:rFonts w:ascii="Sakkal Majalla" w:hAnsi="Sakkal Majalla"/>
          <w:sz w:val="34"/>
        </w:rPr>
        <w:t xml:space="preserve"> </w:t>
      </w:r>
      <w:r w:rsidRPr="00E0311B">
        <w:rPr>
          <w:rFonts w:ascii="Sakkal Majalla" w:hAnsi="Sakkal Majalla"/>
          <w:sz w:val="34"/>
          <w:rtl/>
        </w:rPr>
        <w:t>تنبيهات ذكية عند حدوث شذوذ أو تحقّق شرط معيّن</w:t>
      </w:r>
      <w:r w:rsidRPr="00E0311B">
        <w:rPr>
          <w:rFonts w:ascii="Sakkal Majalla" w:hAnsi="Sakkal Majalla"/>
          <w:sz w:val="34"/>
        </w:rPr>
        <w:t>.</w:t>
      </w:r>
    </w:p>
    <w:p w14:paraId="6802E737"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Conversational Analytics:</w:t>
      </w:r>
      <w:r w:rsidRPr="00E0311B">
        <w:rPr>
          <w:rFonts w:ascii="Sakkal Majalla" w:hAnsi="Sakkal Majalla"/>
          <w:sz w:val="34"/>
        </w:rPr>
        <w:t xml:space="preserve"> </w:t>
      </w:r>
      <w:r w:rsidRPr="00E0311B">
        <w:rPr>
          <w:rFonts w:ascii="Sakkal Majalla" w:hAnsi="Sakkal Majalla"/>
          <w:sz w:val="34"/>
          <w:rtl/>
        </w:rPr>
        <w:t>محادثة مع بياناتك كأنّك تتحدّث مع محلّل خبير</w:t>
      </w:r>
      <w:r w:rsidRPr="00E0311B">
        <w:rPr>
          <w:rFonts w:ascii="Sakkal Majalla" w:hAnsi="Sakkal Majalla"/>
          <w:sz w:val="34"/>
        </w:rPr>
        <w:t>.</w:t>
      </w:r>
    </w:p>
    <w:p w14:paraId="526D133B" w14:textId="6FFEF730" w:rsidR="00E0311B" w:rsidRPr="00E0311B" w:rsidRDefault="00026522" w:rsidP="00026522">
      <w:pPr>
        <w:jc w:val="left"/>
        <w:rPr>
          <w:rFonts w:ascii="Sakkal Majalla" w:hAnsi="Sakkal Majalla"/>
          <w:sz w:val="34"/>
          <w:rtl/>
        </w:rPr>
      </w:pPr>
      <w:r w:rsidRPr="003A5C66">
        <w:rPr>
          <w:rFonts w:ascii="Adobe Arabic" w:hAnsi="Adobe Arabic" w:cs="Adobe Arabic"/>
          <w:b/>
          <w:bCs/>
          <w:noProof/>
          <w:color w:val="008080"/>
          <w:sz w:val="34"/>
        </w:rPr>
        <mc:AlternateContent>
          <mc:Choice Requires="wpg">
            <w:drawing>
              <wp:anchor distT="0" distB="0" distL="114300" distR="114300" simplePos="0" relativeHeight="252917760" behindDoc="0" locked="0" layoutInCell="1" allowOverlap="1" wp14:anchorId="235DD9D6" wp14:editId="7E3B6310">
                <wp:simplePos x="0" y="0"/>
                <wp:positionH relativeFrom="column">
                  <wp:posOffset>5372100</wp:posOffset>
                </wp:positionH>
                <wp:positionV relativeFrom="paragraph">
                  <wp:posOffset>-1270</wp:posOffset>
                </wp:positionV>
                <wp:extent cx="361315" cy="324485"/>
                <wp:effectExtent l="0" t="0" r="635" b="0"/>
                <wp:wrapSquare wrapText="bothSides"/>
                <wp:docPr id="147669975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14445479" name="Picture 388507661" descr="Reference "/>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1775577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5282483" id="Group 20" o:spid="_x0000_s1026" style="position:absolute;margin-left:423pt;margin-top:-.1pt;width:28.45pt;height:25.55pt;z-index:25291776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MPjJl+AAAAAIAQAADwAAAGRycy9kb3ducmV2&#10;LnhtbEyPQUvDQBSE74L/YXmCt3Y30ZYm5qWUop6KYCuIt23ymoRm34bsNkn/vevJHocZZr7J1pNp&#10;xUC9aywjRHMFgriwZcMVwtfhbbYC4bzmUreWCeFKDtb5/V2m09KO/EnD3lcilLBLNULtfZdK6Yqa&#10;jHZz2xEH72R7o32QfSXLXo+h3LQyVmopjW44LNS6o21NxXl/MQjvox43T9HrsDufttefw+LjexcR&#10;4uPDtHkB4Wny/2H4ww/okAemo71w6USLsHpehi8eYRaDCH6i4gTEEWGhEpB5Jm8P5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">
                  <v:imagedata r:id="rId19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br/>
        <w:t>"</w:t>
      </w:r>
      <w:r w:rsidR="00E0311B" w:rsidRPr="00E0311B">
        <w:rPr>
          <w:rFonts w:ascii="Sakkal Majalla" w:hAnsi="Sakkal Majalla"/>
          <w:sz w:val="34"/>
          <w:rtl/>
        </w:rPr>
        <w:t>لاحظت أنّ معدّل التحويل انخفض بنسبة 15% مقارنة بالأسبوع الماضي، والسبب الرئيسي هو انخفاض في زيارات الموقع من الإعلانات المدفوعة</w:t>
      </w:r>
      <w:r w:rsidR="00E0311B" w:rsidRPr="00E0311B">
        <w:rPr>
          <w:rFonts w:ascii="Sakkal Majalla" w:hAnsi="Sakkal Majalla"/>
          <w:sz w:val="34"/>
        </w:rPr>
        <w:t>."</w:t>
      </w:r>
    </w:p>
    <w:p w14:paraId="3D879606" w14:textId="77777777" w:rsidR="00E0311B" w:rsidRPr="00E0311B" w:rsidRDefault="00E0311B" w:rsidP="00E0311B">
      <w:pPr>
        <w:rPr>
          <w:rFonts w:ascii="Sakkal Majalla" w:hAnsi="Sakkal Majalla"/>
          <w:sz w:val="34"/>
        </w:rPr>
      </w:pPr>
    </w:p>
    <w:p w14:paraId="15934AFC" w14:textId="0B56D73F" w:rsidR="00E0311B" w:rsidRPr="00780B25" w:rsidRDefault="00E0311B">
      <w:pPr>
        <w:pStyle w:val="a5"/>
        <w:numPr>
          <w:ilvl w:val="0"/>
          <w:numId w:val="105"/>
        </w:numPr>
        <w:rPr>
          <w:rFonts w:ascii="Sakkal Majalla" w:hAnsi="Sakkal Majalla"/>
          <w:b/>
          <w:bCs/>
          <w:color w:val="C00000"/>
          <w:sz w:val="34"/>
        </w:rPr>
      </w:pPr>
      <w:r w:rsidRPr="00780B25">
        <w:rPr>
          <w:rFonts w:ascii="Sakkal Majalla" w:hAnsi="Sakkal Majalla"/>
          <w:b/>
          <w:bCs/>
          <w:color w:val="C00000"/>
          <w:sz w:val="34"/>
        </w:rPr>
        <w:t xml:space="preserve">Einstein Discovery Integration </w:t>
      </w:r>
    </w:p>
    <w:p w14:paraId="4EB0611D" w14:textId="77777777" w:rsidR="00E0311B" w:rsidRPr="00E0311B" w:rsidRDefault="00E0311B" w:rsidP="00E0311B">
      <w:pPr>
        <w:rPr>
          <w:rFonts w:ascii="Sakkal Majalla" w:hAnsi="Sakkal Majalla"/>
          <w:sz w:val="34"/>
        </w:rPr>
      </w:pPr>
      <w:r w:rsidRPr="00E0311B">
        <w:rPr>
          <w:rFonts w:ascii="Sakkal Majalla" w:hAnsi="Sakkal Majalla"/>
          <w:sz w:val="34"/>
          <w:rtl/>
        </w:rPr>
        <w:t>بعد استحواذ</w:t>
      </w:r>
      <w:r w:rsidRPr="00E0311B">
        <w:rPr>
          <w:rFonts w:ascii="Sakkal Majalla" w:hAnsi="Sakkal Majalla"/>
          <w:sz w:val="34"/>
        </w:rPr>
        <w:t xml:space="preserve"> Salesforce </w:t>
      </w:r>
      <w:r w:rsidRPr="00E0311B">
        <w:rPr>
          <w:rFonts w:ascii="Sakkal Majalla" w:hAnsi="Sakkal Majalla"/>
          <w:sz w:val="34"/>
          <w:rtl/>
        </w:rPr>
        <w:t>على</w:t>
      </w:r>
      <w:r w:rsidRPr="00E0311B">
        <w:rPr>
          <w:rFonts w:ascii="Sakkal Majalla" w:hAnsi="Sakkal Majalla"/>
          <w:sz w:val="34"/>
        </w:rPr>
        <w:t xml:space="preserve"> Tableau</w:t>
      </w:r>
      <w:r w:rsidRPr="00E0311B">
        <w:rPr>
          <w:rFonts w:ascii="Sakkal Majalla" w:hAnsi="Sakkal Majalla"/>
          <w:sz w:val="34"/>
          <w:rtl/>
        </w:rPr>
        <w:t>، تمّ دمج</w:t>
      </w:r>
      <w:r w:rsidRPr="00E0311B">
        <w:rPr>
          <w:rFonts w:ascii="Sakkal Majalla" w:hAnsi="Sakkal Majalla"/>
          <w:sz w:val="34"/>
        </w:rPr>
        <w:t xml:space="preserve"> Einstein (</w:t>
      </w:r>
      <w:r w:rsidRPr="00E0311B">
        <w:rPr>
          <w:rFonts w:ascii="Sakkal Majalla" w:hAnsi="Sakkal Majalla"/>
          <w:sz w:val="34"/>
          <w:rtl/>
        </w:rPr>
        <w:t>محرّك الذكاء الاصطناعي لـ</w:t>
      </w:r>
      <w:r w:rsidRPr="00E0311B">
        <w:rPr>
          <w:rFonts w:ascii="Sakkal Majalla" w:hAnsi="Sakkal Majalla"/>
          <w:sz w:val="34"/>
        </w:rPr>
        <w:t xml:space="preserve"> Salesforce):</w:t>
      </w:r>
    </w:p>
    <w:p w14:paraId="5F8A7EE2" w14:textId="77777777" w:rsidR="00E0311B" w:rsidRPr="00E0311B" w:rsidRDefault="00E0311B" w:rsidP="00E0311B">
      <w:pPr>
        <w:rPr>
          <w:rFonts w:ascii="Sakkal Majalla" w:hAnsi="Sakkal Majalla"/>
          <w:sz w:val="34"/>
        </w:rPr>
      </w:pPr>
      <w:r w:rsidRPr="00E0311B">
        <w:rPr>
          <w:rFonts w:ascii="Sakkal Majalla" w:hAnsi="Sakkal Majalla"/>
          <w:b/>
          <w:bCs/>
          <w:sz w:val="34"/>
          <w:rtl/>
        </w:rPr>
        <w:t>القدرات</w:t>
      </w:r>
      <w:r w:rsidRPr="00E0311B">
        <w:rPr>
          <w:rFonts w:ascii="Sakkal Majalla" w:hAnsi="Sakkal Majalla"/>
          <w:b/>
          <w:bCs/>
          <w:sz w:val="34"/>
        </w:rPr>
        <w:t>:</w:t>
      </w:r>
    </w:p>
    <w:p w14:paraId="5F328CC6"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Automated Insights:</w:t>
      </w:r>
      <w:r w:rsidRPr="00E0311B">
        <w:rPr>
          <w:rFonts w:ascii="Sakkal Majalla" w:hAnsi="Sakkal Majalla"/>
          <w:sz w:val="34"/>
        </w:rPr>
        <w:t xml:space="preserve"> </w:t>
      </w:r>
      <w:r w:rsidRPr="00E0311B">
        <w:rPr>
          <w:rFonts w:ascii="Sakkal Majalla" w:hAnsi="Sakkal Majalla"/>
          <w:sz w:val="34"/>
          <w:rtl/>
        </w:rPr>
        <w:t>اكتشاف آلي للأنماط المخفية</w:t>
      </w:r>
      <w:r w:rsidRPr="00E0311B">
        <w:rPr>
          <w:rFonts w:ascii="Sakkal Majalla" w:hAnsi="Sakkal Majalla"/>
          <w:sz w:val="34"/>
        </w:rPr>
        <w:t>.</w:t>
      </w:r>
    </w:p>
    <w:p w14:paraId="314F7E9E"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What-If Analysis:</w:t>
      </w:r>
      <w:r w:rsidRPr="00E0311B">
        <w:rPr>
          <w:rFonts w:ascii="Sakkal Majalla" w:hAnsi="Sakkal Majalla"/>
          <w:sz w:val="34"/>
        </w:rPr>
        <w:t xml:space="preserve"> </w:t>
      </w:r>
      <w:r w:rsidRPr="00E0311B">
        <w:rPr>
          <w:rFonts w:ascii="Sakkal Majalla" w:hAnsi="Sakkal Majalla"/>
          <w:sz w:val="34"/>
          <w:rtl/>
        </w:rPr>
        <w:t>محاكاة سيناريوهات وتوقّع النتائج</w:t>
      </w:r>
      <w:r w:rsidRPr="00E0311B">
        <w:rPr>
          <w:rFonts w:ascii="Sakkal Majalla" w:hAnsi="Sakkal Majalla"/>
          <w:sz w:val="34"/>
        </w:rPr>
        <w:t>.</w:t>
      </w:r>
    </w:p>
    <w:p w14:paraId="51B94272"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Prescriptive Analytics:</w:t>
      </w:r>
      <w:r w:rsidRPr="00E0311B">
        <w:rPr>
          <w:rFonts w:ascii="Sakkal Majalla" w:hAnsi="Sakkal Majalla"/>
          <w:sz w:val="34"/>
        </w:rPr>
        <w:t xml:space="preserve"> </w:t>
      </w:r>
      <w:r w:rsidRPr="00E0311B">
        <w:rPr>
          <w:rFonts w:ascii="Sakkal Majalla" w:hAnsi="Sakkal Majalla"/>
          <w:sz w:val="34"/>
          <w:rtl/>
        </w:rPr>
        <w:t>توصيات قابلة للتنفيذ</w:t>
      </w:r>
      <w:r w:rsidRPr="00E0311B">
        <w:rPr>
          <w:rFonts w:ascii="Sakkal Majalla" w:hAnsi="Sakkal Majalla"/>
          <w:sz w:val="34"/>
        </w:rPr>
        <w:t>.</w:t>
      </w:r>
    </w:p>
    <w:p w14:paraId="4B370174" w14:textId="0F8506CF"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Tableau GPT</w:t>
      </w:r>
      <w:r w:rsidRPr="00780B25">
        <w:rPr>
          <w:rFonts w:ascii="Sakkal Majalla" w:hAnsi="Sakkal Majalla" w:cs="Sakkal Majalla"/>
          <w:b/>
          <w:bCs/>
          <w:color w:val="C00000"/>
          <w:sz w:val="34"/>
          <w:szCs w:val="34"/>
          <w:rtl/>
        </w:rPr>
        <w:t>تحت التطوير</w:t>
      </w:r>
      <w:r w:rsidRPr="00780B25">
        <w:rPr>
          <w:rFonts w:ascii="Sakkal Majalla" w:hAnsi="Sakkal Majalla" w:cs="Sakkal Majalla"/>
          <w:b/>
          <w:bCs/>
          <w:color w:val="C00000"/>
          <w:sz w:val="34"/>
          <w:szCs w:val="34"/>
        </w:rPr>
        <w:t>:</w:t>
      </w:r>
    </w:p>
    <w:p w14:paraId="183FAA84"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تعمل على دمج نماذج لغوية كبيرة</w:t>
      </w:r>
      <w:r w:rsidRPr="00E0311B">
        <w:rPr>
          <w:rFonts w:ascii="Sakkal Majalla" w:hAnsi="Sakkal Majalla"/>
          <w:sz w:val="34"/>
        </w:rPr>
        <w:t xml:space="preserve"> (LLMs) </w:t>
      </w:r>
      <w:r w:rsidRPr="00E0311B">
        <w:rPr>
          <w:rFonts w:ascii="Sakkal Majalla" w:hAnsi="Sakkal Majalla"/>
          <w:sz w:val="34"/>
          <w:rtl/>
        </w:rPr>
        <w:t>مثل</w:t>
      </w:r>
      <w:r w:rsidRPr="00E0311B">
        <w:rPr>
          <w:rFonts w:ascii="Sakkal Majalla" w:hAnsi="Sakkal Majalla"/>
          <w:sz w:val="34"/>
        </w:rPr>
        <w:t xml:space="preserve"> GPT:</w:t>
      </w:r>
    </w:p>
    <w:p w14:paraId="5D7D4897"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إنشاء حسابات معقّدة بلغة طبيعية</w:t>
      </w:r>
      <w:r w:rsidRPr="00E0311B">
        <w:rPr>
          <w:rFonts w:ascii="Sakkal Majalla" w:hAnsi="Sakkal Majalla"/>
          <w:sz w:val="34"/>
        </w:rPr>
        <w:t>.</w:t>
      </w:r>
    </w:p>
    <w:p w14:paraId="2A56C35D"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توليد تقارير كاملة من أوصاف نصّية</w:t>
      </w:r>
      <w:r w:rsidRPr="00E0311B">
        <w:rPr>
          <w:rFonts w:ascii="Sakkal Majalla" w:hAnsi="Sakkal Majalla"/>
          <w:sz w:val="34"/>
        </w:rPr>
        <w:t>.</w:t>
      </w:r>
    </w:p>
    <w:p w14:paraId="5D919FF3"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lastRenderedPageBreak/>
        <w:t>ترجمة آلية للتقارير لعدّة لغات</w:t>
      </w:r>
      <w:r w:rsidRPr="00E0311B">
        <w:rPr>
          <w:rFonts w:ascii="Sakkal Majalla" w:hAnsi="Sakkal Majalla"/>
          <w:sz w:val="34"/>
        </w:rPr>
        <w:t>.</w:t>
      </w:r>
    </w:p>
    <w:p w14:paraId="36B20CF6" w14:textId="67D7100E"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توضيحات تلقائية للمصطلحات التقنية</w:t>
      </w:r>
      <w:r w:rsidRPr="00E0311B">
        <w:rPr>
          <w:rFonts w:ascii="Sakkal Majalla" w:hAnsi="Sakkal Majalla"/>
          <w:sz w:val="34"/>
        </w:rPr>
        <w:t>.</w:t>
      </w:r>
    </w:p>
    <w:p w14:paraId="67A8117B" w14:textId="620F9A79"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tl/>
        </w:rPr>
        <w:t>تحليل التأثير</w:t>
      </w:r>
      <w:r w:rsidRPr="00780B25">
        <w:rPr>
          <w:rFonts w:ascii="Sakkal Majalla" w:hAnsi="Sakkal Majalla" w:cs="Sakkal Majalla"/>
          <w:b/>
          <w:bCs/>
          <w:color w:val="C00000"/>
          <w:sz w:val="34"/>
          <w:szCs w:val="34"/>
        </w:rPr>
        <w:t xml:space="preserve"> (Impact Analysis)</w:t>
      </w:r>
      <w:r w:rsidR="00780B25" w:rsidRPr="00780B25">
        <w:rPr>
          <w:rFonts w:ascii="Sakkal Majalla" w:hAnsi="Sakkal Majalla" w:cs="Sakkal Majalla"/>
          <w:b/>
          <w:bCs/>
          <w:color w:val="C00000"/>
          <w:sz w:val="34"/>
          <w:szCs w:val="34"/>
          <w:rtl/>
        </w:rPr>
        <w:t>:</w:t>
      </w:r>
      <w:r w:rsidR="00026522" w:rsidRPr="00026522">
        <w:t xml:space="preserve"> </w:t>
      </w:r>
    </w:p>
    <w:p w14:paraId="35B38CE7" w14:textId="77777777" w:rsidR="00E0311B" w:rsidRPr="00E0311B" w:rsidRDefault="00E0311B" w:rsidP="00E0311B">
      <w:pPr>
        <w:rPr>
          <w:rFonts w:ascii="Sakkal Majalla" w:hAnsi="Sakkal Majalla"/>
          <w:sz w:val="34"/>
        </w:rPr>
      </w:pPr>
      <w:r w:rsidRPr="00E0311B">
        <w:rPr>
          <w:rFonts w:ascii="Sakkal Majalla" w:hAnsi="Sakkal Majalla"/>
          <w:sz w:val="34"/>
          <w:rtl/>
        </w:rPr>
        <w:t>عند تغيير أيّ جزء من مصدر البيانات أو الحساب</w:t>
      </w:r>
      <w:r w:rsidRPr="00E0311B">
        <w:rPr>
          <w:rFonts w:ascii="Sakkal Majalla" w:hAnsi="Sakkal Majalla"/>
          <w:sz w:val="34"/>
        </w:rPr>
        <w:t>:</w:t>
      </w:r>
    </w:p>
    <w:p w14:paraId="44313F00" w14:textId="77777777" w:rsidR="00E0311B" w:rsidRP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تُظهر تلقائياً جميع التقارير ولوحات المعلومات المتأثّرة</w:t>
      </w:r>
      <w:r w:rsidRPr="00E0311B">
        <w:rPr>
          <w:rFonts w:ascii="Sakkal Majalla" w:hAnsi="Sakkal Majalla"/>
          <w:sz w:val="34"/>
        </w:rPr>
        <w:t>.</w:t>
      </w:r>
    </w:p>
    <w:p w14:paraId="304ACEF9" w14:textId="77777777" w:rsidR="00E0311B" w:rsidRP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tl/>
        </w:rPr>
        <w:t>تقييم درجة التأثير</w:t>
      </w:r>
      <w:r w:rsidRPr="00E0311B">
        <w:rPr>
          <w:rFonts w:ascii="Sakkal Majalla" w:hAnsi="Sakkal Majalla"/>
          <w:sz w:val="34"/>
        </w:rPr>
        <w:t>.</w:t>
      </w:r>
    </w:p>
    <w:p w14:paraId="40F2F67B" w14:textId="77777777" w:rsid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tl/>
        </w:rPr>
        <w:t>اقتراحات للإصلاح</w:t>
      </w:r>
      <w:r w:rsidRPr="00E0311B">
        <w:rPr>
          <w:rFonts w:ascii="Sakkal Majalla" w:hAnsi="Sakkal Majalla"/>
          <w:sz w:val="34"/>
        </w:rPr>
        <w:t>.</w:t>
      </w:r>
    </w:p>
    <w:p w14:paraId="7F457E64" w14:textId="77777777" w:rsidR="00026522" w:rsidRDefault="00026522" w:rsidP="00026522">
      <w:pPr>
        <w:spacing w:after="160" w:line="259" w:lineRule="auto"/>
        <w:jc w:val="center"/>
        <w:rPr>
          <w:rFonts w:ascii="Sakkal Majalla" w:hAnsi="Sakkal Majalla"/>
          <w:sz w:val="34"/>
          <w:rtl/>
        </w:rPr>
      </w:pPr>
    </w:p>
    <w:p w14:paraId="570AC704" w14:textId="77777777" w:rsidR="00026522" w:rsidRDefault="00026522" w:rsidP="00026522">
      <w:pPr>
        <w:spacing w:after="160" w:line="259" w:lineRule="auto"/>
        <w:jc w:val="center"/>
        <w:rPr>
          <w:rFonts w:ascii="Sakkal Majalla" w:hAnsi="Sakkal Majalla"/>
          <w:sz w:val="34"/>
          <w:rtl/>
        </w:rPr>
      </w:pPr>
    </w:p>
    <w:p w14:paraId="37310998" w14:textId="77777777" w:rsidR="00026522" w:rsidRDefault="00026522" w:rsidP="00026522">
      <w:pPr>
        <w:spacing w:after="160" w:line="259" w:lineRule="auto"/>
        <w:jc w:val="center"/>
        <w:rPr>
          <w:rFonts w:ascii="Sakkal Majalla" w:hAnsi="Sakkal Majalla"/>
          <w:sz w:val="34"/>
          <w:rtl/>
        </w:rPr>
      </w:pPr>
    </w:p>
    <w:p w14:paraId="6BD00A49" w14:textId="63878BEB" w:rsidR="00026522" w:rsidRPr="00E0311B" w:rsidRDefault="00026522" w:rsidP="00026522">
      <w:pPr>
        <w:spacing w:after="160" w:line="259" w:lineRule="auto"/>
        <w:jc w:val="center"/>
        <w:rPr>
          <w:rFonts w:ascii="Sakkal Majalla" w:hAnsi="Sakkal Majalla"/>
          <w:sz w:val="34"/>
        </w:rPr>
      </w:pPr>
    </w:p>
    <w:p w14:paraId="43E6A639" w14:textId="77777777" w:rsidR="00E0311B" w:rsidRPr="00E0311B" w:rsidRDefault="00E0311B" w:rsidP="00E0311B">
      <w:pPr>
        <w:rPr>
          <w:rFonts w:ascii="Sakkal Majalla" w:hAnsi="Sakkal Majalla"/>
          <w:sz w:val="34"/>
          <w:rtl/>
        </w:rPr>
      </w:pPr>
    </w:p>
    <w:p w14:paraId="0283B4DF" w14:textId="2249EB65" w:rsidR="00E0311B" w:rsidRPr="00E0311B" w:rsidRDefault="00026522" w:rsidP="00026522">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59164E11" wp14:editId="057BF556">
                <wp:extent cx="5731510" cy="895350"/>
                <wp:effectExtent l="0" t="0" r="21590" b="19050"/>
                <wp:docPr id="105238784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9975290" name="صورة 38"/>
                          <pic:cNvPicPr/>
                        </pic:nvPicPr>
                        <pic:blipFill>
                          <a:blip r:embed="rId8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62756617" name="مجموعة 39"/>
                        <wpg:cNvGrpSpPr/>
                        <wpg:grpSpPr>
                          <a:xfrm>
                            <a:off x="0" y="0"/>
                            <a:ext cx="5731510" cy="895350"/>
                            <a:chOff x="0" y="0"/>
                            <a:chExt cx="5878196" cy="918845"/>
                          </a:xfrm>
                        </wpg:grpSpPr>
                        <wpg:grpSp>
                          <wpg:cNvPr id="343042250" name="مجموعة 40"/>
                          <wpg:cNvGrpSpPr/>
                          <wpg:grpSpPr>
                            <a:xfrm>
                              <a:off x="0" y="0"/>
                              <a:ext cx="5878196" cy="918845"/>
                              <a:chOff x="0" y="0"/>
                              <a:chExt cx="6240348" cy="919070"/>
                            </a:xfrm>
                          </wpg:grpSpPr>
                          <wpg:grpSp>
                            <wpg:cNvPr id="109268840" name="مجموعة 41"/>
                            <wpg:cNvGrpSpPr/>
                            <wpg:grpSpPr>
                              <a:xfrm>
                                <a:off x="0" y="169208"/>
                                <a:ext cx="5433072" cy="580613"/>
                                <a:chOff x="0" y="169208"/>
                                <a:chExt cx="5433072" cy="580613"/>
                              </a:xfrm>
                            </wpg:grpSpPr>
                            <wps:wsp>
                              <wps:cNvPr id="21245402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88157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18698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0983354" name="مربع نص 41"/>
                          <wps:cNvSpPr txBox="1"/>
                          <wps:spPr>
                            <a:xfrm>
                              <a:off x="204484" y="257055"/>
                              <a:ext cx="4616071" cy="407289"/>
                            </a:xfrm>
                            <a:prstGeom prst="rect">
                              <a:avLst/>
                            </a:prstGeom>
                            <a:noFill/>
                          </wps:spPr>
                          <wps:txbx>
                            <w:txbxContent>
                              <w:p w14:paraId="1D07962B" w14:textId="655C5586" w:rsidR="00026522" w:rsidRDefault="00026522" w:rsidP="00026522">
                                <w:pPr>
                                  <w:rPr>
                                    <w:rFonts w:eastAsia="Calibri" w:hAnsi="Adobe Arabic" w:cs="Adobe Arabic"/>
                                    <w:b/>
                                    <w:bCs/>
                                    <w:color w:val="FFFFFF"/>
                                    <w:kern w:val="24"/>
                                    <w:sz w:val="36"/>
                                    <w:szCs w:val="36"/>
                                    <w:lang w:bidi="ar-EG"/>
                                  </w:rPr>
                                </w:pPr>
                                <w:r w:rsidRPr="00026522">
                                  <w:rPr>
                                    <w:rFonts w:eastAsia="Calibri" w:hAnsi="Adobe Arabic" w:cs="Adobe Arabic"/>
                                    <w:b/>
                                    <w:bCs/>
                                    <w:color w:val="FFFFFF"/>
                                    <w:kern w:val="24"/>
                                    <w:sz w:val="36"/>
                                    <w:szCs w:val="36"/>
                                    <w:rtl/>
                                    <w:lang w:bidi="ar-EG"/>
                                  </w:rPr>
                                  <w:t xml:space="preserve">مقارنة قدرات </w:t>
                                </w:r>
                                <w:r w:rsidRPr="00026522">
                                  <w:rPr>
                                    <w:rFonts w:eastAsia="Calibri" w:hAnsi="Adobe Arabic" w:cs="Adobe Arabic"/>
                                    <w:b/>
                                    <w:bCs/>
                                    <w:color w:val="FFFFFF"/>
                                    <w:kern w:val="24"/>
                                    <w:sz w:val="32"/>
                                    <w:szCs w:val="32"/>
                                    <w:lang w:bidi="ar-EG"/>
                                  </w:rPr>
                                  <w:t>Tableau</w:t>
                                </w:r>
                                <w:r w:rsidRPr="00026522">
                                  <w:rPr>
                                    <w:rFonts w:eastAsia="Calibri" w:hAnsi="Adobe Arabic" w:cs="Adobe Arabic"/>
                                    <w:b/>
                                    <w:bCs/>
                                    <w:color w:val="FFFFFF"/>
                                    <w:kern w:val="24"/>
                                    <w:sz w:val="32"/>
                                    <w:szCs w:val="32"/>
                                    <w:rtl/>
                                    <w:lang w:bidi="ar-EG"/>
                                  </w:rPr>
                                  <w:t xml:space="preserve"> </w:t>
                                </w:r>
                                <w:r w:rsidRPr="00026522">
                                  <w:rPr>
                                    <w:rFonts w:eastAsia="Calibri" w:hAnsi="Adobe Arabic" w:cs="Adobe Arabic"/>
                                    <w:b/>
                                    <w:bCs/>
                                    <w:color w:val="FFFFFF"/>
                                    <w:kern w:val="24"/>
                                    <w:sz w:val="36"/>
                                    <w:szCs w:val="36"/>
                                    <w:rtl/>
                                    <w:lang w:bidi="ar-EG"/>
                                  </w:rPr>
                                  <w:t>و</w:t>
                                </w:r>
                                <w:r w:rsidRPr="00026522">
                                  <w:rPr>
                                    <w:rFonts w:eastAsia="Calibri" w:hAnsi="Adobe Arabic" w:cs="Adobe Arabic"/>
                                    <w:b/>
                                    <w:bCs/>
                                    <w:color w:val="FFFFFF"/>
                                    <w:kern w:val="24"/>
                                    <w:sz w:val="32"/>
                                    <w:szCs w:val="32"/>
                                    <w:lang w:bidi="ar-EG"/>
                                  </w:rPr>
                                  <w:t>Power BI</w:t>
                                </w:r>
                                <w:r w:rsidRPr="00026522">
                                  <w:rPr>
                                    <w:rFonts w:eastAsia="Calibri" w:hAnsi="Adobe Arabic" w:cs="Adobe Arabic"/>
                                    <w:b/>
                                    <w:bCs/>
                                    <w:color w:val="FFFFFF"/>
                                    <w:kern w:val="24"/>
                                    <w:szCs w:val="28"/>
                                    <w:rtl/>
                                    <w:lang w:bidi="ar-EG"/>
                                  </w:rPr>
                                  <w:t xml:space="preserve"> </w:t>
                                </w:r>
                                <w:r w:rsidRPr="00026522">
                                  <w:rPr>
                                    <w:rFonts w:eastAsia="Calibri" w:hAnsi="Adobe Arabic" w:cs="Adobe Arabic"/>
                                    <w:b/>
                                    <w:bCs/>
                                    <w:color w:val="FFFFFF"/>
                                    <w:kern w:val="24"/>
                                    <w:sz w:val="36"/>
                                    <w:szCs w:val="36"/>
                                    <w:rtl/>
                                    <w:lang w:bidi="ar-EG"/>
                                  </w:rPr>
                                  <w:t>في التحليل الذكي</w:t>
                                </w:r>
                              </w:p>
                            </w:txbxContent>
                          </wps:txbx>
                          <wps:bodyPr wrap="square" rtlCol="1">
                            <a:spAutoFit/>
                          </wps:bodyPr>
                        </wps:wsp>
                      </wpg:grpSp>
                    </wpg:wgp>
                  </a:graphicData>
                </a:graphic>
              </wp:inline>
            </w:drawing>
          </mc:Choice>
          <mc:Fallback>
            <w:pict>
              <v:group w14:anchorId="59164E11" id="_x0000_s17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tFWRKYHAAC6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17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">
                  <v:imagedata r:id="rId83" o:title=""/>
                </v:shape>
                <v:group id="مجموعة 39" o:spid="_x0000_s17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">
                  <v:group id="مجموعة 40" o:spid="_x0000_s17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">
                    <v:group id="مجموعة 41" o:spid="_x0000_s17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">
                      <v:shape id="شكل حر 42" o:spid="_x0000_s17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" fillcolor="#168489" stroked="f" strokeweight="1pt">
                        <v:stroke joinstyle="miter"/>
                      </v:roundrect>
                    </v:group>
                    <v:oval id="شكل بيضاوي 44" o:spid="_x0000_s18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" filled="f" strokecolor="#a5a5a5 [2092]" strokeweight="1pt">
                      <v:stroke joinstyle="miter"/>
                    </v:oval>
                  </v:group>
                  <v:shape id="مربع نص 41" o:spid="_x0000_s1802"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" filled="f" stroked="f">
                    <v:textbox style="mso-fit-shape-to-text:t">
                      <w:txbxContent>
                        <w:p w14:paraId="1D07962B" w14:textId="655C5586" w:rsidR="00026522" w:rsidRDefault="00026522" w:rsidP="00026522">
                          <w:pPr>
                            <w:rPr>
                              <w:rFonts w:eastAsia="Calibri" w:hAnsi="Adobe Arabic" w:cs="Adobe Arabic"/>
                              <w:b/>
                              <w:bCs/>
                              <w:color w:val="FFFFFF"/>
                              <w:kern w:val="24"/>
                              <w:sz w:val="36"/>
                              <w:szCs w:val="36"/>
                              <w:lang w:bidi="ar-EG"/>
                            </w:rPr>
                          </w:pPr>
                          <w:r w:rsidRPr="00026522">
                            <w:rPr>
                              <w:rFonts w:eastAsia="Calibri" w:hAnsi="Adobe Arabic" w:cs="Adobe Arabic"/>
                              <w:b/>
                              <w:bCs/>
                              <w:color w:val="FFFFFF"/>
                              <w:kern w:val="24"/>
                              <w:sz w:val="36"/>
                              <w:szCs w:val="36"/>
                              <w:rtl/>
                              <w:lang w:bidi="ar-EG"/>
                            </w:rPr>
                            <w:t xml:space="preserve">مقارنة قدرات </w:t>
                          </w:r>
                          <w:r w:rsidRPr="00026522">
                            <w:rPr>
                              <w:rFonts w:eastAsia="Calibri" w:hAnsi="Adobe Arabic" w:cs="Adobe Arabic"/>
                              <w:b/>
                              <w:bCs/>
                              <w:color w:val="FFFFFF"/>
                              <w:kern w:val="24"/>
                              <w:sz w:val="32"/>
                              <w:szCs w:val="32"/>
                              <w:lang w:bidi="ar-EG"/>
                            </w:rPr>
                            <w:t>Tableau</w:t>
                          </w:r>
                          <w:r w:rsidRPr="00026522">
                            <w:rPr>
                              <w:rFonts w:eastAsia="Calibri" w:hAnsi="Adobe Arabic" w:cs="Adobe Arabic"/>
                              <w:b/>
                              <w:bCs/>
                              <w:color w:val="FFFFFF"/>
                              <w:kern w:val="24"/>
                              <w:sz w:val="32"/>
                              <w:szCs w:val="32"/>
                              <w:rtl/>
                              <w:lang w:bidi="ar-EG"/>
                            </w:rPr>
                            <w:t xml:space="preserve"> </w:t>
                          </w:r>
                          <w:r w:rsidRPr="00026522">
                            <w:rPr>
                              <w:rFonts w:eastAsia="Calibri" w:hAnsi="Adobe Arabic" w:cs="Adobe Arabic"/>
                              <w:b/>
                              <w:bCs/>
                              <w:color w:val="FFFFFF"/>
                              <w:kern w:val="24"/>
                              <w:sz w:val="36"/>
                              <w:szCs w:val="36"/>
                              <w:rtl/>
                              <w:lang w:bidi="ar-EG"/>
                            </w:rPr>
                            <w:t>و</w:t>
                          </w:r>
                          <w:r w:rsidRPr="00026522">
                            <w:rPr>
                              <w:rFonts w:eastAsia="Calibri" w:hAnsi="Adobe Arabic" w:cs="Adobe Arabic"/>
                              <w:b/>
                              <w:bCs/>
                              <w:color w:val="FFFFFF"/>
                              <w:kern w:val="24"/>
                              <w:sz w:val="32"/>
                              <w:szCs w:val="32"/>
                              <w:lang w:bidi="ar-EG"/>
                            </w:rPr>
                            <w:t>Power BI</w:t>
                          </w:r>
                          <w:r w:rsidRPr="00026522">
                            <w:rPr>
                              <w:rFonts w:eastAsia="Calibri" w:hAnsi="Adobe Arabic" w:cs="Adobe Arabic"/>
                              <w:b/>
                              <w:bCs/>
                              <w:color w:val="FFFFFF"/>
                              <w:kern w:val="24"/>
                              <w:szCs w:val="28"/>
                              <w:rtl/>
                              <w:lang w:bidi="ar-EG"/>
                            </w:rPr>
                            <w:t xml:space="preserve"> </w:t>
                          </w:r>
                          <w:r w:rsidRPr="00026522">
                            <w:rPr>
                              <w:rFonts w:eastAsia="Calibri" w:hAnsi="Adobe Arabic" w:cs="Adobe Arabic"/>
                              <w:b/>
                              <w:bCs/>
                              <w:color w:val="FFFFFF"/>
                              <w:kern w:val="24"/>
                              <w:sz w:val="36"/>
                              <w:szCs w:val="36"/>
                              <w:rtl/>
                              <w:lang w:bidi="ar-EG"/>
                            </w:rPr>
                            <w:t>في التحليل الذكي</w:t>
                          </w:r>
                        </w:p>
                      </w:txbxContent>
                    </v:textbox>
                  </v:shape>
                </v:group>
                <w10:anchorlock/>
              </v:group>
            </w:pict>
          </mc:Fallback>
        </mc:AlternateContent>
      </w:r>
    </w:p>
    <w:p w14:paraId="11BE9286" w14:textId="77777777" w:rsidR="00E0311B" w:rsidRPr="00E0311B" w:rsidRDefault="00E0311B" w:rsidP="00E0311B">
      <w:pPr>
        <w:rPr>
          <w:rFonts w:ascii="Sakkal Majalla" w:hAnsi="Sakkal Majalla"/>
          <w:sz w:val="34"/>
        </w:rPr>
      </w:pPr>
      <w:r w:rsidRPr="00E0311B">
        <w:rPr>
          <w:rFonts w:ascii="Sakkal Majalla" w:hAnsi="Sakkal Majalla"/>
          <w:sz w:val="34"/>
          <w:rtl/>
        </w:rPr>
        <w:t>لفهم متى نستخدم كلّ أداة، إليك مقارنة شاملة</w:t>
      </w:r>
      <w:r w:rsidRPr="00E0311B">
        <w:rPr>
          <w:rFonts w:ascii="Sakkal Majalla" w:hAnsi="Sakkal Majalla"/>
          <w:sz w:val="34"/>
        </w:rPr>
        <w:t>:</w:t>
      </w:r>
    </w:p>
    <w:p w14:paraId="5707EB68" w14:textId="08D842E2"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الذكاء الاصطناعي والتحليل الذكي</w:t>
      </w:r>
      <w:r w:rsidRPr="00026522">
        <w:rPr>
          <w:rFonts w:ascii="Sakkal Majalla" w:hAnsi="Sakkal Majalla" w:cs="Sakkal Majalla"/>
          <w:b/>
          <w:bCs/>
          <w:color w:val="C00000"/>
          <w:sz w:val="34"/>
          <w:szCs w:val="34"/>
        </w:rPr>
        <w:t>:</w:t>
      </w:r>
    </w:p>
    <w:tbl>
      <w:tblPr>
        <w:bidiVisual/>
        <w:tblW w:w="9396"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80"/>
        <w:gridCol w:w="3277"/>
        <w:gridCol w:w="30"/>
        <w:gridCol w:w="4009"/>
      </w:tblGrid>
      <w:tr w:rsidR="00026522" w:rsidRPr="00026522" w14:paraId="1A84AAF5" w14:textId="77777777" w:rsidTr="000D7AAA">
        <w:trPr>
          <w:tblHeader/>
          <w:tblCellSpacing w:w="15" w:type="dxa"/>
          <w:jc w:val="center"/>
        </w:trPr>
        <w:tc>
          <w:tcPr>
            <w:tcW w:w="2035" w:type="dxa"/>
            <w:shd w:val="clear" w:color="auto" w:fill="F2F2F2" w:themeFill="background1" w:themeFillShade="F2"/>
            <w:vAlign w:val="center"/>
            <w:hideMark/>
          </w:tcPr>
          <w:p w14:paraId="65DEE59F"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tl/>
              </w:rPr>
              <w:t>الميزة</w:t>
            </w:r>
          </w:p>
        </w:tc>
        <w:tc>
          <w:tcPr>
            <w:tcW w:w="3247" w:type="dxa"/>
            <w:shd w:val="clear" w:color="auto" w:fill="F2F2F2" w:themeFill="background1" w:themeFillShade="F2"/>
            <w:vAlign w:val="center"/>
            <w:hideMark/>
          </w:tcPr>
          <w:p w14:paraId="331BF3BB"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Pr>
              <w:t>Tableau</w:t>
            </w:r>
          </w:p>
        </w:tc>
        <w:tc>
          <w:tcPr>
            <w:tcW w:w="3994" w:type="dxa"/>
            <w:gridSpan w:val="2"/>
            <w:shd w:val="clear" w:color="auto" w:fill="F2F2F2" w:themeFill="background1" w:themeFillShade="F2"/>
            <w:vAlign w:val="center"/>
            <w:hideMark/>
          </w:tcPr>
          <w:p w14:paraId="52622725"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Pr>
              <w:t>Power BI</w:t>
            </w:r>
          </w:p>
        </w:tc>
      </w:tr>
      <w:tr w:rsidR="00026522" w:rsidRPr="00E0311B" w14:paraId="414970CA" w14:textId="77777777" w:rsidTr="00026522">
        <w:trPr>
          <w:tblCellSpacing w:w="15" w:type="dxa"/>
          <w:jc w:val="center"/>
        </w:trPr>
        <w:tc>
          <w:tcPr>
            <w:tcW w:w="2035" w:type="dxa"/>
            <w:vAlign w:val="center"/>
            <w:hideMark/>
          </w:tcPr>
          <w:p w14:paraId="6E9F3DC9" w14:textId="77777777" w:rsidR="00E0311B" w:rsidRPr="00E0311B" w:rsidRDefault="00E0311B" w:rsidP="00DC2903">
            <w:pPr>
              <w:rPr>
                <w:rFonts w:ascii="Sakkal Majalla" w:hAnsi="Sakkal Majalla"/>
                <w:sz w:val="34"/>
              </w:rPr>
            </w:pPr>
            <w:r w:rsidRPr="00E0311B">
              <w:rPr>
                <w:rFonts w:ascii="Sakkal Majalla" w:hAnsi="Sakkal Majalla"/>
                <w:b/>
                <w:bCs/>
                <w:sz w:val="34"/>
                <w:rtl/>
              </w:rPr>
              <w:t>معالجة اللغة الطبيعية</w:t>
            </w:r>
          </w:p>
        </w:tc>
        <w:tc>
          <w:tcPr>
            <w:tcW w:w="3277" w:type="dxa"/>
            <w:gridSpan w:val="2"/>
            <w:vAlign w:val="center"/>
            <w:hideMark/>
          </w:tcPr>
          <w:p w14:paraId="6E123E7B" w14:textId="77777777" w:rsidR="00E0311B" w:rsidRPr="00E0311B" w:rsidRDefault="00E0311B" w:rsidP="00026522">
            <w:pPr>
              <w:rPr>
                <w:rFonts w:ascii="Sakkal Majalla" w:hAnsi="Sakkal Majalla"/>
                <w:sz w:val="34"/>
              </w:rPr>
            </w:pPr>
            <w:r w:rsidRPr="00E0311B">
              <w:rPr>
                <w:rFonts w:ascii="Sakkal Majalla" w:hAnsi="Sakkal Majalla"/>
                <w:sz w:val="34"/>
              </w:rPr>
              <w:t xml:space="preserve">Ask Data - </w:t>
            </w:r>
            <w:r w:rsidRPr="00E0311B">
              <w:rPr>
                <w:rFonts w:ascii="Sakkal Majalla" w:hAnsi="Sakkal Majalla"/>
                <w:sz w:val="34"/>
                <w:rtl/>
              </w:rPr>
              <w:t>قوية جداً، دعم متعدّد اللغات ممتاز</w:t>
            </w:r>
          </w:p>
        </w:tc>
        <w:tc>
          <w:tcPr>
            <w:tcW w:w="3964" w:type="dxa"/>
            <w:vAlign w:val="center"/>
            <w:hideMark/>
          </w:tcPr>
          <w:p w14:paraId="4CF3D544" w14:textId="77777777" w:rsidR="00E0311B" w:rsidRPr="00E0311B" w:rsidRDefault="00E0311B" w:rsidP="00026522">
            <w:pPr>
              <w:rPr>
                <w:rFonts w:ascii="Sakkal Majalla" w:hAnsi="Sakkal Majalla"/>
                <w:sz w:val="34"/>
              </w:rPr>
            </w:pPr>
            <w:r w:rsidRPr="00E0311B">
              <w:rPr>
                <w:rFonts w:ascii="Sakkal Majalla" w:hAnsi="Sakkal Majalla"/>
                <w:sz w:val="34"/>
              </w:rPr>
              <w:t xml:space="preserve">Q&amp;A Visual - </w:t>
            </w:r>
            <w:r w:rsidRPr="00E0311B">
              <w:rPr>
                <w:rFonts w:ascii="Sakkal Majalla" w:hAnsi="Sakkal Majalla"/>
                <w:sz w:val="34"/>
                <w:rtl/>
              </w:rPr>
              <w:t>جيّدة لكن أقلّ دقّة في اللغة العربية</w:t>
            </w:r>
          </w:p>
        </w:tc>
      </w:tr>
      <w:tr w:rsidR="00026522" w:rsidRPr="00E0311B" w14:paraId="0664EC03" w14:textId="77777777" w:rsidTr="00026522">
        <w:trPr>
          <w:tblCellSpacing w:w="15" w:type="dxa"/>
          <w:jc w:val="center"/>
        </w:trPr>
        <w:tc>
          <w:tcPr>
            <w:tcW w:w="2035" w:type="dxa"/>
            <w:vAlign w:val="center"/>
            <w:hideMark/>
          </w:tcPr>
          <w:p w14:paraId="3978BC1E"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التفسير الآلي</w:t>
            </w:r>
          </w:p>
        </w:tc>
        <w:tc>
          <w:tcPr>
            <w:tcW w:w="3277" w:type="dxa"/>
            <w:gridSpan w:val="2"/>
            <w:vAlign w:val="center"/>
            <w:hideMark/>
          </w:tcPr>
          <w:p w14:paraId="67D5905B" w14:textId="77777777" w:rsidR="00E0311B" w:rsidRPr="00E0311B" w:rsidRDefault="00E0311B" w:rsidP="00026522">
            <w:pPr>
              <w:rPr>
                <w:rFonts w:ascii="Sakkal Majalla" w:hAnsi="Sakkal Majalla"/>
                <w:sz w:val="34"/>
              </w:rPr>
            </w:pPr>
            <w:r w:rsidRPr="00E0311B">
              <w:rPr>
                <w:rFonts w:ascii="Sakkal Majalla" w:hAnsi="Sakkal Majalla"/>
                <w:sz w:val="34"/>
              </w:rPr>
              <w:t xml:space="preserve">Explain Data - </w:t>
            </w:r>
            <w:r w:rsidRPr="00E0311B">
              <w:rPr>
                <w:rFonts w:ascii="Sakkal Majalla" w:hAnsi="Sakkal Majalla"/>
                <w:sz w:val="34"/>
                <w:rtl/>
              </w:rPr>
              <w:t>عميق ومفصّل</w:t>
            </w:r>
          </w:p>
        </w:tc>
        <w:tc>
          <w:tcPr>
            <w:tcW w:w="3964" w:type="dxa"/>
            <w:vAlign w:val="center"/>
            <w:hideMark/>
          </w:tcPr>
          <w:p w14:paraId="070FDB83" w14:textId="77777777" w:rsidR="00E0311B" w:rsidRPr="00E0311B" w:rsidRDefault="00E0311B" w:rsidP="00026522">
            <w:pPr>
              <w:rPr>
                <w:rFonts w:ascii="Sakkal Majalla" w:hAnsi="Sakkal Majalla"/>
                <w:sz w:val="34"/>
              </w:rPr>
            </w:pPr>
            <w:r w:rsidRPr="00E0311B">
              <w:rPr>
                <w:rFonts w:ascii="Sakkal Majalla" w:hAnsi="Sakkal Majalla"/>
                <w:sz w:val="34"/>
              </w:rPr>
              <w:t xml:space="preserve">Quick Insights &amp; Smart Narrative - </w:t>
            </w:r>
            <w:r w:rsidRPr="00E0311B">
              <w:rPr>
                <w:rFonts w:ascii="Sakkal Majalla" w:hAnsi="Sakkal Majalla"/>
                <w:sz w:val="34"/>
                <w:rtl/>
              </w:rPr>
              <w:t>جيّد لكن أبسط</w:t>
            </w:r>
          </w:p>
        </w:tc>
      </w:tr>
      <w:tr w:rsidR="00026522" w:rsidRPr="00E0311B" w14:paraId="51AE84D7" w14:textId="77777777" w:rsidTr="00026522">
        <w:trPr>
          <w:tblCellSpacing w:w="15" w:type="dxa"/>
          <w:jc w:val="center"/>
        </w:trPr>
        <w:tc>
          <w:tcPr>
            <w:tcW w:w="2035" w:type="dxa"/>
            <w:vAlign w:val="center"/>
            <w:hideMark/>
          </w:tcPr>
          <w:p w14:paraId="68BEE42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التنبّؤ</w:t>
            </w:r>
          </w:p>
        </w:tc>
        <w:tc>
          <w:tcPr>
            <w:tcW w:w="3277" w:type="dxa"/>
            <w:gridSpan w:val="2"/>
            <w:vAlign w:val="center"/>
            <w:hideMark/>
          </w:tcPr>
          <w:p w14:paraId="7E4303A1" w14:textId="77777777" w:rsidR="00E0311B" w:rsidRPr="00E0311B" w:rsidRDefault="00E0311B" w:rsidP="00026522">
            <w:pPr>
              <w:rPr>
                <w:rFonts w:ascii="Sakkal Majalla" w:hAnsi="Sakkal Majalla"/>
                <w:sz w:val="34"/>
              </w:rPr>
            </w:pPr>
            <w:r w:rsidRPr="00E0311B">
              <w:rPr>
                <w:rFonts w:ascii="Sakkal Majalla" w:hAnsi="Sakkal Majalla"/>
                <w:sz w:val="34"/>
                <w:rtl/>
              </w:rPr>
              <w:t>نماذج متقدّدة مع تخصيص شامل</w:t>
            </w:r>
          </w:p>
        </w:tc>
        <w:tc>
          <w:tcPr>
            <w:tcW w:w="3964" w:type="dxa"/>
            <w:vAlign w:val="center"/>
            <w:hideMark/>
          </w:tcPr>
          <w:p w14:paraId="6BEF2D6C" w14:textId="77777777" w:rsidR="00E0311B" w:rsidRPr="00E0311B" w:rsidRDefault="00E0311B" w:rsidP="00026522">
            <w:pPr>
              <w:rPr>
                <w:rFonts w:ascii="Sakkal Majalla" w:hAnsi="Sakkal Majalla"/>
                <w:sz w:val="34"/>
              </w:rPr>
            </w:pPr>
            <w:r w:rsidRPr="00E0311B">
              <w:rPr>
                <w:rFonts w:ascii="Sakkal Majalla" w:hAnsi="Sakkal Majalla"/>
                <w:sz w:val="34"/>
                <w:rtl/>
              </w:rPr>
              <w:t>تنبّؤات آلية عبر</w:t>
            </w:r>
            <w:r w:rsidRPr="00E0311B">
              <w:rPr>
                <w:rFonts w:ascii="Sakkal Majalla" w:hAnsi="Sakkal Majalla"/>
                <w:sz w:val="34"/>
              </w:rPr>
              <w:t xml:space="preserve"> Azure ML</w:t>
            </w:r>
            <w:r w:rsidRPr="00E0311B">
              <w:rPr>
                <w:rFonts w:ascii="Sakkal Majalla" w:hAnsi="Sakkal Majalla"/>
                <w:sz w:val="34"/>
                <w:rtl/>
              </w:rPr>
              <w:t>، تتطلّب إعداداً إضافياً</w:t>
            </w:r>
          </w:p>
        </w:tc>
      </w:tr>
      <w:tr w:rsidR="00026522" w:rsidRPr="00E0311B" w14:paraId="13DAB0A1" w14:textId="77777777" w:rsidTr="00026522">
        <w:trPr>
          <w:tblCellSpacing w:w="15" w:type="dxa"/>
          <w:jc w:val="center"/>
        </w:trPr>
        <w:tc>
          <w:tcPr>
            <w:tcW w:w="2035" w:type="dxa"/>
            <w:vAlign w:val="center"/>
            <w:hideMark/>
          </w:tcPr>
          <w:p w14:paraId="2F2B08A5"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التجميع والأنماط</w:t>
            </w:r>
          </w:p>
        </w:tc>
        <w:tc>
          <w:tcPr>
            <w:tcW w:w="3277" w:type="dxa"/>
            <w:gridSpan w:val="2"/>
            <w:vAlign w:val="center"/>
            <w:hideMark/>
          </w:tcPr>
          <w:p w14:paraId="20F761EF" w14:textId="77777777" w:rsidR="00E0311B" w:rsidRPr="00E0311B" w:rsidRDefault="00E0311B" w:rsidP="00026522">
            <w:pPr>
              <w:rPr>
                <w:rFonts w:ascii="Sakkal Majalla" w:hAnsi="Sakkal Majalla"/>
                <w:sz w:val="34"/>
              </w:rPr>
            </w:pPr>
            <w:r w:rsidRPr="00E0311B">
              <w:rPr>
                <w:rFonts w:ascii="Sakkal Majalla" w:hAnsi="Sakkal Majalla"/>
                <w:sz w:val="34"/>
              </w:rPr>
              <w:t xml:space="preserve">Clustering </w:t>
            </w:r>
            <w:r w:rsidRPr="00E0311B">
              <w:rPr>
                <w:rFonts w:ascii="Sakkal Majalla" w:hAnsi="Sakkal Majalla"/>
                <w:sz w:val="34"/>
                <w:rtl/>
              </w:rPr>
              <w:t>مدمج مباشرة</w:t>
            </w:r>
          </w:p>
        </w:tc>
        <w:tc>
          <w:tcPr>
            <w:tcW w:w="3964" w:type="dxa"/>
            <w:vAlign w:val="center"/>
            <w:hideMark/>
          </w:tcPr>
          <w:p w14:paraId="4D74C5F2" w14:textId="77777777" w:rsidR="00E0311B" w:rsidRPr="00E0311B" w:rsidRDefault="00E0311B" w:rsidP="00026522">
            <w:pPr>
              <w:rPr>
                <w:rFonts w:ascii="Sakkal Majalla" w:hAnsi="Sakkal Majalla"/>
                <w:sz w:val="34"/>
              </w:rPr>
            </w:pPr>
            <w:r w:rsidRPr="00E0311B">
              <w:rPr>
                <w:rFonts w:ascii="Sakkal Majalla" w:hAnsi="Sakkal Majalla"/>
                <w:sz w:val="34"/>
                <w:rtl/>
              </w:rPr>
              <w:t>يتطلّب</w:t>
            </w:r>
            <w:r w:rsidRPr="00E0311B">
              <w:rPr>
                <w:rFonts w:ascii="Sakkal Majalla" w:hAnsi="Sakkal Majalla"/>
                <w:sz w:val="34"/>
              </w:rPr>
              <w:t xml:space="preserve"> R </w:t>
            </w:r>
            <w:r w:rsidRPr="00E0311B">
              <w:rPr>
                <w:rFonts w:ascii="Sakkal Majalla" w:hAnsi="Sakkal Majalla"/>
                <w:sz w:val="34"/>
                <w:rtl/>
              </w:rPr>
              <w:t>أو</w:t>
            </w:r>
            <w:r w:rsidRPr="00E0311B">
              <w:rPr>
                <w:rFonts w:ascii="Sakkal Majalla" w:hAnsi="Sakkal Majalla"/>
                <w:sz w:val="34"/>
              </w:rPr>
              <w:t xml:space="preserve"> Python</w:t>
            </w:r>
          </w:p>
        </w:tc>
      </w:tr>
      <w:tr w:rsidR="00026522" w:rsidRPr="00E0311B" w14:paraId="4881A97D" w14:textId="77777777" w:rsidTr="00026522">
        <w:trPr>
          <w:tblCellSpacing w:w="15" w:type="dxa"/>
          <w:jc w:val="center"/>
        </w:trPr>
        <w:tc>
          <w:tcPr>
            <w:tcW w:w="2035" w:type="dxa"/>
            <w:vAlign w:val="center"/>
            <w:hideMark/>
          </w:tcPr>
          <w:p w14:paraId="47B6D08D"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التنبيهات الذكية</w:t>
            </w:r>
          </w:p>
        </w:tc>
        <w:tc>
          <w:tcPr>
            <w:tcW w:w="3277" w:type="dxa"/>
            <w:gridSpan w:val="2"/>
            <w:vAlign w:val="center"/>
            <w:hideMark/>
          </w:tcPr>
          <w:p w14:paraId="4B6B96AD" w14:textId="77777777" w:rsidR="00E0311B" w:rsidRPr="00E0311B" w:rsidRDefault="00E0311B" w:rsidP="00026522">
            <w:pPr>
              <w:rPr>
                <w:rFonts w:ascii="Sakkal Majalla" w:hAnsi="Sakkal Majalla"/>
                <w:sz w:val="34"/>
              </w:rPr>
            </w:pPr>
            <w:r w:rsidRPr="00E0311B">
              <w:rPr>
                <w:rFonts w:ascii="Sakkal Majalla" w:hAnsi="Sakkal Majalla"/>
                <w:sz w:val="34"/>
              </w:rPr>
              <w:t xml:space="preserve">Tableau Pulse - </w:t>
            </w:r>
            <w:r w:rsidRPr="00E0311B">
              <w:rPr>
                <w:rFonts w:ascii="Sakkal Majalla" w:hAnsi="Sakkal Majalla"/>
                <w:sz w:val="34"/>
                <w:rtl/>
              </w:rPr>
              <w:t>تنبيهات استباقية متقدّمة</w:t>
            </w:r>
          </w:p>
        </w:tc>
        <w:tc>
          <w:tcPr>
            <w:tcW w:w="3964" w:type="dxa"/>
            <w:vAlign w:val="center"/>
            <w:hideMark/>
          </w:tcPr>
          <w:p w14:paraId="79804270" w14:textId="77777777" w:rsidR="00E0311B" w:rsidRPr="00E0311B" w:rsidRDefault="00E0311B" w:rsidP="00026522">
            <w:pPr>
              <w:rPr>
                <w:rFonts w:ascii="Sakkal Majalla" w:hAnsi="Sakkal Majalla"/>
                <w:sz w:val="34"/>
              </w:rPr>
            </w:pPr>
            <w:r w:rsidRPr="00E0311B">
              <w:rPr>
                <w:rFonts w:ascii="Sakkal Majalla" w:hAnsi="Sakkal Majalla"/>
                <w:sz w:val="34"/>
              </w:rPr>
              <w:t xml:space="preserve">Power BI Alerts - </w:t>
            </w:r>
            <w:r w:rsidRPr="00E0311B">
              <w:rPr>
                <w:rFonts w:ascii="Sakkal Majalla" w:hAnsi="Sakkal Majalla"/>
                <w:sz w:val="34"/>
                <w:rtl/>
              </w:rPr>
              <w:t>تنبيهات بسيطة مبنية على قواعد</w:t>
            </w:r>
          </w:p>
        </w:tc>
      </w:tr>
      <w:tr w:rsidR="00026522" w:rsidRPr="00E0311B" w14:paraId="6F30F4BF" w14:textId="77777777" w:rsidTr="00026522">
        <w:trPr>
          <w:tblCellSpacing w:w="15" w:type="dxa"/>
          <w:jc w:val="center"/>
        </w:trPr>
        <w:tc>
          <w:tcPr>
            <w:tcW w:w="2035" w:type="dxa"/>
            <w:vAlign w:val="center"/>
            <w:hideMark/>
          </w:tcPr>
          <w:p w14:paraId="31500258"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الذكاء الاصطناعي التوليدي</w:t>
            </w:r>
          </w:p>
        </w:tc>
        <w:tc>
          <w:tcPr>
            <w:tcW w:w="3277" w:type="dxa"/>
            <w:gridSpan w:val="2"/>
            <w:vAlign w:val="center"/>
            <w:hideMark/>
          </w:tcPr>
          <w:p w14:paraId="6576ACF4" w14:textId="42D350FB" w:rsidR="00E0311B" w:rsidRPr="00E0311B" w:rsidRDefault="00E0311B" w:rsidP="00026522">
            <w:pPr>
              <w:rPr>
                <w:rFonts w:ascii="Sakkal Majalla" w:hAnsi="Sakkal Majalla"/>
                <w:sz w:val="34"/>
              </w:rPr>
            </w:pPr>
            <w:r w:rsidRPr="00E0311B">
              <w:rPr>
                <w:rFonts w:ascii="Sakkal Majalla" w:hAnsi="Sakkal Majalla"/>
                <w:sz w:val="34"/>
              </w:rPr>
              <w:t xml:space="preserve">Tableau GPT </w:t>
            </w:r>
            <w:r w:rsidR="00026522">
              <w:rPr>
                <w:rFonts w:ascii="Sakkal Majalla" w:hAnsi="Sakkal Majalla" w:hint="cs"/>
                <w:sz w:val="34"/>
                <w:rtl/>
              </w:rPr>
              <w:t>(</w:t>
            </w:r>
            <w:r w:rsidRPr="00E0311B">
              <w:rPr>
                <w:rFonts w:ascii="Sakkal Majalla" w:hAnsi="Sakkal Majalla"/>
                <w:sz w:val="34"/>
                <w:rtl/>
              </w:rPr>
              <w:t>قادم</w:t>
            </w:r>
            <w:r w:rsidR="00026522">
              <w:rPr>
                <w:rFonts w:ascii="Sakkal Majalla" w:hAnsi="Sakkal Majalla" w:hint="cs"/>
                <w:sz w:val="34"/>
                <w:rtl/>
              </w:rPr>
              <w:t>)</w:t>
            </w:r>
          </w:p>
        </w:tc>
        <w:tc>
          <w:tcPr>
            <w:tcW w:w="3964" w:type="dxa"/>
            <w:vAlign w:val="center"/>
            <w:hideMark/>
          </w:tcPr>
          <w:p w14:paraId="14D5F552" w14:textId="77777777" w:rsidR="00E0311B" w:rsidRPr="00E0311B" w:rsidRDefault="00E0311B" w:rsidP="00026522">
            <w:pPr>
              <w:rPr>
                <w:rFonts w:ascii="Sakkal Majalla" w:hAnsi="Sakkal Majalla"/>
                <w:sz w:val="34"/>
              </w:rPr>
            </w:pPr>
            <w:r w:rsidRPr="00E0311B">
              <w:rPr>
                <w:rFonts w:ascii="Sakkal Majalla" w:hAnsi="Sakkal Majalla"/>
                <w:sz w:val="34"/>
              </w:rPr>
              <w:t xml:space="preserve">Copilot </w:t>
            </w:r>
            <w:r w:rsidRPr="00E0311B">
              <w:rPr>
                <w:rFonts w:ascii="Sakkal Majalla" w:hAnsi="Sakkal Majalla"/>
                <w:sz w:val="34"/>
                <w:rtl/>
              </w:rPr>
              <w:t>في</w:t>
            </w:r>
            <w:r w:rsidRPr="00E0311B">
              <w:rPr>
                <w:rFonts w:ascii="Sakkal Majalla" w:hAnsi="Sakkal Majalla"/>
                <w:sz w:val="34"/>
              </w:rPr>
              <w:t xml:space="preserve"> Power BI - </w:t>
            </w:r>
            <w:r w:rsidRPr="00E0311B">
              <w:rPr>
                <w:rFonts w:ascii="Sakkal Majalla" w:hAnsi="Sakkal Majalla"/>
                <w:sz w:val="34"/>
                <w:rtl/>
              </w:rPr>
              <w:t>متقدّم جداً ومتاح الآن</w:t>
            </w:r>
          </w:p>
        </w:tc>
      </w:tr>
    </w:tbl>
    <w:p w14:paraId="442A38CD" w14:textId="7C932AC3"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سهولة الاستخدام</w:t>
      </w:r>
      <w:r w:rsidRPr="00026522">
        <w:rPr>
          <w:rFonts w:ascii="Sakkal Majalla" w:hAnsi="Sakkal Majalla" w:cs="Sakkal Majalla"/>
          <w:b/>
          <w:bCs/>
          <w:color w:val="C00000"/>
          <w:sz w:val="34"/>
          <w:szCs w:val="34"/>
        </w:rPr>
        <w:t>:</w:t>
      </w:r>
    </w:p>
    <w:tbl>
      <w:tblPr>
        <w:bidiVisual/>
        <w:tblW w:w="9256"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96"/>
        <w:gridCol w:w="3075"/>
        <w:gridCol w:w="3585"/>
      </w:tblGrid>
      <w:tr w:rsidR="00026522" w:rsidRPr="00026522" w14:paraId="773A690A" w14:textId="77777777" w:rsidTr="000D7AAA">
        <w:trPr>
          <w:tblHeader/>
          <w:tblCellSpacing w:w="15" w:type="dxa"/>
          <w:jc w:val="center"/>
        </w:trPr>
        <w:tc>
          <w:tcPr>
            <w:tcW w:w="2551" w:type="dxa"/>
            <w:shd w:val="clear" w:color="auto" w:fill="F2F2F2" w:themeFill="background1" w:themeFillShade="F2"/>
            <w:vAlign w:val="center"/>
            <w:hideMark/>
          </w:tcPr>
          <w:p w14:paraId="22D1DC3A"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7FA690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0C9CD23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433A8251" w14:textId="77777777" w:rsidTr="00026522">
        <w:trPr>
          <w:tblCellSpacing w:w="15" w:type="dxa"/>
          <w:jc w:val="center"/>
        </w:trPr>
        <w:tc>
          <w:tcPr>
            <w:tcW w:w="2551" w:type="dxa"/>
            <w:vAlign w:val="center"/>
            <w:hideMark/>
          </w:tcPr>
          <w:p w14:paraId="16DCA0A4" w14:textId="77777777" w:rsidR="00E0311B" w:rsidRPr="00E0311B" w:rsidRDefault="00E0311B" w:rsidP="00DC2903">
            <w:pPr>
              <w:rPr>
                <w:rFonts w:ascii="Sakkal Majalla" w:hAnsi="Sakkal Majalla"/>
                <w:sz w:val="34"/>
              </w:rPr>
            </w:pPr>
            <w:r w:rsidRPr="00E0311B">
              <w:rPr>
                <w:rFonts w:ascii="Sakkal Majalla" w:hAnsi="Sakkal Majalla"/>
                <w:b/>
                <w:bCs/>
                <w:sz w:val="34"/>
                <w:rtl/>
              </w:rPr>
              <w:t>منحنى التعلّم</w:t>
            </w:r>
          </w:p>
        </w:tc>
        <w:tc>
          <w:tcPr>
            <w:tcW w:w="0" w:type="auto"/>
            <w:vAlign w:val="center"/>
            <w:hideMark/>
          </w:tcPr>
          <w:p w14:paraId="290B7EBC" w14:textId="77777777" w:rsidR="00E0311B" w:rsidRPr="00E0311B" w:rsidRDefault="00E0311B" w:rsidP="00DC2903">
            <w:pPr>
              <w:rPr>
                <w:rFonts w:ascii="Sakkal Majalla" w:hAnsi="Sakkal Majalla"/>
                <w:sz w:val="34"/>
              </w:rPr>
            </w:pPr>
            <w:r w:rsidRPr="00E0311B">
              <w:rPr>
                <w:rFonts w:ascii="Sakkal Majalla" w:hAnsi="Sakkal Majalla"/>
                <w:sz w:val="34"/>
                <w:rtl/>
              </w:rPr>
              <w:t>أسهل للمبتدئين، واجهة بديهية للغاية</w:t>
            </w:r>
          </w:p>
        </w:tc>
        <w:tc>
          <w:tcPr>
            <w:tcW w:w="0" w:type="auto"/>
            <w:vAlign w:val="center"/>
            <w:hideMark/>
          </w:tcPr>
          <w:p w14:paraId="3909ACE4" w14:textId="77777777" w:rsidR="00E0311B" w:rsidRPr="00E0311B" w:rsidRDefault="00E0311B" w:rsidP="00DC2903">
            <w:pPr>
              <w:rPr>
                <w:rFonts w:ascii="Sakkal Majalla" w:hAnsi="Sakkal Majalla"/>
                <w:sz w:val="34"/>
              </w:rPr>
            </w:pPr>
            <w:r w:rsidRPr="00E0311B">
              <w:rPr>
                <w:rFonts w:ascii="Sakkal Majalla" w:hAnsi="Sakkal Majalla"/>
                <w:sz w:val="34"/>
                <w:rtl/>
              </w:rPr>
              <w:t>يتطلّب بعض المعرفة بـ</w:t>
            </w:r>
            <w:r w:rsidRPr="00E0311B">
              <w:rPr>
                <w:rFonts w:ascii="Sakkal Majalla" w:hAnsi="Sakkal Majalla"/>
                <w:sz w:val="34"/>
              </w:rPr>
              <w:t xml:space="preserve"> DAX </w:t>
            </w:r>
            <w:r w:rsidRPr="00E0311B">
              <w:rPr>
                <w:rFonts w:ascii="Sakkal Majalla" w:hAnsi="Sakkal Majalla"/>
                <w:sz w:val="34"/>
                <w:rtl/>
              </w:rPr>
              <w:t>للتحليل المتقدّم</w:t>
            </w:r>
          </w:p>
        </w:tc>
      </w:tr>
      <w:tr w:rsidR="00E0311B" w:rsidRPr="00E0311B" w14:paraId="118EA96D" w14:textId="77777777" w:rsidTr="00026522">
        <w:trPr>
          <w:tblCellSpacing w:w="15" w:type="dxa"/>
          <w:jc w:val="center"/>
        </w:trPr>
        <w:tc>
          <w:tcPr>
            <w:tcW w:w="2551" w:type="dxa"/>
            <w:vAlign w:val="center"/>
            <w:hideMark/>
          </w:tcPr>
          <w:p w14:paraId="36A62EF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السحب والإفلات</w:t>
            </w:r>
          </w:p>
        </w:tc>
        <w:tc>
          <w:tcPr>
            <w:tcW w:w="0" w:type="auto"/>
            <w:vAlign w:val="center"/>
            <w:hideMark/>
          </w:tcPr>
          <w:p w14:paraId="2063EBBB" w14:textId="77777777" w:rsidR="00E0311B" w:rsidRPr="00E0311B" w:rsidRDefault="00E0311B" w:rsidP="00DC2903">
            <w:pPr>
              <w:rPr>
                <w:rFonts w:ascii="Sakkal Majalla" w:hAnsi="Sakkal Majalla"/>
                <w:sz w:val="34"/>
              </w:rPr>
            </w:pPr>
            <w:r w:rsidRPr="00E0311B">
              <w:rPr>
                <w:rFonts w:ascii="Sakkal Majalla" w:hAnsi="Sakkal Majalla"/>
                <w:sz w:val="34"/>
                <w:rtl/>
              </w:rPr>
              <w:t>الأفضل في الصناعة، سلس جداً</w:t>
            </w:r>
          </w:p>
        </w:tc>
        <w:tc>
          <w:tcPr>
            <w:tcW w:w="0" w:type="auto"/>
            <w:vAlign w:val="center"/>
            <w:hideMark/>
          </w:tcPr>
          <w:p w14:paraId="34573B67" w14:textId="77777777" w:rsidR="00E0311B" w:rsidRPr="00E0311B" w:rsidRDefault="00E0311B" w:rsidP="00DC2903">
            <w:pPr>
              <w:rPr>
                <w:rFonts w:ascii="Sakkal Majalla" w:hAnsi="Sakkal Majalla"/>
                <w:sz w:val="34"/>
              </w:rPr>
            </w:pPr>
            <w:r w:rsidRPr="00E0311B">
              <w:rPr>
                <w:rFonts w:ascii="Sakkal Majalla" w:hAnsi="Sakkal Majalla"/>
                <w:sz w:val="34"/>
                <w:rtl/>
              </w:rPr>
              <w:t>جيّد لكن أقلّ مرونة</w:t>
            </w:r>
          </w:p>
        </w:tc>
      </w:tr>
      <w:tr w:rsidR="00E0311B" w:rsidRPr="00E0311B" w14:paraId="1AD4B7AC" w14:textId="77777777" w:rsidTr="00026522">
        <w:trPr>
          <w:tblCellSpacing w:w="15" w:type="dxa"/>
          <w:jc w:val="center"/>
        </w:trPr>
        <w:tc>
          <w:tcPr>
            <w:tcW w:w="2551" w:type="dxa"/>
            <w:vAlign w:val="center"/>
            <w:hideMark/>
          </w:tcPr>
          <w:p w14:paraId="29066742" w14:textId="77777777" w:rsidR="00E0311B" w:rsidRPr="00E0311B" w:rsidRDefault="00E0311B" w:rsidP="00DC2903">
            <w:pPr>
              <w:rPr>
                <w:rFonts w:ascii="Sakkal Majalla" w:hAnsi="Sakkal Majalla"/>
                <w:sz w:val="34"/>
              </w:rPr>
            </w:pPr>
            <w:r w:rsidRPr="00E0311B">
              <w:rPr>
                <w:rFonts w:ascii="Sakkal Majalla" w:hAnsi="Sakkal Majalla"/>
                <w:b/>
                <w:bCs/>
                <w:sz w:val="34"/>
                <w:rtl/>
              </w:rPr>
              <w:t>تجربة المستخدم</w:t>
            </w:r>
          </w:p>
        </w:tc>
        <w:tc>
          <w:tcPr>
            <w:tcW w:w="0" w:type="auto"/>
            <w:vAlign w:val="center"/>
            <w:hideMark/>
          </w:tcPr>
          <w:p w14:paraId="75B40C57" w14:textId="77777777" w:rsidR="00E0311B" w:rsidRPr="00E0311B" w:rsidRDefault="00E0311B" w:rsidP="00DC2903">
            <w:pPr>
              <w:rPr>
                <w:rFonts w:ascii="Sakkal Majalla" w:hAnsi="Sakkal Majalla"/>
                <w:sz w:val="34"/>
              </w:rPr>
            </w:pPr>
            <w:r w:rsidRPr="00E0311B">
              <w:rPr>
                <w:rFonts w:ascii="Sakkal Majalla" w:hAnsi="Sakkal Majalla"/>
                <w:sz w:val="34"/>
                <w:rtl/>
              </w:rPr>
              <w:t>تركيز على الاستكشاف البصري</w:t>
            </w:r>
          </w:p>
        </w:tc>
        <w:tc>
          <w:tcPr>
            <w:tcW w:w="0" w:type="auto"/>
            <w:vAlign w:val="center"/>
            <w:hideMark/>
          </w:tcPr>
          <w:p w14:paraId="174A5CBF" w14:textId="77777777" w:rsidR="00E0311B" w:rsidRPr="00E0311B" w:rsidRDefault="00E0311B" w:rsidP="00DC2903">
            <w:pPr>
              <w:rPr>
                <w:rFonts w:ascii="Sakkal Majalla" w:hAnsi="Sakkal Majalla"/>
                <w:sz w:val="34"/>
              </w:rPr>
            </w:pPr>
            <w:r w:rsidRPr="00E0311B">
              <w:rPr>
                <w:rFonts w:ascii="Sakkal Majalla" w:hAnsi="Sakkal Majalla"/>
                <w:sz w:val="34"/>
                <w:rtl/>
              </w:rPr>
              <w:t>تركيز على النمذجة والحسابات</w:t>
            </w:r>
          </w:p>
        </w:tc>
      </w:tr>
      <w:tr w:rsidR="00E0311B" w:rsidRPr="00E0311B" w14:paraId="26A12893" w14:textId="77777777" w:rsidTr="00026522">
        <w:trPr>
          <w:tblCellSpacing w:w="15" w:type="dxa"/>
          <w:jc w:val="center"/>
        </w:trPr>
        <w:tc>
          <w:tcPr>
            <w:tcW w:w="2551" w:type="dxa"/>
            <w:vAlign w:val="center"/>
            <w:hideMark/>
          </w:tcPr>
          <w:p w14:paraId="6D97025F" w14:textId="77777777" w:rsidR="00E0311B" w:rsidRPr="00E0311B" w:rsidRDefault="00E0311B" w:rsidP="00DC2903">
            <w:pPr>
              <w:rPr>
                <w:rFonts w:ascii="Sakkal Majalla" w:hAnsi="Sakkal Majalla"/>
                <w:sz w:val="34"/>
              </w:rPr>
            </w:pPr>
            <w:r w:rsidRPr="00E0311B">
              <w:rPr>
                <w:rFonts w:ascii="Sakkal Majalla" w:hAnsi="Sakkal Majalla"/>
                <w:b/>
                <w:bCs/>
                <w:sz w:val="34"/>
                <w:rtl/>
              </w:rPr>
              <w:lastRenderedPageBreak/>
              <w:t>للمستخدمين غير التقنيين</w:t>
            </w:r>
          </w:p>
        </w:tc>
        <w:tc>
          <w:tcPr>
            <w:tcW w:w="0" w:type="auto"/>
            <w:vAlign w:val="center"/>
            <w:hideMark/>
          </w:tcPr>
          <w:p w14:paraId="5542DBE4" w14:textId="77777777" w:rsidR="00E0311B" w:rsidRPr="00E0311B" w:rsidRDefault="00E0311B" w:rsidP="00DC2903">
            <w:pPr>
              <w:rPr>
                <w:rFonts w:ascii="Sakkal Majalla" w:hAnsi="Sakkal Majalla"/>
                <w:sz w:val="34"/>
              </w:rPr>
            </w:pPr>
            <w:r w:rsidRPr="00E0311B">
              <w:rPr>
                <w:rFonts w:ascii="Sakkal Majalla" w:hAnsi="Sakkal Majalla"/>
                <w:sz w:val="34"/>
                <w:rtl/>
              </w:rPr>
              <w:t>ممتازة</w:t>
            </w:r>
          </w:p>
        </w:tc>
        <w:tc>
          <w:tcPr>
            <w:tcW w:w="0" w:type="auto"/>
            <w:vAlign w:val="center"/>
            <w:hideMark/>
          </w:tcPr>
          <w:p w14:paraId="00FA8A88"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تتطلّب تدريباً أكثر</w:t>
            </w:r>
          </w:p>
        </w:tc>
      </w:tr>
    </w:tbl>
    <w:p w14:paraId="0F9E467B" w14:textId="78414EBD"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التصوّر البصري والتصميم</w:t>
      </w:r>
      <w:r w:rsidRPr="00026522">
        <w:rPr>
          <w:rFonts w:ascii="Sakkal Majalla" w:hAnsi="Sakkal Majalla" w:cs="Sakkal Majalla"/>
          <w:b/>
          <w:bCs/>
          <w:color w:val="C00000"/>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16"/>
        <w:gridCol w:w="3673"/>
        <w:gridCol w:w="3527"/>
      </w:tblGrid>
      <w:tr w:rsidR="00026522" w:rsidRPr="00026522" w14:paraId="6A7D5829" w14:textId="77777777" w:rsidTr="000D7AAA">
        <w:trPr>
          <w:tblHeader/>
          <w:tblCellSpacing w:w="15" w:type="dxa"/>
        </w:trPr>
        <w:tc>
          <w:tcPr>
            <w:tcW w:w="0" w:type="auto"/>
            <w:shd w:val="clear" w:color="auto" w:fill="F2F2F2" w:themeFill="background1" w:themeFillShade="F2"/>
            <w:vAlign w:val="center"/>
            <w:hideMark/>
          </w:tcPr>
          <w:p w14:paraId="460288B4"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A43436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317ED9F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3FBE1360" w14:textId="77777777" w:rsidTr="00DC2903">
        <w:trPr>
          <w:tblCellSpacing w:w="15" w:type="dxa"/>
        </w:trPr>
        <w:tc>
          <w:tcPr>
            <w:tcW w:w="0" w:type="auto"/>
            <w:vAlign w:val="center"/>
            <w:hideMark/>
          </w:tcPr>
          <w:p w14:paraId="65ABFEE6" w14:textId="77777777" w:rsidR="00E0311B" w:rsidRPr="00E0311B" w:rsidRDefault="00E0311B" w:rsidP="00DC2903">
            <w:pPr>
              <w:rPr>
                <w:rFonts w:ascii="Sakkal Majalla" w:hAnsi="Sakkal Majalla"/>
                <w:sz w:val="34"/>
              </w:rPr>
            </w:pPr>
            <w:r w:rsidRPr="00E0311B">
              <w:rPr>
                <w:rFonts w:ascii="Sakkal Majalla" w:hAnsi="Sakkal Majalla"/>
                <w:b/>
                <w:bCs/>
                <w:sz w:val="34"/>
                <w:rtl/>
              </w:rPr>
              <w:t>جمالية التصوّرات</w:t>
            </w:r>
          </w:p>
        </w:tc>
        <w:tc>
          <w:tcPr>
            <w:tcW w:w="0" w:type="auto"/>
            <w:vAlign w:val="center"/>
            <w:hideMark/>
          </w:tcPr>
          <w:p w14:paraId="125EADE0" w14:textId="77777777" w:rsidR="00E0311B" w:rsidRPr="00E0311B" w:rsidRDefault="00E0311B" w:rsidP="00DC2903">
            <w:pPr>
              <w:rPr>
                <w:rFonts w:ascii="Sakkal Majalla" w:hAnsi="Sakkal Majalla"/>
                <w:sz w:val="34"/>
              </w:rPr>
            </w:pPr>
            <w:r w:rsidRPr="00E0311B">
              <w:rPr>
                <w:rFonts w:ascii="Sakkal Majalla" w:hAnsi="Sakkal Majalla"/>
                <w:sz w:val="34"/>
                <w:rtl/>
              </w:rPr>
              <w:t>ممتازة، تصميمات احترافية بشكل افتراضي</w:t>
            </w:r>
          </w:p>
        </w:tc>
        <w:tc>
          <w:tcPr>
            <w:tcW w:w="0" w:type="auto"/>
            <w:vAlign w:val="center"/>
            <w:hideMark/>
          </w:tcPr>
          <w:p w14:paraId="55412891"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تتطلّب مجهوداً للوصول لنفس المستوى</w:t>
            </w:r>
          </w:p>
        </w:tc>
      </w:tr>
      <w:tr w:rsidR="00E0311B" w:rsidRPr="00E0311B" w14:paraId="31DEEF51" w14:textId="77777777" w:rsidTr="00DC2903">
        <w:trPr>
          <w:tblCellSpacing w:w="15" w:type="dxa"/>
        </w:trPr>
        <w:tc>
          <w:tcPr>
            <w:tcW w:w="0" w:type="auto"/>
            <w:vAlign w:val="center"/>
            <w:hideMark/>
          </w:tcPr>
          <w:p w14:paraId="79FA1566"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التخصيص البصري</w:t>
            </w:r>
          </w:p>
        </w:tc>
        <w:tc>
          <w:tcPr>
            <w:tcW w:w="0" w:type="auto"/>
            <w:vAlign w:val="center"/>
            <w:hideMark/>
          </w:tcPr>
          <w:p w14:paraId="0A13EDDB" w14:textId="77777777" w:rsidR="00E0311B" w:rsidRPr="00E0311B" w:rsidRDefault="00E0311B" w:rsidP="00DC2903">
            <w:pPr>
              <w:rPr>
                <w:rFonts w:ascii="Sakkal Majalla" w:hAnsi="Sakkal Majalla"/>
                <w:sz w:val="34"/>
              </w:rPr>
            </w:pPr>
            <w:r w:rsidRPr="00E0311B">
              <w:rPr>
                <w:rFonts w:ascii="Sakkal Majalla" w:hAnsi="Sakkal Majalla"/>
                <w:sz w:val="34"/>
                <w:rtl/>
              </w:rPr>
              <w:t>مرونة عالية جداً في كلّ تفصيل</w:t>
            </w:r>
          </w:p>
        </w:tc>
        <w:tc>
          <w:tcPr>
            <w:tcW w:w="0" w:type="auto"/>
            <w:vAlign w:val="center"/>
            <w:hideMark/>
          </w:tcPr>
          <w:p w14:paraId="3998B184"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أقلّ مرونة</w:t>
            </w:r>
          </w:p>
        </w:tc>
      </w:tr>
      <w:tr w:rsidR="00E0311B" w:rsidRPr="00E0311B" w14:paraId="7EAED302" w14:textId="77777777" w:rsidTr="00DC2903">
        <w:trPr>
          <w:tblCellSpacing w:w="15" w:type="dxa"/>
        </w:trPr>
        <w:tc>
          <w:tcPr>
            <w:tcW w:w="0" w:type="auto"/>
            <w:vAlign w:val="center"/>
            <w:hideMark/>
          </w:tcPr>
          <w:p w14:paraId="508FD28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التفاعلية</w:t>
            </w:r>
          </w:p>
        </w:tc>
        <w:tc>
          <w:tcPr>
            <w:tcW w:w="0" w:type="auto"/>
            <w:vAlign w:val="center"/>
            <w:hideMark/>
          </w:tcPr>
          <w:p w14:paraId="388BCE7F" w14:textId="77777777" w:rsidR="00E0311B" w:rsidRPr="00E0311B" w:rsidRDefault="00E0311B" w:rsidP="00DC2903">
            <w:pPr>
              <w:rPr>
                <w:rFonts w:ascii="Sakkal Majalla" w:hAnsi="Sakkal Majalla"/>
                <w:sz w:val="34"/>
              </w:rPr>
            </w:pPr>
            <w:r w:rsidRPr="00E0311B">
              <w:rPr>
                <w:rFonts w:ascii="Sakkal Majalla" w:hAnsi="Sakkal Majalla"/>
                <w:sz w:val="34"/>
                <w:rtl/>
              </w:rPr>
              <w:t>متقدّمة جداً، سلسة وطبيعية</w:t>
            </w:r>
          </w:p>
        </w:tc>
        <w:tc>
          <w:tcPr>
            <w:tcW w:w="0" w:type="auto"/>
            <w:vAlign w:val="center"/>
            <w:hideMark/>
          </w:tcPr>
          <w:p w14:paraId="667DAEFB"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أحياناً أقلّ سلاسة</w:t>
            </w:r>
          </w:p>
        </w:tc>
      </w:tr>
      <w:tr w:rsidR="00E0311B" w:rsidRPr="00E0311B" w14:paraId="171DEC92" w14:textId="77777777" w:rsidTr="00DC2903">
        <w:trPr>
          <w:tblCellSpacing w:w="15" w:type="dxa"/>
        </w:trPr>
        <w:tc>
          <w:tcPr>
            <w:tcW w:w="0" w:type="auto"/>
            <w:vAlign w:val="center"/>
            <w:hideMark/>
          </w:tcPr>
          <w:p w14:paraId="13E1EF49" w14:textId="77777777" w:rsidR="00E0311B" w:rsidRPr="00E0311B" w:rsidRDefault="00E0311B" w:rsidP="00DC2903">
            <w:pPr>
              <w:rPr>
                <w:rFonts w:ascii="Sakkal Majalla" w:hAnsi="Sakkal Majalla"/>
                <w:sz w:val="34"/>
              </w:rPr>
            </w:pPr>
            <w:r w:rsidRPr="00E0311B">
              <w:rPr>
                <w:rFonts w:ascii="Sakkal Majalla" w:hAnsi="Sakkal Majalla"/>
                <w:b/>
                <w:bCs/>
                <w:sz w:val="34"/>
                <w:rtl/>
              </w:rPr>
              <w:t>المخطّطات المتقدّمة</w:t>
            </w:r>
          </w:p>
        </w:tc>
        <w:tc>
          <w:tcPr>
            <w:tcW w:w="0" w:type="auto"/>
            <w:vAlign w:val="center"/>
            <w:hideMark/>
          </w:tcPr>
          <w:p w14:paraId="5DA58B39" w14:textId="77777777" w:rsidR="00E0311B" w:rsidRPr="00E0311B" w:rsidRDefault="00E0311B" w:rsidP="00DC2903">
            <w:pPr>
              <w:rPr>
                <w:rFonts w:ascii="Sakkal Majalla" w:hAnsi="Sakkal Majalla"/>
                <w:sz w:val="34"/>
              </w:rPr>
            </w:pPr>
            <w:r w:rsidRPr="00E0311B">
              <w:rPr>
                <w:rFonts w:ascii="Sakkal Majalla" w:hAnsi="Sakkal Majalla"/>
                <w:sz w:val="34"/>
                <w:rtl/>
              </w:rPr>
              <w:t xml:space="preserve">مكتبة ضخمة، </w:t>
            </w:r>
            <w:r w:rsidRPr="00E0311B">
              <w:rPr>
                <w:rFonts w:ascii="Sakkal Majalla" w:hAnsi="Sakkal Majalla"/>
                <w:sz w:val="34"/>
              </w:rPr>
              <w:t>Sankey</w:t>
            </w:r>
            <w:r w:rsidRPr="00E0311B">
              <w:rPr>
                <w:rFonts w:ascii="Sakkal Majalla" w:hAnsi="Sakkal Majalla"/>
                <w:sz w:val="34"/>
                <w:rtl/>
              </w:rPr>
              <w:t xml:space="preserve">، </w:t>
            </w:r>
            <w:r w:rsidRPr="00E0311B">
              <w:rPr>
                <w:rFonts w:ascii="Sakkal Majalla" w:hAnsi="Sakkal Majalla"/>
                <w:sz w:val="34"/>
              </w:rPr>
              <w:t>Gantt</w:t>
            </w:r>
            <w:r w:rsidRPr="00E0311B">
              <w:rPr>
                <w:rFonts w:ascii="Sakkal Majalla" w:hAnsi="Sakkal Majalla"/>
                <w:sz w:val="34"/>
                <w:rtl/>
              </w:rPr>
              <w:t>، مخطّطات مخصّصة</w:t>
            </w:r>
          </w:p>
        </w:tc>
        <w:tc>
          <w:tcPr>
            <w:tcW w:w="0" w:type="auto"/>
            <w:vAlign w:val="center"/>
            <w:hideMark/>
          </w:tcPr>
          <w:p w14:paraId="32DB0364" w14:textId="77777777" w:rsidR="00E0311B" w:rsidRPr="00E0311B" w:rsidRDefault="00E0311B" w:rsidP="00DC2903">
            <w:pPr>
              <w:rPr>
                <w:rFonts w:ascii="Sakkal Majalla" w:hAnsi="Sakkal Majalla"/>
                <w:sz w:val="34"/>
              </w:rPr>
            </w:pPr>
            <w:r w:rsidRPr="00E0311B">
              <w:rPr>
                <w:rFonts w:ascii="Sakkal Majalla" w:hAnsi="Sakkal Majalla"/>
                <w:sz w:val="34"/>
                <w:rtl/>
              </w:rPr>
              <w:t>أقلّ تنوّعاً بشكل افتراضي، تحتاج</w:t>
            </w:r>
            <w:r w:rsidRPr="00E0311B">
              <w:rPr>
                <w:rFonts w:ascii="Sakkal Majalla" w:hAnsi="Sakkal Majalla"/>
                <w:sz w:val="34"/>
              </w:rPr>
              <w:t xml:space="preserve"> Custom Visuals</w:t>
            </w:r>
          </w:p>
        </w:tc>
      </w:tr>
      <w:tr w:rsidR="00E0311B" w:rsidRPr="00E0311B" w14:paraId="180B60CD" w14:textId="77777777" w:rsidTr="00DC2903">
        <w:trPr>
          <w:tblCellSpacing w:w="15" w:type="dxa"/>
        </w:trPr>
        <w:tc>
          <w:tcPr>
            <w:tcW w:w="0" w:type="auto"/>
            <w:vAlign w:val="center"/>
            <w:hideMark/>
          </w:tcPr>
          <w:p w14:paraId="72095D5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الخرائط الجغرافية</w:t>
            </w:r>
          </w:p>
        </w:tc>
        <w:tc>
          <w:tcPr>
            <w:tcW w:w="0" w:type="auto"/>
            <w:vAlign w:val="center"/>
            <w:hideMark/>
          </w:tcPr>
          <w:p w14:paraId="6C4E3382" w14:textId="77777777" w:rsidR="00E0311B" w:rsidRPr="00E0311B" w:rsidRDefault="00E0311B" w:rsidP="00DC2903">
            <w:pPr>
              <w:rPr>
                <w:rFonts w:ascii="Sakkal Majalla" w:hAnsi="Sakkal Majalla"/>
                <w:sz w:val="34"/>
              </w:rPr>
            </w:pPr>
            <w:r w:rsidRPr="00E0311B">
              <w:rPr>
                <w:rFonts w:ascii="Sakkal Majalla" w:hAnsi="Sakkal Majalla"/>
                <w:sz w:val="34"/>
                <w:rtl/>
              </w:rPr>
              <w:t>الأفضل مطلقاً، دعم رائع للخرائط</w:t>
            </w:r>
          </w:p>
        </w:tc>
        <w:tc>
          <w:tcPr>
            <w:tcW w:w="0" w:type="auto"/>
            <w:vAlign w:val="center"/>
            <w:hideMark/>
          </w:tcPr>
          <w:p w14:paraId="0F1AF3E5"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محدودة مقارنة بـ</w:t>
            </w:r>
            <w:r w:rsidRPr="00E0311B">
              <w:rPr>
                <w:rFonts w:ascii="Sakkal Majalla" w:hAnsi="Sakkal Majalla"/>
                <w:sz w:val="34"/>
              </w:rPr>
              <w:t xml:space="preserve"> Tableau</w:t>
            </w:r>
          </w:p>
        </w:tc>
      </w:tr>
    </w:tbl>
    <w:p w14:paraId="078D4C54" w14:textId="72608DD8"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الاتّصال بالبيانات</w:t>
      </w:r>
      <w:r w:rsidRPr="00026522">
        <w:rPr>
          <w:rFonts w:ascii="Sakkal Majalla" w:hAnsi="Sakkal Majalla" w:cs="Sakkal Majalla"/>
          <w:b/>
          <w:bCs/>
          <w:color w:val="C00000"/>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72"/>
        <w:gridCol w:w="3054"/>
        <w:gridCol w:w="4290"/>
      </w:tblGrid>
      <w:tr w:rsidR="00026522" w:rsidRPr="00026522" w14:paraId="054249EF" w14:textId="77777777" w:rsidTr="000D7AAA">
        <w:trPr>
          <w:tblHeader/>
          <w:tblCellSpacing w:w="15" w:type="dxa"/>
        </w:trPr>
        <w:tc>
          <w:tcPr>
            <w:tcW w:w="0" w:type="auto"/>
            <w:shd w:val="clear" w:color="auto" w:fill="F2F2F2" w:themeFill="background1" w:themeFillShade="F2"/>
            <w:vAlign w:val="center"/>
            <w:hideMark/>
          </w:tcPr>
          <w:p w14:paraId="52B5DA4D"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2584A71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6D0C205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34480D3D" w14:textId="77777777" w:rsidTr="00DC2903">
        <w:trPr>
          <w:tblCellSpacing w:w="15" w:type="dxa"/>
        </w:trPr>
        <w:tc>
          <w:tcPr>
            <w:tcW w:w="0" w:type="auto"/>
            <w:vAlign w:val="center"/>
            <w:hideMark/>
          </w:tcPr>
          <w:p w14:paraId="5B1B0780" w14:textId="77777777" w:rsidR="00E0311B" w:rsidRPr="00E0311B" w:rsidRDefault="00E0311B" w:rsidP="00DC2903">
            <w:pPr>
              <w:rPr>
                <w:rFonts w:ascii="Sakkal Majalla" w:hAnsi="Sakkal Majalla"/>
                <w:sz w:val="34"/>
              </w:rPr>
            </w:pPr>
            <w:r w:rsidRPr="00E0311B">
              <w:rPr>
                <w:rFonts w:ascii="Sakkal Majalla" w:hAnsi="Sakkal Majalla"/>
                <w:b/>
                <w:bCs/>
                <w:sz w:val="34"/>
                <w:rtl/>
              </w:rPr>
              <w:t>عدد الموصّلات</w:t>
            </w:r>
          </w:p>
        </w:tc>
        <w:tc>
          <w:tcPr>
            <w:tcW w:w="0" w:type="auto"/>
            <w:vAlign w:val="center"/>
            <w:hideMark/>
          </w:tcPr>
          <w:p w14:paraId="36FBA3C0" w14:textId="77777777" w:rsidR="00E0311B" w:rsidRPr="00E0311B" w:rsidRDefault="00E0311B" w:rsidP="00DC2903">
            <w:pPr>
              <w:rPr>
                <w:rFonts w:ascii="Sakkal Majalla" w:hAnsi="Sakkal Majalla"/>
                <w:sz w:val="34"/>
              </w:rPr>
            </w:pPr>
            <w:r w:rsidRPr="00E0311B">
              <w:rPr>
                <w:rFonts w:ascii="Sakkal Majalla" w:hAnsi="Sakkal Majalla"/>
                <w:sz w:val="34"/>
              </w:rPr>
              <w:t xml:space="preserve">80+ </w:t>
            </w:r>
            <w:r w:rsidRPr="00E0311B">
              <w:rPr>
                <w:rFonts w:ascii="Sakkal Majalla" w:hAnsi="Sakkal Majalla"/>
                <w:sz w:val="34"/>
                <w:rtl/>
              </w:rPr>
              <w:t>موصّل</w:t>
            </w:r>
          </w:p>
        </w:tc>
        <w:tc>
          <w:tcPr>
            <w:tcW w:w="0" w:type="auto"/>
            <w:vAlign w:val="center"/>
            <w:hideMark/>
          </w:tcPr>
          <w:p w14:paraId="6EC5C5F4" w14:textId="77777777" w:rsidR="00E0311B" w:rsidRPr="00E0311B" w:rsidRDefault="00E0311B" w:rsidP="00DC2903">
            <w:pPr>
              <w:rPr>
                <w:rFonts w:ascii="Sakkal Majalla" w:hAnsi="Sakkal Majalla"/>
                <w:sz w:val="34"/>
              </w:rPr>
            </w:pPr>
            <w:r w:rsidRPr="00E0311B">
              <w:rPr>
                <w:rFonts w:ascii="Sakkal Majalla" w:hAnsi="Sakkal Majalla"/>
                <w:sz w:val="34"/>
              </w:rPr>
              <w:t xml:space="preserve">100+ </w:t>
            </w:r>
            <w:r w:rsidRPr="00E0311B">
              <w:rPr>
                <w:rFonts w:ascii="Sakkal Majalla" w:hAnsi="Sakkal Majalla"/>
                <w:sz w:val="34"/>
                <w:rtl/>
              </w:rPr>
              <w:t>موصّل</w:t>
            </w:r>
            <w:r w:rsidRPr="00E0311B">
              <w:rPr>
                <w:rFonts w:ascii="Sakkal Majalla" w:hAnsi="Sakkal Majalla"/>
                <w:sz w:val="34"/>
              </w:rPr>
              <w:t xml:space="preserve"> (</w:t>
            </w:r>
            <w:r w:rsidRPr="00E0311B">
              <w:rPr>
                <w:rFonts w:ascii="Sakkal Majalla" w:hAnsi="Sakkal Majalla"/>
                <w:sz w:val="34"/>
                <w:rtl/>
              </w:rPr>
              <w:t>تكامل أفضل مع منتجات</w:t>
            </w:r>
            <w:r w:rsidRPr="00E0311B">
              <w:rPr>
                <w:rFonts w:ascii="Sakkal Majalla" w:hAnsi="Sakkal Majalla"/>
                <w:sz w:val="34"/>
              </w:rPr>
              <w:t xml:space="preserve"> Microsoft)</w:t>
            </w:r>
          </w:p>
        </w:tc>
      </w:tr>
      <w:tr w:rsidR="00E0311B" w:rsidRPr="00E0311B" w14:paraId="1D0E7D92" w14:textId="77777777" w:rsidTr="00DC2903">
        <w:trPr>
          <w:tblCellSpacing w:w="15" w:type="dxa"/>
        </w:trPr>
        <w:tc>
          <w:tcPr>
            <w:tcW w:w="0" w:type="auto"/>
            <w:vAlign w:val="center"/>
            <w:hideMark/>
          </w:tcPr>
          <w:p w14:paraId="4B30B0B4"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البيانات الضخمة</w:t>
            </w:r>
          </w:p>
        </w:tc>
        <w:tc>
          <w:tcPr>
            <w:tcW w:w="0" w:type="auto"/>
            <w:vAlign w:val="center"/>
            <w:hideMark/>
          </w:tcPr>
          <w:p w14:paraId="25F7D78A" w14:textId="77777777" w:rsidR="00E0311B" w:rsidRPr="00E0311B" w:rsidRDefault="00E0311B" w:rsidP="00DC2903">
            <w:pPr>
              <w:rPr>
                <w:rFonts w:ascii="Sakkal Majalla" w:hAnsi="Sakkal Majalla"/>
                <w:sz w:val="34"/>
              </w:rPr>
            </w:pPr>
            <w:r w:rsidRPr="00E0311B">
              <w:rPr>
                <w:rFonts w:ascii="Sakkal Majalla" w:hAnsi="Sakkal Majalla"/>
                <w:sz w:val="34"/>
                <w:rtl/>
              </w:rPr>
              <w:t>ممتاز، يدعم</w:t>
            </w:r>
            <w:r w:rsidRPr="00E0311B">
              <w:rPr>
                <w:rFonts w:ascii="Sakkal Majalla" w:hAnsi="Sakkal Majalla"/>
                <w:sz w:val="34"/>
              </w:rPr>
              <w:t xml:space="preserve"> Hyper Engine </w:t>
            </w:r>
            <w:r w:rsidRPr="00E0311B">
              <w:rPr>
                <w:rFonts w:ascii="Sakkal Majalla" w:hAnsi="Sakkal Majalla"/>
                <w:sz w:val="34"/>
                <w:rtl/>
              </w:rPr>
              <w:t>السريع</w:t>
            </w:r>
          </w:p>
        </w:tc>
        <w:tc>
          <w:tcPr>
            <w:tcW w:w="0" w:type="auto"/>
            <w:vAlign w:val="center"/>
            <w:hideMark/>
          </w:tcPr>
          <w:p w14:paraId="30147D0F" w14:textId="77777777" w:rsidR="00E0311B" w:rsidRPr="00E0311B" w:rsidRDefault="00E0311B" w:rsidP="00DC2903">
            <w:pPr>
              <w:rPr>
                <w:rFonts w:ascii="Sakkal Majalla" w:hAnsi="Sakkal Majalla"/>
                <w:sz w:val="34"/>
              </w:rPr>
            </w:pPr>
            <w:r w:rsidRPr="00E0311B">
              <w:rPr>
                <w:rFonts w:ascii="Sakkal Majalla" w:hAnsi="Sakkal Majalla"/>
                <w:sz w:val="34"/>
                <w:rtl/>
              </w:rPr>
              <w:t>ممتاز، تكامل قوي مع</w:t>
            </w:r>
            <w:r w:rsidRPr="00E0311B">
              <w:rPr>
                <w:rFonts w:ascii="Sakkal Majalla" w:hAnsi="Sakkal Majalla"/>
                <w:sz w:val="34"/>
              </w:rPr>
              <w:t xml:space="preserve"> Azure</w:t>
            </w:r>
          </w:p>
        </w:tc>
      </w:tr>
      <w:tr w:rsidR="00E0311B" w:rsidRPr="00E0311B" w14:paraId="6C4372DD" w14:textId="77777777" w:rsidTr="00DC2903">
        <w:trPr>
          <w:tblCellSpacing w:w="15" w:type="dxa"/>
        </w:trPr>
        <w:tc>
          <w:tcPr>
            <w:tcW w:w="0" w:type="auto"/>
            <w:vAlign w:val="center"/>
            <w:hideMark/>
          </w:tcPr>
          <w:p w14:paraId="4FF40AB4"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البيانات الحيّة</w:t>
            </w:r>
          </w:p>
        </w:tc>
        <w:tc>
          <w:tcPr>
            <w:tcW w:w="0" w:type="auto"/>
            <w:vAlign w:val="center"/>
            <w:hideMark/>
          </w:tcPr>
          <w:p w14:paraId="604B6BDD" w14:textId="77777777" w:rsidR="00E0311B" w:rsidRPr="00E0311B" w:rsidRDefault="00E0311B" w:rsidP="00DC2903">
            <w:pPr>
              <w:rPr>
                <w:rFonts w:ascii="Sakkal Majalla" w:hAnsi="Sakkal Majalla"/>
                <w:sz w:val="34"/>
              </w:rPr>
            </w:pPr>
            <w:r w:rsidRPr="00E0311B">
              <w:rPr>
                <w:rFonts w:ascii="Sakkal Majalla" w:hAnsi="Sakkal Majalla"/>
                <w:sz w:val="34"/>
              </w:rPr>
              <w:t xml:space="preserve">Live Connection </w:t>
            </w:r>
            <w:r w:rsidRPr="00E0311B">
              <w:rPr>
                <w:rFonts w:ascii="Sakkal Majalla" w:hAnsi="Sakkal Majalla"/>
                <w:sz w:val="34"/>
                <w:rtl/>
              </w:rPr>
              <w:t>ممتازة</w:t>
            </w:r>
          </w:p>
        </w:tc>
        <w:tc>
          <w:tcPr>
            <w:tcW w:w="0" w:type="auto"/>
            <w:vAlign w:val="center"/>
            <w:hideMark/>
          </w:tcPr>
          <w:p w14:paraId="4875DA45"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DirectQuery </w:t>
            </w:r>
            <w:r w:rsidRPr="00E0311B">
              <w:rPr>
                <w:rFonts w:ascii="Sakkal Majalla" w:hAnsi="Sakkal Majalla"/>
                <w:sz w:val="34"/>
                <w:rtl/>
              </w:rPr>
              <w:t>جيّدة لكن أبطأ أحياناً</w:t>
            </w:r>
          </w:p>
        </w:tc>
      </w:tr>
      <w:tr w:rsidR="00E0311B" w:rsidRPr="00E0311B" w14:paraId="233FE177" w14:textId="77777777" w:rsidTr="00DC2903">
        <w:trPr>
          <w:tblCellSpacing w:w="15" w:type="dxa"/>
        </w:trPr>
        <w:tc>
          <w:tcPr>
            <w:tcW w:w="0" w:type="auto"/>
            <w:vAlign w:val="center"/>
            <w:hideMark/>
          </w:tcPr>
          <w:p w14:paraId="729A7467" w14:textId="77777777" w:rsidR="00E0311B" w:rsidRPr="00E0311B" w:rsidRDefault="00E0311B" w:rsidP="00DC2903">
            <w:pPr>
              <w:rPr>
                <w:rFonts w:ascii="Sakkal Majalla" w:hAnsi="Sakkal Majalla"/>
                <w:sz w:val="34"/>
              </w:rPr>
            </w:pPr>
            <w:r w:rsidRPr="00E0311B">
              <w:rPr>
                <w:rFonts w:ascii="Sakkal Majalla" w:hAnsi="Sakkal Majalla"/>
                <w:b/>
                <w:bCs/>
                <w:sz w:val="34"/>
                <w:rtl/>
              </w:rPr>
              <w:t>تحضير البيانات</w:t>
            </w:r>
          </w:p>
        </w:tc>
        <w:tc>
          <w:tcPr>
            <w:tcW w:w="0" w:type="auto"/>
            <w:vAlign w:val="center"/>
            <w:hideMark/>
          </w:tcPr>
          <w:p w14:paraId="2A7097D1" w14:textId="77777777" w:rsidR="00E0311B" w:rsidRPr="00E0311B" w:rsidRDefault="00E0311B" w:rsidP="00DC2903">
            <w:pPr>
              <w:rPr>
                <w:rFonts w:ascii="Sakkal Majalla" w:hAnsi="Sakkal Majalla"/>
                <w:sz w:val="34"/>
              </w:rPr>
            </w:pPr>
            <w:r w:rsidRPr="00E0311B">
              <w:rPr>
                <w:rFonts w:ascii="Sakkal Majalla" w:hAnsi="Sakkal Majalla"/>
                <w:sz w:val="34"/>
              </w:rPr>
              <w:t xml:space="preserve">Tableau Prep </w:t>
            </w:r>
            <w:r w:rsidRPr="00E0311B">
              <w:rPr>
                <w:rFonts w:ascii="Sakkal Majalla" w:hAnsi="Sakkal Majalla"/>
                <w:sz w:val="34"/>
                <w:rtl/>
              </w:rPr>
              <w:t>منفصل</w:t>
            </w:r>
          </w:p>
        </w:tc>
        <w:tc>
          <w:tcPr>
            <w:tcW w:w="0" w:type="auto"/>
            <w:vAlign w:val="center"/>
            <w:hideMark/>
          </w:tcPr>
          <w:p w14:paraId="3C7D0544" w14:textId="77777777" w:rsidR="00E0311B" w:rsidRPr="00E0311B" w:rsidRDefault="00E0311B" w:rsidP="00DC2903">
            <w:pPr>
              <w:rPr>
                <w:rFonts w:ascii="Sakkal Majalla" w:hAnsi="Sakkal Majalla"/>
                <w:sz w:val="34"/>
              </w:rPr>
            </w:pPr>
            <w:r w:rsidRPr="00E0311B">
              <w:rPr>
                <w:rFonts w:ascii="Sakkal Majalla" w:hAnsi="Sakkal Majalla"/>
                <w:sz w:val="34"/>
              </w:rPr>
              <w:t xml:space="preserve">Power Query </w:t>
            </w:r>
            <w:r w:rsidRPr="00E0311B">
              <w:rPr>
                <w:rFonts w:ascii="Sakkal Majalla" w:hAnsi="Sakkal Majalla"/>
                <w:sz w:val="34"/>
                <w:rtl/>
              </w:rPr>
              <w:t>مدمج، أقوى</w:t>
            </w:r>
          </w:p>
        </w:tc>
      </w:tr>
    </w:tbl>
    <w:p w14:paraId="64B94AF3" w14:textId="194EF53C" w:rsidR="00E0311B" w:rsidRPr="00026522" w:rsidRDefault="00E0311B">
      <w:pPr>
        <w:pStyle w:val="a5"/>
        <w:keepNext/>
        <w:pageBreakBefore/>
        <w:numPr>
          <w:ilvl w:val="0"/>
          <w:numId w:val="107"/>
        </w:numPr>
        <w:rPr>
          <w:rFonts w:ascii="Sakkal Majalla" w:hAnsi="Sakkal Majalla" w:cs="Sakkal Majalla"/>
          <w:b/>
          <w:bCs/>
          <w:sz w:val="34"/>
          <w:szCs w:val="34"/>
        </w:rPr>
      </w:pPr>
      <w:r w:rsidRPr="00026522">
        <w:rPr>
          <w:rFonts w:ascii="Sakkal Majalla" w:hAnsi="Sakkal Majalla" w:cs="Sakkal Majalla"/>
          <w:b/>
          <w:bCs/>
          <w:sz w:val="34"/>
          <w:szCs w:val="34"/>
          <w:rtl/>
        </w:rPr>
        <w:lastRenderedPageBreak/>
        <w:t>النمذجة والحسابات</w:t>
      </w:r>
      <w:r w:rsidRPr="00026522">
        <w:rPr>
          <w:rFonts w:ascii="Sakkal Majalla" w:hAnsi="Sakkal Majalla" w:cs="Sakkal Majalla"/>
          <w:b/>
          <w:bCs/>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74"/>
        <w:gridCol w:w="3520"/>
        <w:gridCol w:w="3422"/>
      </w:tblGrid>
      <w:tr w:rsidR="00026522" w:rsidRPr="00026522" w14:paraId="3FBCEE4C" w14:textId="77777777" w:rsidTr="000D7AAA">
        <w:trPr>
          <w:tblHeader/>
          <w:tblCellSpacing w:w="15" w:type="dxa"/>
        </w:trPr>
        <w:tc>
          <w:tcPr>
            <w:tcW w:w="0" w:type="auto"/>
            <w:shd w:val="clear" w:color="auto" w:fill="F2F2F2" w:themeFill="background1" w:themeFillShade="F2"/>
            <w:vAlign w:val="center"/>
            <w:hideMark/>
          </w:tcPr>
          <w:p w14:paraId="337D3960"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60EDD55"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634DEE54"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69B4291A" w14:textId="77777777" w:rsidTr="00DC2903">
        <w:trPr>
          <w:tblCellSpacing w:w="15" w:type="dxa"/>
        </w:trPr>
        <w:tc>
          <w:tcPr>
            <w:tcW w:w="0" w:type="auto"/>
            <w:vAlign w:val="center"/>
            <w:hideMark/>
          </w:tcPr>
          <w:p w14:paraId="4E0EB505" w14:textId="77777777" w:rsidR="00E0311B" w:rsidRPr="00E0311B" w:rsidRDefault="00E0311B" w:rsidP="00DC2903">
            <w:pPr>
              <w:rPr>
                <w:rFonts w:ascii="Sakkal Majalla" w:hAnsi="Sakkal Majalla"/>
                <w:sz w:val="34"/>
              </w:rPr>
            </w:pPr>
            <w:r w:rsidRPr="00E0311B">
              <w:rPr>
                <w:rFonts w:ascii="Sakkal Majalla" w:hAnsi="Sakkal Majalla"/>
                <w:b/>
                <w:bCs/>
                <w:sz w:val="34"/>
                <w:rtl/>
              </w:rPr>
              <w:t>لغة الحسابات</w:t>
            </w:r>
          </w:p>
        </w:tc>
        <w:tc>
          <w:tcPr>
            <w:tcW w:w="0" w:type="auto"/>
            <w:vAlign w:val="center"/>
            <w:hideMark/>
          </w:tcPr>
          <w:p w14:paraId="254371BC" w14:textId="77777777" w:rsidR="00E0311B" w:rsidRPr="00E0311B" w:rsidRDefault="00E0311B" w:rsidP="00DC2903">
            <w:pPr>
              <w:rPr>
                <w:rFonts w:ascii="Sakkal Majalla" w:hAnsi="Sakkal Majalla"/>
                <w:sz w:val="34"/>
              </w:rPr>
            </w:pPr>
            <w:r w:rsidRPr="00E0311B">
              <w:rPr>
                <w:rFonts w:ascii="Sakkal Majalla" w:hAnsi="Sakkal Majalla"/>
                <w:sz w:val="34"/>
              </w:rPr>
              <w:t xml:space="preserve">Tableau Calculations - </w:t>
            </w:r>
            <w:r w:rsidRPr="00E0311B">
              <w:rPr>
                <w:rFonts w:ascii="Sakkal Majalla" w:hAnsi="Sakkal Majalla"/>
                <w:sz w:val="34"/>
                <w:rtl/>
              </w:rPr>
              <w:t>بسيطة وبديهية</w:t>
            </w:r>
          </w:p>
        </w:tc>
        <w:tc>
          <w:tcPr>
            <w:tcW w:w="0" w:type="auto"/>
            <w:vAlign w:val="center"/>
            <w:hideMark/>
          </w:tcPr>
          <w:p w14:paraId="276F08D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DAX - </w:t>
            </w:r>
            <w:r w:rsidRPr="00E0311B">
              <w:rPr>
                <w:rFonts w:ascii="Sakkal Majalla" w:hAnsi="Sakkal Majalla"/>
                <w:sz w:val="34"/>
                <w:rtl/>
              </w:rPr>
              <w:t>قوية جداً لكن معقّدة</w:t>
            </w:r>
          </w:p>
        </w:tc>
      </w:tr>
      <w:tr w:rsidR="00E0311B" w:rsidRPr="00E0311B" w14:paraId="174E923A" w14:textId="77777777" w:rsidTr="00DC2903">
        <w:trPr>
          <w:tblCellSpacing w:w="15" w:type="dxa"/>
        </w:trPr>
        <w:tc>
          <w:tcPr>
            <w:tcW w:w="0" w:type="auto"/>
            <w:vAlign w:val="center"/>
            <w:hideMark/>
          </w:tcPr>
          <w:p w14:paraId="3F99BF55"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العلاقات بين الجداول</w:t>
            </w:r>
          </w:p>
        </w:tc>
        <w:tc>
          <w:tcPr>
            <w:tcW w:w="0" w:type="auto"/>
            <w:vAlign w:val="center"/>
            <w:hideMark/>
          </w:tcPr>
          <w:p w14:paraId="084E0782" w14:textId="77777777" w:rsidR="00E0311B" w:rsidRPr="00E0311B" w:rsidRDefault="00E0311B" w:rsidP="00DC2903">
            <w:pPr>
              <w:rPr>
                <w:rFonts w:ascii="Sakkal Majalla" w:hAnsi="Sakkal Majalla"/>
                <w:sz w:val="34"/>
              </w:rPr>
            </w:pPr>
            <w:r w:rsidRPr="00E0311B">
              <w:rPr>
                <w:rFonts w:ascii="Sakkal Majalla" w:hAnsi="Sakkal Majalla"/>
                <w:sz w:val="34"/>
              </w:rPr>
              <w:t xml:space="preserve">Relationships - </w:t>
            </w:r>
            <w:r w:rsidRPr="00E0311B">
              <w:rPr>
                <w:rFonts w:ascii="Sakkal Majalla" w:hAnsi="Sakkal Majalla"/>
                <w:sz w:val="34"/>
                <w:rtl/>
              </w:rPr>
              <w:t>مرنة وذكية</w:t>
            </w:r>
          </w:p>
        </w:tc>
        <w:tc>
          <w:tcPr>
            <w:tcW w:w="0" w:type="auto"/>
            <w:vAlign w:val="center"/>
            <w:hideMark/>
          </w:tcPr>
          <w:p w14:paraId="3482C1B8" w14:textId="77777777" w:rsidR="00E0311B" w:rsidRPr="00E0311B" w:rsidRDefault="00E0311B" w:rsidP="00DC2903">
            <w:pPr>
              <w:rPr>
                <w:rFonts w:ascii="Sakkal Majalla" w:hAnsi="Sakkal Majalla"/>
                <w:sz w:val="34"/>
              </w:rPr>
            </w:pPr>
            <w:r w:rsidRPr="00E0311B">
              <w:rPr>
                <w:rFonts w:ascii="Sakkal Majalla" w:hAnsi="Sakkal Majalla"/>
                <w:sz w:val="34"/>
                <w:rtl/>
              </w:rPr>
              <w:t>نموذج البيانات - أكثر صرامة لكن أقوى</w:t>
            </w:r>
          </w:p>
        </w:tc>
      </w:tr>
      <w:tr w:rsidR="00E0311B" w:rsidRPr="00E0311B" w14:paraId="29D807A3" w14:textId="77777777" w:rsidTr="00DC2903">
        <w:trPr>
          <w:tblCellSpacing w:w="15" w:type="dxa"/>
        </w:trPr>
        <w:tc>
          <w:tcPr>
            <w:tcW w:w="0" w:type="auto"/>
            <w:vAlign w:val="center"/>
            <w:hideMark/>
          </w:tcPr>
          <w:p w14:paraId="3C4C8181"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الحسابات المتقدّمة</w:t>
            </w:r>
          </w:p>
        </w:tc>
        <w:tc>
          <w:tcPr>
            <w:tcW w:w="0" w:type="auto"/>
            <w:vAlign w:val="center"/>
            <w:hideMark/>
          </w:tcPr>
          <w:p w14:paraId="5E1101C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LOD Expressions </w:t>
            </w:r>
            <w:r w:rsidRPr="00E0311B">
              <w:rPr>
                <w:rFonts w:ascii="Sakkal Majalla" w:hAnsi="Sakkal Majalla"/>
                <w:sz w:val="34"/>
                <w:rtl/>
              </w:rPr>
              <w:t>قوية</w:t>
            </w:r>
          </w:p>
        </w:tc>
        <w:tc>
          <w:tcPr>
            <w:tcW w:w="0" w:type="auto"/>
            <w:vAlign w:val="center"/>
            <w:hideMark/>
          </w:tcPr>
          <w:p w14:paraId="4D7F5B22"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DAX </w:t>
            </w:r>
            <w:r w:rsidRPr="00E0311B">
              <w:rPr>
                <w:rFonts w:ascii="Sakkal Majalla" w:hAnsi="Sakkal Majalla"/>
                <w:sz w:val="34"/>
                <w:rtl/>
              </w:rPr>
              <w:t>أقوى في السيناريوهات المعقّدة</w:t>
            </w:r>
          </w:p>
        </w:tc>
      </w:tr>
      <w:tr w:rsidR="00E0311B" w:rsidRPr="00E0311B" w14:paraId="42D0586F" w14:textId="77777777" w:rsidTr="00DC2903">
        <w:trPr>
          <w:tblCellSpacing w:w="15" w:type="dxa"/>
        </w:trPr>
        <w:tc>
          <w:tcPr>
            <w:tcW w:w="0" w:type="auto"/>
            <w:vAlign w:val="center"/>
            <w:hideMark/>
          </w:tcPr>
          <w:p w14:paraId="5FA9BB59" w14:textId="77777777" w:rsidR="00E0311B" w:rsidRPr="00E0311B" w:rsidRDefault="00E0311B" w:rsidP="00DC2903">
            <w:pPr>
              <w:rPr>
                <w:rFonts w:ascii="Sakkal Majalla" w:hAnsi="Sakkal Majalla"/>
                <w:sz w:val="34"/>
              </w:rPr>
            </w:pPr>
            <w:r w:rsidRPr="00E0311B">
              <w:rPr>
                <w:rFonts w:ascii="Sakkal Majalla" w:hAnsi="Sakkal Majalla"/>
                <w:b/>
                <w:bCs/>
                <w:sz w:val="34"/>
                <w:rtl/>
              </w:rPr>
              <w:t>معالجة البيانات</w:t>
            </w:r>
          </w:p>
        </w:tc>
        <w:tc>
          <w:tcPr>
            <w:tcW w:w="0" w:type="auto"/>
            <w:vAlign w:val="center"/>
            <w:hideMark/>
          </w:tcPr>
          <w:p w14:paraId="0D853BF2"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تحتاج</w:t>
            </w:r>
            <w:r w:rsidRPr="00E0311B">
              <w:rPr>
                <w:rFonts w:ascii="Sakkal Majalla" w:hAnsi="Sakkal Majalla"/>
                <w:sz w:val="34"/>
              </w:rPr>
              <w:t xml:space="preserve"> Prep </w:t>
            </w:r>
            <w:r w:rsidRPr="00E0311B">
              <w:rPr>
                <w:rFonts w:ascii="Sakkal Majalla" w:hAnsi="Sakkal Majalla"/>
                <w:sz w:val="34"/>
                <w:rtl/>
              </w:rPr>
              <w:t>لعمليات معقّدة</w:t>
            </w:r>
          </w:p>
        </w:tc>
        <w:tc>
          <w:tcPr>
            <w:tcW w:w="0" w:type="auto"/>
            <w:vAlign w:val="center"/>
            <w:hideMark/>
          </w:tcPr>
          <w:p w14:paraId="4B597AF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Power Query </w:t>
            </w:r>
            <w:r w:rsidRPr="00E0311B">
              <w:rPr>
                <w:rFonts w:ascii="Sakkal Majalla" w:hAnsi="Sakkal Majalla"/>
                <w:sz w:val="34"/>
                <w:rtl/>
              </w:rPr>
              <w:t>ممتازة ومدمجة</w:t>
            </w:r>
          </w:p>
        </w:tc>
      </w:tr>
    </w:tbl>
    <w:p w14:paraId="4DDD8552" w14:textId="77777777" w:rsidR="00E0311B" w:rsidRPr="00E0311B" w:rsidRDefault="00E0311B" w:rsidP="00E0311B">
      <w:pPr>
        <w:jc w:val="center"/>
        <w:rPr>
          <w:rFonts w:ascii="Sakkal Majalla" w:hAnsi="Sakkal Majalla"/>
          <w:b/>
          <w:bCs/>
          <w:color w:val="008000"/>
          <w:sz w:val="34"/>
          <w:rtl/>
        </w:rPr>
      </w:pPr>
    </w:p>
    <w:p w14:paraId="46508350" w14:textId="77777777" w:rsidR="00E0311B" w:rsidRPr="00E0311B" w:rsidRDefault="00E0311B" w:rsidP="00E0311B">
      <w:pPr>
        <w:rPr>
          <w:rFonts w:ascii="Sakkal Majalla" w:hAnsi="Sakkal Majalla"/>
          <w:b/>
          <w:bCs/>
          <w:sz w:val="34"/>
        </w:rPr>
      </w:pPr>
      <w:r w:rsidRPr="00E0311B">
        <w:rPr>
          <w:rFonts w:ascii="Sakkal Majalla" w:hAnsi="Sakkal Majalla"/>
          <w:b/>
          <w:bCs/>
          <w:sz w:val="34"/>
          <w:rtl/>
        </w:rPr>
        <w:t>خلاصة الجلسة</w:t>
      </w:r>
    </w:p>
    <w:p w14:paraId="19CA7CD1" w14:textId="77777777" w:rsidR="00E0311B" w:rsidRPr="00E0311B" w:rsidRDefault="00E0311B" w:rsidP="00E0311B">
      <w:pPr>
        <w:rPr>
          <w:rFonts w:ascii="Sakkal Majalla" w:hAnsi="Sakkal Majalla"/>
          <w:sz w:val="34"/>
        </w:rPr>
      </w:pPr>
      <w:r w:rsidRPr="00E0311B">
        <w:rPr>
          <w:rFonts w:ascii="Sakkal Majalla" w:hAnsi="Sakkal Majalla"/>
          <w:sz w:val="34"/>
          <w:rtl/>
        </w:rPr>
        <w:t>في هذه الجلسة، تعرّفنا على</w:t>
      </w:r>
      <w:r w:rsidRPr="00E0311B">
        <w:rPr>
          <w:rFonts w:ascii="Sakkal Majalla" w:hAnsi="Sakkal Majalla"/>
          <w:sz w:val="34"/>
        </w:rPr>
        <w:t>:</w:t>
      </w:r>
    </w:p>
    <w:p w14:paraId="08230EDC" w14:textId="77777777" w:rsidR="00E0311B" w:rsidRPr="00E0311B" w:rsidRDefault="00E0311B" w:rsidP="00026522">
      <w:pPr>
        <w:jc w:val="left"/>
        <w:rPr>
          <w:rFonts w:ascii="Sakkal Majalla" w:hAnsi="Sakkal Majalla"/>
          <w:sz w:val="34"/>
        </w:rPr>
      </w:pP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واجهة</w:t>
      </w:r>
      <w:r w:rsidRPr="00E0311B">
        <w:rPr>
          <w:rFonts w:ascii="Sakkal Majalla" w:hAnsi="Sakkal Majalla"/>
          <w:sz w:val="34"/>
        </w:rPr>
        <w:t xml:space="preserve"> Tableau </w:t>
      </w:r>
      <w:r w:rsidRPr="00E0311B">
        <w:rPr>
          <w:rFonts w:ascii="Sakkal Majalla" w:hAnsi="Sakkal Majalla"/>
          <w:sz w:val="34"/>
          <w:rtl/>
        </w:rPr>
        <w:t>وفلسفتها في التحليل البصري</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كيفية الاتّصال بالبيانات والتعامل معها بالسحب والإفلات</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ميزات الذكاء الاصطناعي المتقدّمة</w:t>
      </w:r>
      <w:r w:rsidRPr="00E0311B">
        <w:rPr>
          <w:rFonts w:ascii="Sakkal Majalla" w:hAnsi="Sakkal Majalla"/>
          <w:sz w:val="34"/>
        </w:rPr>
        <w:t>: Ask Data</w:t>
      </w:r>
      <w:r w:rsidRPr="00E0311B">
        <w:rPr>
          <w:rFonts w:ascii="Sakkal Majalla" w:hAnsi="Sakkal Majalla"/>
          <w:sz w:val="34"/>
          <w:rtl/>
        </w:rPr>
        <w:t xml:space="preserve">، </w:t>
      </w:r>
      <w:r w:rsidRPr="00E0311B">
        <w:rPr>
          <w:rFonts w:ascii="Sakkal Majalla" w:hAnsi="Sakkal Majalla"/>
          <w:sz w:val="34"/>
        </w:rPr>
        <w:t>Explain Data</w:t>
      </w:r>
      <w:r w:rsidRPr="00E0311B">
        <w:rPr>
          <w:rFonts w:ascii="Sakkal Majalla" w:hAnsi="Sakkal Majalla"/>
          <w:sz w:val="34"/>
          <w:rtl/>
        </w:rPr>
        <w:t xml:space="preserve">، </w:t>
      </w:r>
      <w:r w:rsidRPr="00E0311B">
        <w:rPr>
          <w:rFonts w:ascii="Sakkal Majalla" w:hAnsi="Sakkal Majalla"/>
          <w:sz w:val="34"/>
        </w:rPr>
        <w:t>Pulse</w:t>
      </w:r>
      <w:r w:rsidRPr="00E0311B">
        <w:rPr>
          <w:rFonts w:ascii="Sakkal Majalla" w:hAnsi="Sakkal Majalla"/>
          <w:sz w:val="34"/>
          <w:rtl/>
        </w:rPr>
        <w:t>، والتنبّؤ الذكي</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مقارنة شاملة بين</w:t>
      </w:r>
      <w:r w:rsidRPr="00E0311B">
        <w:rPr>
          <w:rFonts w:ascii="Sakkal Majalla" w:hAnsi="Sakkal Majalla"/>
          <w:sz w:val="34"/>
        </w:rPr>
        <w:t xml:space="preserve"> Tableau </w:t>
      </w:r>
      <w:r w:rsidRPr="00E0311B">
        <w:rPr>
          <w:rFonts w:ascii="Sakkal Majalla" w:hAnsi="Sakkal Majalla"/>
          <w:sz w:val="34"/>
          <w:rtl/>
        </w:rPr>
        <w:t>و</w:t>
      </w:r>
      <w:r w:rsidRPr="00E0311B">
        <w:rPr>
          <w:rFonts w:ascii="Sakkal Majalla" w:hAnsi="Sakkal Majalla"/>
          <w:sz w:val="34"/>
        </w:rPr>
        <w:t xml:space="preserve">Power BI </w:t>
      </w:r>
      <w:r w:rsidRPr="00E0311B">
        <w:rPr>
          <w:rFonts w:ascii="Sakkal Majalla" w:hAnsi="Sakkal Majalla"/>
          <w:sz w:val="34"/>
          <w:rtl/>
        </w:rPr>
        <w:t>لاختيار الأداة الأنسب</w:t>
      </w:r>
      <w:r w:rsidRPr="00E0311B">
        <w:rPr>
          <w:rFonts w:ascii="Sakkal Majalla" w:hAnsi="Sakkal Majalla"/>
          <w:sz w:val="34"/>
        </w:rPr>
        <w:t>.</w:t>
      </w:r>
    </w:p>
    <w:p w14:paraId="43FDB27D" w14:textId="27FB5732" w:rsidR="00E0311B" w:rsidRPr="00E0311B" w:rsidRDefault="00E0311B" w:rsidP="00E0311B">
      <w:pPr>
        <w:rPr>
          <w:rFonts w:ascii="Sakkal Majalla" w:hAnsi="Sakkal Majalla"/>
          <w:sz w:val="34"/>
        </w:rPr>
      </w:pPr>
      <w:r w:rsidRPr="00E0311B">
        <w:rPr>
          <w:rFonts w:ascii="Sakkal Majalla" w:hAnsi="Sakkal Majalla"/>
          <w:b/>
          <w:bCs/>
          <w:sz w:val="34"/>
          <w:rtl/>
        </w:rPr>
        <w:t>الرسالة الرئيسية</w:t>
      </w:r>
      <w:r w:rsidRPr="00E0311B">
        <w:rPr>
          <w:rFonts w:ascii="Sakkal Majalla" w:hAnsi="Sakkal Majalla"/>
          <w:b/>
          <w:bCs/>
          <w:sz w:val="34"/>
        </w:rPr>
        <w:t>:</w:t>
      </w:r>
      <w:r w:rsidR="00026522" w:rsidRPr="00026522">
        <w:t xml:space="preserve"> </w:t>
      </w:r>
    </w:p>
    <w:p w14:paraId="0F503DA1" w14:textId="06EEEE6E" w:rsidR="00C0289F" w:rsidRPr="00026522" w:rsidRDefault="00026522" w:rsidP="00026522">
      <w:pPr>
        <w:rPr>
          <w:rFonts w:ascii="Sakkal Majalla" w:hAnsi="Sakkal Majalla"/>
          <w:sz w:val="34"/>
          <w:rtl/>
        </w:rPr>
      </w:pPr>
      <w:r>
        <w:rPr>
          <w:noProof/>
        </w:rPr>
        <w:drawing>
          <wp:anchor distT="0" distB="0" distL="114300" distR="114300" simplePos="0" relativeHeight="252919808" behindDoc="0" locked="0" layoutInCell="1" allowOverlap="1" wp14:anchorId="31A78095" wp14:editId="5520FC08">
            <wp:simplePos x="0" y="0"/>
            <wp:positionH relativeFrom="column">
              <wp:posOffset>91440</wp:posOffset>
            </wp:positionH>
            <wp:positionV relativeFrom="paragraph">
              <wp:posOffset>151765</wp:posOffset>
            </wp:positionV>
            <wp:extent cx="2141220" cy="1010285"/>
            <wp:effectExtent l="0" t="0" r="0" b="0"/>
            <wp:wrapSquare wrapText="bothSides"/>
            <wp:docPr id="736452338" name="صورة 371" descr="‪What is the Difference Between Power BI and Tableau - Koenig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What is the Difference Between Power BI and Tableau - Koenig Solutions‬‏"/>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141220"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311B" w:rsidRPr="00E0311B">
        <w:rPr>
          <w:rFonts w:ascii="Sakkal Majalla" w:hAnsi="Sakkal Majalla"/>
          <w:sz w:val="34"/>
          <w:rtl/>
        </w:rPr>
        <w:t>لا توجد أداة "الأفضل" مطلقاً، بل توجد الأداة "الأنسب" لاحتياجاتك</w:t>
      </w:r>
      <w:r w:rsidR="00E0311B" w:rsidRPr="00E0311B">
        <w:rPr>
          <w:rFonts w:ascii="Sakkal Majalla" w:hAnsi="Sakkal Majalla"/>
          <w:sz w:val="34"/>
        </w:rPr>
        <w:t xml:space="preserve">. Tableau </w:t>
      </w:r>
      <w:r w:rsidR="00E0311B" w:rsidRPr="00E0311B">
        <w:rPr>
          <w:rFonts w:ascii="Sakkal Majalla" w:hAnsi="Sakkal Majalla"/>
          <w:sz w:val="34"/>
          <w:rtl/>
        </w:rPr>
        <w:t>تتفوّق في السهولة والجمال البصري، بينما</w:t>
      </w:r>
      <w:r w:rsidR="00E0311B" w:rsidRPr="00E0311B">
        <w:rPr>
          <w:rFonts w:ascii="Sakkal Majalla" w:hAnsi="Sakkal Majalla"/>
          <w:sz w:val="34"/>
        </w:rPr>
        <w:t xml:space="preserve"> Power BI </w:t>
      </w:r>
      <w:r w:rsidR="00E0311B" w:rsidRPr="00E0311B">
        <w:rPr>
          <w:rFonts w:ascii="Sakkal Majalla" w:hAnsi="Sakkal Majalla"/>
          <w:sz w:val="34"/>
          <w:rtl/>
        </w:rPr>
        <w:t>تتفوّق في التكامل والتكلفة. فهم قدرات كلّ أداة يمكّنك من اتّخاذ القرار الأمثل لمؤسّستك</w:t>
      </w:r>
      <w:r w:rsidR="00E0311B" w:rsidRPr="00E0311B">
        <w:rPr>
          <w:rFonts w:ascii="Sakkal Majalla" w:hAnsi="Sakkal Majalla"/>
          <w:sz w:val="34"/>
        </w:rPr>
        <w:t>.</w:t>
      </w:r>
    </w:p>
    <w:p w14:paraId="145908BB" w14:textId="77777777"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32ED76A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6B0AD19"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B4A3207" w14:textId="77777777" w:rsidTr="00E220AB">
        <w:tc>
          <w:tcPr>
            <w:tcW w:w="2612" w:type="pct"/>
            <w:tcBorders>
              <w:left w:val="single" w:sz="4" w:space="0" w:color="168489"/>
              <w:right w:val="single" w:sz="4" w:space="0" w:color="168489"/>
            </w:tcBorders>
          </w:tcPr>
          <w:p w14:paraId="5AED5442" w14:textId="77777777" w:rsidR="00F01FA2" w:rsidRDefault="00F01FA2" w:rsidP="00E220AB">
            <w:pPr>
              <w:pStyle w:val="bold"/>
              <w:jc w:val="center"/>
              <w:rPr>
                <w:color w:val="168489"/>
                <w:sz w:val="40"/>
                <w:szCs w:val="40"/>
                <w:rtl/>
                <w:lang w:bidi="ar-EG"/>
              </w:rPr>
            </w:pPr>
            <w:r>
              <w:rPr>
                <w:noProof/>
              </w:rPr>
              <w:drawing>
                <wp:inline distT="0" distB="0" distL="0" distR="0" wp14:anchorId="000A189E" wp14:editId="1E5F1C8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DC64A4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1B1C91FD" w14:textId="77777777" w:rsidR="00F01FA2" w:rsidRDefault="00F01FA2" w:rsidP="00E220AB">
            <w:pPr>
              <w:pStyle w:val="bold"/>
              <w:jc w:val="center"/>
              <w:rPr>
                <w:color w:val="168489"/>
                <w:sz w:val="40"/>
                <w:szCs w:val="40"/>
                <w:rtl/>
                <w:lang w:bidi="ar-EG"/>
              </w:rPr>
            </w:pPr>
            <w:r>
              <w:rPr>
                <w:noProof/>
              </w:rPr>
              <w:drawing>
                <wp:inline distT="0" distB="0" distL="0" distR="0" wp14:anchorId="41D6F4B6" wp14:editId="6E76C707">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219449E"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0E6A33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BE3A5F" wp14:editId="65D23ED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5"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A707E88" w14:textId="77777777" w:rsidTr="00E220AB">
        <w:tc>
          <w:tcPr>
            <w:tcW w:w="2612" w:type="pct"/>
            <w:tcBorders>
              <w:left w:val="single" w:sz="4" w:space="0" w:color="168489"/>
              <w:right w:val="single" w:sz="4" w:space="0" w:color="168489"/>
            </w:tcBorders>
            <w:vAlign w:val="center"/>
          </w:tcPr>
          <w:p w14:paraId="58DCF0C5"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تطبيق متكامل لتحليل بيانات حقيقية باستخدام الأدوات الأربعة.</w:t>
            </w:r>
          </w:p>
          <w:p w14:paraId="76AB1038"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استخلاص النتائج والتوصيات.</w:t>
            </w:r>
          </w:p>
          <w:p w14:paraId="547CF69B"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إعداد عرض تقديمي للنتائج النهائية.</w:t>
            </w:r>
          </w:p>
          <w:p w14:paraId="3CC3B152" w14:textId="337DEE42" w:rsidR="00F01FA2" w:rsidRPr="00677558" w:rsidRDefault="00677558">
            <w:pPr>
              <w:pStyle w:val="a5"/>
              <w:numPr>
                <w:ilvl w:val="0"/>
                <w:numId w:val="3"/>
              </w:numPr>
              <w:spacing w:line="276" w:lineRule="auto"/>
              <w:rPr>
                <w:rFonts w:ascii="Adobe Arabic" w:eastAsia="GE Dinar One" w:hAnsi="Adobe Arabic" w:cs="Adobe Arabic"/>
                <w:color w:val="000000"/>
                <w:kern w:val="24"/>
                <w:sz w:val="32"/>
                <w:szCs w:val="32"/>
                <w:rtl/>
                <w:lang w:bidi="ar-SY"/>
              </w:rPr>
            </w:pPr>
            <w:r w:rsidRPr="00677558">
              <w:rPr>
                <w:rFonts w:ascii="Adobe Arabic" w:eastAsia="GE Dinar One" w:hAnsi="Adobe Arabic" w:cs="Adobe Arabic"/>
                <w:color w:val="000000"/>
                <w:kern w:val="24"/>
                <w:sz w:val="32"/>
                <w:szCs w:val="32"/>
                <w:rtl/>
                <w:lang w:bidi="ar-SY"/>
              </w:rPr>
              <w:t>تقييم ختامي ومناقشة المخرجات.</w:t>
            </w:r>
          </w:p>
        </w:tc>
        <w:tc>
          <w:tcPr>
            <w:tcW w:w="1809" w:type="pct"/>
            <w:tcBorders>
              <w:left w:val="single" w:sz="4" w:space="0" w:color="168489"/>
              <w:right w:val="single" w:sz="4" w:space="0" w:color="168489"/>
            </w:tcBorders>
            <w:vAlign w:val="center"/>
          </w:tcPr>
          <w:p w14:paraId="3A766025"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6A533E9C"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695D857"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D994A24"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CBDF3F6"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E44F6A4" w14:textId="77777777" w:rsidR="00F01FA2" w:rsidRPr="00781A2F" w:rsidRDefault="00162D45">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26B6B5F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8B2F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4DC12F92" wp14:editId="6A88F038">
                <wp:simplePos x="0" y="0"/>
                <wp:positionH relativeFrom="column">
                  <wp:posOffset>38100</wp:posOffset>
                </wp:positionH>
                <wp:positionV relativeFrom="paragraph">
                  <wp:posOffset>-463550</wp:posOffset>
                </wp:positionV>
                <wp:extent cx="6441460" cy="6888480"/>
                <wp:effectExtent l="0" t="0" r="0" b="7620"/>
                <wp:wrapNone/>
                <wp:docPr id="1462637121" name="Group 1462637121"/>
                <wp:cNvGraphicFramePr/>
                <a:graphic xmlns:a="http://schemas.openxmlformats.org/drawingml/2006/main">
                  <a:graphicData uri="http://schemas.microsoft.com/office/word/2010/wordprocessingGroup">
                    <wpg:wgp>
                      <wpg:cNvGrpSpPr/>
                      <wpg:grpSpPr>
                        <a:xfrm>
                          <a:off x="0" y="0"/>
                          <a:ext cx="6441460" cy="6888480"/>
                          <a:chOff x="-88900" y="0"/>
                          <a:chExt cx="6441460" cy="6888480"/>
                        </a:xfrm>
                      </wpg:grpSpPr>
                      <wpg:grpSp>
                        <wpg:cNvPr id="1462637122" name="Group 1462637122"/>
                        <wpg:cNvGrpSpPr/>
                        <wpg:grpSpPr>
                          <a:xfrm>
                            <a:off x="-88900" y="2571750"/>
                            <a:ext cx="5676658" cy="4316730"/>
                            <a:chOff x="-250830" y="0"/>
                            <a:chExt cx="5676733" cy="4317036"/>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50" cstate="print">
                                  <a:lum bright="70000" contrast="-70000"/>
                                  <a:extLst>
                                    <a:ext uri="{BEBA8EAE-BF5A-486C-A8C5-ECC9F3942E4B}">
                                      <a14:imgProps xmlns:a14="http://schemas.microsoft.com/office/drawing/2010/main">
                                        <a14:imgLayer r:embed="rId5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53F5011E" w14:textId="50854CE8" w:rsidR="00F01FA2" w:rsidRPr="00BC6FB1" w:rsidRDefault="00026522" w:rsidP="00F01FA2">
                                  <w:pPr>
                                    <w:bidi w:val="0"/>
                                    <w:jc w:val="center"/>
                                    <w:rPr>
                                      <w:rFonts w:ascii="Adobe Arabic" w:eastAsia="GE Dinar One" w:hAnsi="Adobe Arabic" w:cs="Adobe Arabic"/>
                                      <w:b/>
                                      <w:bCs/>
                                      <w:color w:val="000000"/>
                                      <w:kern w:val="24"/>
                                      <w:sz w:val="44"/>
                                      <w:szCs w:val="44"/>
                                      <w:lang w:bidi="ar-SY"/>
                                    </w:rPr>
                                  </w:pPr>
                                  <w:r w:rsidRPr="00026522">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070754" y="874163"/>
                              <a:ext cx="3355149" cy="3442873"/>
                            </a:xfrm>
                            <a:prstGeom prst="rect">
                              <a:avLst/>
                            </a:prstGeom>
                            <a:noFill/>
                            <a:ln w="6350">
                              <a:noFill/>
                            </a:ln>
                          </wps:spPr>
                          <wps:txbx>
                            <w:txbxContent>
                              <w:p w14:paraId="5440D145" w14:textId="77777777" w:rsidR="00026522" w:rsidRP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Sakkal Majalla" w:hAnsi="Sakkal Majalla" w:cs="Sakkal Majalla"/>
                                    <w:b/>
                                    <w:color w:val="auto"/>
                                    <w:sz w:val="34"/>
                                    <w:szCs w:val="34"/>
                                    <w:rtl/>
                                  </w:rPr>
                                  <w:t>بنهاية هذه الجلسة، سيكون المتدرّب قادراً على:</w:t>
                                </w:r>
                              </w:p>
                              <w:p w14:paraId="2A14D7BE"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دور كلّ أداة في مراحل المشروع التحليلي المختلفة.</w:t>
                                </w:r>
                              </w:p>
                              <w:p w14:paraId="4BF54315"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معرفة معايير اختيار الأداة الأنسب لكلّ مرحلة من مراحل التحليل.</w:t>
                                </w:r>
                              </w:p>
                              <w:p w14:paraId="68690F8A" w14:textId="2B983708" w:rsidR="00F01FA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 xml:space="preserve">إدراك كيفية تكامل </w:t>
                                </w:r>
                                <w:r w:rsidRPr="00026522">
                                  <w:rPr>
                                    <w:rFonts w:ascii="Adobe Arabic" w:eastAsia="GE Dinar One" w:hAnsi="Adobe Arabic" w:cs="Adobe Arabic"/>
                                    <w:color w:val="000000"/>
                                    <w:kern w:val="24"/>
                                    <w:sz w:val="36"/>
                                    <w:szCs w:val="36"/>
                                    <w:lang w:bidi="ar-SY"/>
                                  </w:rPr>
                                  <w:t>ChatGPT</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Colab</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Power BI</w:t>
                                </w:r>
                                <w:r w:rsidRPr="00026522">
                                  <w:rPr>
                                    <w:rFonts w:ascii="Adobe Arabic" w:eastAsia="GE Dinar One" w:hAnsi="Adobe Arabic" w:cs="Adobe Arabic"/>
                                    <w:color w:val="000000"/>
                                    <w:kern w:val="24"/>
                                    <w:sz w:val="36"/>
                                    <w:szCs w:val="36"/>
                                    <w:rtl/>
                                    <w:lang w:bidi="ar-SY"/>
                                  </w:rPr>
                                  <w:t>، و</w:t>
                                </w:r>
                                <w:r w:rsidRPr="00026522">
                                  <w:rPr>
                                    <w:rFonts w:ascii="Adobe Arabic" w:eastAsia="GE Dinar One" w:hAnsi="Adobe Arabic" w:cs="Adobe Arabic"/>
                                    <w:color w:val="000000"/>
                                    <w:kern w:val="24"/>
                                    <w:sz w:val="36"/>
                                    <w:szCs w:val="36"/>
                                    <w:lang w:bidi="ar-SY"/>
                                  </w:rPr>
                                  <w:t>Tableau</w:t>
                                </w:r>
                                <w:r w:rsidRPr="00026522">
                                  <w:rPr>
                                    <w:rFonts w:ascii="Adobe Arabic" w:eastAsia="GE Dinar One" w:hAnsi="Adobe Arabic" w:cs="Adobe Arabic"/>
                                    <w:color w:val="000000"/>
                                    <w:kern w:val="24"/>
                                    <w:sz w:val="36"/>
                                    <w:szCs w:val="36"/>
                                    <w:rtl/>
                                    <w:lang w:bidi="ar-SY"/>
                                  </w:rPr>
                                  <w:t xml:space="preserve"> في سير عمل واحد.</w:t>
                                </w:r>
                              </w:p>
                              <w:p w14:paraId="289762A8" w14:textId="676E43EE" w:rsidR="0002652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الفرق بين التحليل الاستكشافي، النمذجة، والتصوّر البصري.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50830" y="874624"/>
                              <a:ext cx="2506874" cy="3002326"/>
                            </a:xfrm>
                            <a:prstGeom prst="rect">
                              <a:avLst/>
                            </a:prstGeom>
                            <a:noFill/>
                            <a:ln w="6350">
                              <a:noFill/>
                            </a:ln>
                          </wps:spPr>
                          <wps:txbx>
                            <w:txbxContent>
                              <w:p w14:paraId="6505EDBC"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تطبيق متكامل لتحليل بيانات حقيقية باستخدام الأدوات الأربعة.</w:t>
                                </w:r>
                              </w:p>
                              <w:p w14:paraId="2F7E2821"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استخلاص النتائج والتوصيات.</w:t>
                                </w:r>
                              </w:p>
                              <w:p w14:paraId="15D64F56"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إعداد عرض تقديمي للنتائج النهائية.</w:t>
                                </w:r>
                              </w:p>
                              <w:p w14:paraId="566DAE4F" w14:textId="59AE4572" w:rsidR="00F01FA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تقييم ختامي ومناقشة المخرجات.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7C35CE76" w14:textId="21A350C4" w:rsidR="00F01FA2" w:rsidRPr="00F01FA2" w:rsidRDefault="00026522" w:rsidP="00F01FA2">
                                <w:pPr>
                                  <w:bidi w:val="0"/>
                                  <w:jc w:val="center"/>
                                  <w:rPr>
                                    <w:rFonts w:ascii="Adobe Arabic" w:eastAsia="GE Dinar One" w:hAnsi="Adobe Arabic" w:cs="Adobe Arabic"/>
                                    <w:b/>
                                    <w:bCs/>
                                    <w:kern w:val="24"/>
                                    <w:sz w:val="56"/>
                                    <w:szCs w:val="56"/>
                                    <w:lang w:bidi="ar-SY"/>
                                  </w:rPr>
                                </w:pPr>
                                <w:r w:rsidRPr="00026522">
                                  <w:rPr>
                                    <w:rFonts w:ascii="Adobe Arabic" w:eastAsia="GE Dinar One" w:hAnsi="Adobe Arabic" w:cs="Adobe Arabic"/>
                                    <w:b/>
                                    <w:bCs/>
                                    <w:kern w:val="24"/>
                                    <w:sz w:val="56"/>
                                    <w:szCs w:val="56"/>
                                    <w:rtl/>
                                    <w:lang w:bidi="ar-SY"/>
                                  </w:rPr>
                                  <w:t>مشروع تطبيقي شامل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DC12F92" id="Group 1462637121" o:spid="_x0000_s1803" style="position:absolute;left:0;text-align:left;margin-left:3pt;margin-top:-36.5pt;width:507.2pt;height:542.4pt;z-index:252781568;mso-position-horizontal-relative:text;mso-position-vertical-relative:text;mso-width-relative:margin;mso-height-relative:margin" coordorigin="-889" coordsize="64414,6888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Ozs7jQUdIAAAD/dFJOU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">
                <v:group id="Group 1462637122" o:spid="_x0000_s1804" style="position:absolute;left:-889;top:25717;width:56766;height:43167" coordorigin="-2508" coordsize="56767,4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805"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8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8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8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58" o:title="Target " gain="19661f" blacklevel="22938f"/>
                      </v:shape>
                    </v:group>
                    <v:shape id="TextBox 34" o:spid="_x0000_s1809"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81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8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1812"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53F5011E" w14:textId="50854CE8" w:rsidR="00F01FA2" w:rsidRPr="00BC6FB1" w:rsidRDefault="00026522" w:rsidP="00F01FA2">
                            <w:pPr>
                              <w:bidi w:val="0"/>
                              <w:jc w:val="center"/>
                              <w:rPr>
                                <w:rFonts w:ascii="Adobe Arabic" w:eastAsia="GE Dinar One" w:hAnsi="Adobe Arabic" w:cs="Adobe Arabic"/>
                                <w:b/>
                                <w:bCs/>
                                <w:color w:val="000000"/>
                                <w:kern w:val="24"/>
                                <w:sz w:val="44"/>
                                <w:szCs w:val="44"/>
                                <w:lang w:bidi="ar-SY"/>
                              </w:rPr>
                            </w:pPr>
                            <w:r w:rsidRPr="00026522">
                              <w:rPr>
                                <w:rFonts w:ascii="Adobe Arabic" w:eastAsia="GE Dinar One" w:hAnsi="Adobe Arabic" w:cs="Adobe Arabic"/>
                                <w:b/>
                                <w:bCs/>
                                <w:color w:val="000000"/>
                                <w:kern w:val="24"/>
                                <w:sz w:val="44"/>
                                <w:szCs w:val="44"/>
                                <w:rtl/>
                                <w:lang w:bidi="ar-SY"/>
                              </w:rPr>
                              <w:t>المحتوى</w:t>
                            </w:r>
                          </w:p>
                        </w:txbxContent>
                      </v:textbox>
                    </v:shape>
                    <v:shape id="Picture 1462637131" o:spid="_x0000_s18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59" o:title="Note " gain="19661f" blacklevel="22938f"/>
                    </v:shape>
                  </v:group>
                  <v:shape id="Text Box 1462637132" o:spid="_x0000_s1814" type="#_x0000_t202" style="position:absolute;left:20707;top:8741;width:33552;height:34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5440D145" w14:textId="77777777" w:rsidR="00026522" w:rsidRP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Sakkal Majalla" w:hAnsi="Sakkal Majalla" w:cs="Sakkal Majalla"/>
                              <w:b/>
                              <w:color w:val="auto"/>
                              <w:sz w:val="34"/>
                              <w:szCs w:val="34"/>
                              <w:rtl/>
                            </w:rPr>
                            <w:t>بنهاية هذه الجلسة، سيكون المتدرّب قادراً على:</w:t>
                          </w:r>
                        </w:p>
                        <w:p w14:paraId="2A14D7BE"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دور كلّ أداة في مراحل المشروع التحليلي المختلفة.</w:t>
                          </w:r>
                        </w:p>
                        <w:p w14:paraId="4BF54315"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معرفة معايير اختيار الأداة الأنسب لكلّ مرحلة من مراحل التحليل.</w:t>
                          </w:r>
                        </w:p>
                        <w:p w14:paraId="68690F8A" w14:textId="2B983708" w:rsidR="00F01FA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 xml:space="preserve">إدراك كيفية تكامل </w:t>
                          </w:r>
                          <w:r w:rsidRPr="00026522">
                            <w:rPr>
                              <w:rFonts w:ascii="Adobe Arabic" w:eastAsia="GE Dinar One" w:hAnsi="Adobe Arabic" w:cs="Adobe Arabic"/>
                              <w:color w:val="000000"/>
                              <w:kern w:val="24"/>
                              <w:sz w:val="36"/>
                              <w:szCs w:val="36"/>
                              <w:lang w:bidi="ar-SY"/>
                            </w:rPr>
                            <w:t>ChatGPT</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Colab</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Power BI</w:t>
                          </w:r>
                          <w:r w:rsidRPr="00026522">
                            <w:rPr>
                              <w:rFonts w:ascii="Adobe Arabic" w:eastAsia="GE Dinar One" w:hAnsi="Adobe Arabic" w:cs="Adobe Arabic"/>
                              <w:color w:val="000000"/>
                              <w:kern w:val="24"/>
                              <w:sz w:val="36"/>
                              <w:szCs w:val="36"/>
                              <w:rtl/>
                              <w:lang w:bidi="ar-SY"/>
                            </w:rPr>
                            <w:t>، و</w:t>
                          </w:r>
                          <w:r w:rsidRPr="00026522">
                            <w:rPr>
                              <w:rFonts w:ascii="Adobe Arabic" w:eastAsia="GE Dinar One" w:hAnsi="Adobe Arabic" w:cs="Adobe Arabic"/>
                              <w:color w:val="000000"/>
                              <w:kern w:val="24"/>
                              <w:sz w:val="36"/>
                              <w:szCs w:val="36"/>
                              <w:lang w:bidi="ar-SY"/>
                            </w:rPr>
                            <w:t>Tableau</w:t>
                          </w:r>
                          <w:r w:rsidRPr="00026522">
                            <w:rPr>
                              <w:rFonts w:ascii="Adobe Arabic" w:eastAsia="GE Dinar One" w:hAnsi="Adobe Arabic" w:cs="Adobe Arabic"/>
                              <w:color w:val="000000"/>
                              <w:kern w:val="24"/>
                              <w:sz w:val="36"/>
                              <w:szCs w:val="36"/>
                              <w:rtl/>
                              <w:lang w:bidi="ar-SY"/>
                            </w:rPr>
                            <w:t xml:space="preserve"> في سير عمل واحد.</w:t>
                          </w:r>
                        </w:p>
                        <w:p w14:paraId="289762A8" w14:textId="676E43EE" w:rsidR="0002652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الفرق بين التحليل الاستكشافي، النمذجة، والتصوّر البصري.</w:t>
                          </w:r>
                        </w:p>
                      </w:txbxContent>
                    </v:textbox>
                  </v:shape>
                  <v:shape id="Text Box 1462637133" o:spid="_x0000_s1815" type="#_x0000_t202" style="position:absolute;left:-2508;top:8746;width:25068;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6505EDBC"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تطبيق متكامل لتحليل بيانات حقيقية باستخدام الأدوات الأربعة.</w:t>
                          </w:r>
                        </w:p>
                        <w:p w14:paraId="2F7E2821"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استخلاص النتائج والتوصيات.</w:t>
                          </w:r>
                        </w:p>
                        <w:p w14:paraId="15D64F56"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إعداد عرض تقديمي للنتائج النهائية.</w:t>
                          </w:r>
                        </w:p>
                        <w:p w14:paraId="566DAE4F" w14:textId="59AE4572" w:rsidR="00F01FA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تقييم ختامي ومناقشة المخرجات.</w:t>
                          </w:r>
                        </w:p>
                      </w:txbxContent>
                    </v:textbox>
                  </v:shape>
                </v:group>
                <v:group id="Group 1462637134" o:spid="_x0000_s1816"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8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61" o:title="Calendar " gain="19661f" blacklevel="22938f"/>
                  </v:shape>
                  <v:shape id="TextBox 34" o:spid="_x0000_s1818"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1819"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20"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7C35CE76" w14:textId="21A350C4" w:rsidR="00F01FA2" w:rsidRPr="00F01FA2" w:rsidRDefault="00026522" w:rsidP="00F01FA2">
                          <w:pPr>
                            <w:bidi w:val="0"/>
                            <w:jc w:val="center"/>
                            <w:rPr>
                              <w:rFonts w:ascii="Adobe Arabic" w:eastAsia="GE Dinar One" w:hAnsi="Adobe Arabic" w:cs="Adobe Arabic"/>
                              <w:b/>
                              <w:bCs/>
                              <w:kern w:val="24"/>
                              <w:sz w:val="56"/>
                              <w:szCs w:val="56"/>
                              <w:lang w:bidi="ar-SY"/>
                            </w:rPr>
                          </w:pPr>
                          <w:r w:rsidRPr="00026522">
                            <w:rPr>
                              <w:rFonts w:ascii="Adobe Arabic" w:eastAsia="GE Dinar One" w:hAnsi="Adobe Arabic" w:cs="Adobe Arabic"/>
                              <w:b/>
                              <w:bCs/>
                              <w:kern w:val="24"/>
                              <w:sz w:val="56"/>
                              <w:szCs w:val="56"/>
                              <w:rtl/>
                              <w:lang w:bidi="ar-SY"/>
                            </w:rPr>
                            <w:t>مشروع تطبيقي شامل</w:t>
                          </w:r>
                        </w:p>
                      </w:txbxContent>
                    </v:textbox>
                  </v:shape>
                </v:group>
              </v:group>
            </w:pict>
          </mc:Fallback>
        </mc:AlternateContent>
      </w:r>
    </w:p>
    <w:p w14:paraId="649A32B2" w14:textId="77777777" w:rsidR="007C12CD" w:rsidRPr="007C12CD" w:rsidRDefault="007C12CD" w:rsidP="007C12CD">
      <w:pPr>
        <w:rPr>
          <w:rFonts w:ascii="Sakkal Majalla" w:hAnsi="Sakkal Majalla"/>
          <w:color w:val="002060"/>
          <w:sz w:val="30"/>
          <w:rtl/>
          <w:lang w:bidi="ar-EG"/>
        </w:rPr>
      </w:pPr>
    </w:p>
    <w:p w14:paraId="0A97D286" w14:textId="77777777" w:rsidR="00132C0A" w:rsidRDefault="00132C0A" w:rsidP="006C52FE">
      <w:pPr>
        <w:rPr>
          <w:rtl/>
          <w:lang w:bidi="ar-EG"/>
        </w:rPr>
      </w:pPr>
    </w:p>
    <w:p w14:paraId="7D741BD1" w14:textId="77777777" w:rsidR="00691535" w:rsidRDefault="00691535" w:rsidP="00152BBE">
      <w:pPr>
        <w:bidi w:val="0"/>
        <w:rPr>
          <w:rFonts w:asciiTheme="majorBidi" w:hAnsiTheme="majorBidi" w:cstheme="majorBidi"/>
          <w:szCs w:val="28"/>
          <w:lang w:bidi="ar-SY"/>
        </w:rPr>
      </w:pPr>
    </w:p>
    <w:p w14:paraId="6A5C2985" w14:textId="77777777" w:rsidR="00691535" w:rsidRDefault="00691535" w:rsidP="00691535">
      <w:pPr>
        <w:spacing w:line="240" w:lineRule="auto"/>
        <w:jc w:val="center"/>
        <w:rPr>
          <w:rFonts w:cs="PT Bold Heading"/>
          <w:sz w:val="52"/>
          <w:szCs w:val="56"/>
          <w:rtl/>
          <w:lang w:bidi="ar-SY"/>
        </w:rPr>
      </w:pPr>
    </w:p>
    <w:p w14:paraId="6CB1B240"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78102068" w14:textId="77777777" w:rsidR="00691535" w:rsidRDefault="00691535" w:rsidP="00691535">
      <w:pPr>
        <w:pStyle w:val="a5"/>
        <w:spacing w:line="256" w:lineRule="auto"/>
        <w:rPr>
          <w:rFonts w:ascii="Adobe Arabic" w:hAnsi="Adobe Arabic" w:cs="Adobe Arabic"/>
          <w:b/>
          <w:bCs/>
          <w:color w:val="002060"/>
          <w:sz w:val="48"/>
          <w:szCs w:val="36"/>
          <w:rtl/>
          <w:lang w:bidi="ar-SY"/>
        </w:rPr>
      </w:pPr>
    </w:p>
    <w:p w14:paraId="1DB829F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D2FEAFC"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7256AD18" w14:textId="77777777" w:rsidR="00691535" w:rsidRDefault="00691535" w:rsidP="00691535">
      <w:pPr>
        <w:pStyle w:val="a5"/>
        <w:spacing w:line="360" w:lineRule="auto"/>
        <w:rPr>
          <w:rFonts w:ascii="Adobe Arabic" w:hAnsi="Adobe Arabic" w:cs="Adobe Arabic"/>
          <w:b/>
          <w:bCs/>
          <w:color w:val="002060"/>
          <w:sz w:val="48"/>
          <w:szCs w:val="36"/>
          <w:rtl/>
        </w:rPr>
      </w:pPr>
    </w:p>
    <w:p w14:paraId="023B72F9"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3DB67AAC" w14:textId="2D091C26" w:rsidR="003F41BB" w:rsidRDefault="00677558" w:rsidP="00677558">
      <w:pPr>
        <w:keepNext/>
        <w:ind w:left="-227"/>
        <w:jc w:val="cente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51899686" wp14:editId="26607FC7">
                <wp:extent cx="5711825" cy="748003"/>
                <wp:effectExtent l="0" t="0" r="22225" b="14605"/>
                <wp:docPr id="205500300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389299037" name="مجموعة 881967268"/>
                        <wpg:cNvGrpSpPr/>
                        <wpg:grpSpPr>
                          <a:xfrm>
                            <a:off x="0" y="159523"/>
                            <a:ext cx="5711825" cy="588477"/>
                            <a:chOff x="0" y="159448"/>
                            <a:chExt cx="6312597" cy="652243"/>
                          </a:xfrm>
                        </wpg:grpSpPr>
                        <wps:wsp>
                          <wps:cNvPr id="89022913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4882823" name="مربع نص 2043426344"/>
                          <wps:cNvSpPr txBox="1"/>
                          <wps:spPr>
                            <a:xfrm>
                              <a:off x="817519" y="159448"/>
                              <a:ext cx="2073788" cy="453954"/>
                            </a:xfrm>
                            <a:prstGeom prst="rect">
                              <a:avLst/>
                            </a:prstGeom>
                            <a:noFill/>
                          </wps:spPr>
                          <wps:txbx>
                            <w:txbxContent>
                              <w:p w14:paraId="4B6CA888" w14:textId="77777777" w:rsidR="00677558" w:rsidRPr="00724F18" w:rsidRDefault="00677558" w:rsidP="0067755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5855059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81459595"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1899686" id="_x0000_s1821"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">
                <v:group id="مجموعة 881967268" o:spid="_x0000_s1822"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">
                  <v:roundrect id="مستطيل مستدير الزوايا 769901" o:spid="_x0000_s182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" fillcolor="#168489" strokecolor="#168489" strokeweight="1pt">
                    <v:stroke joinstyle="miter"/>
                  </v:roundrect>
                  <v:shape id="مربع نص 2043426344" o:spid="_x0000_s1824"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" filled="f" stroked="f">
                    <v:textbox style="mso-fit-shape-to-text:t">
                      <w:txbxContent>
                        <w:p w14:paraId="4B6CA888" w14:textId="77777777" w:rsidR="00677558" w:rsidRPr="00724F18" w:rsidRDefault="00677558" w:rsidP="0067755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82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" fillcolor="#168489" strokecolor="#168489" strokeweight="1pt">
                    <v:stroke joinstyle="miter"/>
                  </v:roundrect>
                </v:group>
                <v:shape id="Picture 179" o:spid="_x0000_s1826"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">
                  <v:imagedata r:id="rId73" o:title="Light bulb "/>
                </v:shape>
                <w10:anchorlock/>
              </v:group>
            </w:pict>
          </mc:Fallback>
        </mc:AlternateContent>
      </w:r>
    </w:p>
    <w:p w14:paraId="71D0B48F" w14:textId="40782F9C"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بعد رحلة تعلّمية مكثّفة عبر الأدوات الأربع الرئيسية لتحليل البيانات</w:t>
      </w:r>
      <w:r w:rsidRPr="00677558">
        <w:rPr>
          <w:rFonts w:ascii="Sakkal Majalla" w:hAnsi="Sakkal Majalla"/>
          <w:sz w:val="34"/>
        </w:rPr>
        <w:t xml:space="preserve"> </w:t>
      </w:r>
      <w:r>
        <w:rPr>
          <w:rFonts w:ascii="Sakkal Majalla" w:hAnsi="Sakkal Majalla" w:hint="cs"/>
          <w:sz w:val="34"/>
          <w:rtl/>
        </w:rPr>
        <w:t>(</w:t>
      </w:r>
      <w:r w:rsidRPr="00677558">
        <w:rPr>
          <w:rFonts w:ascii="Sakkal Majalla" w:hAnsi="Sakkal Majalla"/>
          <w:sz w:val="34"/>
        </w:rPr>
        <w:t>Excel</w:t>
      </w:r>
      <w:r w:rsidRPr="00677558">
        <w:rPr>
          <w:rFonts w:ascii="Sakkal Majalla" w:hAnsi="Sakkal Majalla"/>
          <w:sz w:val="34"/>
          <w:rtl/>
        </w:rPr>
        <w:t xml:space="preserve">، </w:t>
      </w:r>
      <w:r w:rsidRPr="00677558">
        <w:rPr>
          <w:rFonts w:ascii="Sakkal Majalla" w:hAnsi="Sakkal Majalla"/>
          <w:sz w:val="34"/>
        </w:rPr>
        <w:t>Power BI</w:t>
      </w:r>
      <w:r w:rsidRPr="00677558">
        <w:rPr>
          <w:rFonts w:ascii="Sakkal Majalla" w:hAnsi="Sakkal Majalla"/>
          <w:sz w:val="34"/>
          <w:rtl/>
        </w:rPr>
        <w:t xml:space="preserve">، </w:t>
      </w:r>
      <w:r w:rsidRPr="00677558">
        <w:rPr>
          <w:rFonts w:ascii="Sakkal Majalla" w:hAnsi="Sakkal Majalla"/>
          <w:sz w:val="34"/>
        </w:rPr>
        <w:t>Python</w:t>
      </w:r>
      <w:r w:rsidRPr="00677558">
        <w:rPr>
          <w:rFonts w:ascii="Sakkal Majalla" w:hAnsi="Sakkal Majalla"/>
          <w:sz w:val="34"/>
          <w:rtl/>
        </w:rPr>
        <w:t xml:space="preserve">، </w:t>
      </w:r>
      <w:r w:rsidRPr="00677558">
        <w:rPr>
          <w:rFonts w:ascii="Sakkal Majalla" w:hAnsi="Sakkal Majalla"/>
          <w:sz w:val="34"/>
        </w:rPr>
        <w:t>Tableau</w:t>
      </w:r>
      <w:r>
        <w:rPr>
          <w:rFonts w:ascii="Sakkal Majalla" w:hAnsi="Sakkal Majalla" w:hint="cs"/>
          <w:sz w:val="34"/>
          <w:rtl/>
        </w:rPr>
        <w:t>)</w:t>
      </w:r>
      <w:r w:rsidRPr="00677558">
        <w:rPr>
          <w:rFonts w:ascii="Sakkal Majalla" w:hAnsi="Sakkal Majalla" w:hint="cs"/>
          <w:sz w:val="34"/>
          <w:rtl/>
        </w:rPr>
        <w:t xml:space="preserve"> </w:t>
      </w:r>
      <w:r w:rsidRPr="00677558">
        <w:rPr>
          <w:rFonts w:ascii="Sakkal Majalla" w:hAnsi="Sakkal Majalla"/>
          <w:sz w:val="34"/>
          <w:rtl/>
        </w:rPr>
        <w:t>و</w:t>
      </w:r>
      <w:r w:rsidRPr="00677558">
        <w:rPr>
          <w:rFonts w:ascii="Sakkal Majalla" w:hAnsi="Sakkal Majalla" w:hint="cs"/>
          <w:sz w:val="34"/>
          <w:rtl/>
        </w:rPr>
        <w:t>حا</w:t>
      </w:r>
      <w:r w:rsidRPr="00677558">
        <w:rPr>
          <w:rFonts w:ascii="Sakkal Majalla" w:hAnsi="Sakkal Majalla" w:hint="eastAsia"/>
          <w:sz w:val="34"/>
          <w:rtl/>
        </w:rPr>
        <w:t>ن</w:t>
      </w:r>
      <w:r w:rsidRPr="00677558">
        <w:rPr>
          <w:rFonts w:ascii="Sakkal Majalla" w:hAnsi="Sakkal Majalla"/>
          <w:sz w:val="34"/>
          <w:rtl/>
        </w:rPr>
        <w:t xml:space="preserve"> الوقت لتطبيق كلّ ما تعلّمناه في مشروع واقعي متكامل. هذه الجلسة ليست مجرّد تمرين نظري، بل هي محاكاة حقيقية لما ستواجهه في بيئة العمل الفعلية</w:t>
      </w:r>
      <w:r w:rsidRPr="00677558">
        <w:rPr>
          <w:rFonts w:ascii="Sakkal Majalla" w:hAnsi="Sakkal Majalla"/>
          <w:sz w:val="34"/>
        </w:rPr>
        <w:t>.</w:t>
      </w:r>
    </w:p>
    <w:p w14:paraId="6EABC0FE" w14:textId="44B00D89"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 xml:space="preserve">كما يقول </w:t>
      </w:r>
      <w:r w:rsidRPr="00677558">
        <w:rPr>
          <w:rFonts w:ascii="Sakkal Majalla" w:hAnsi="Sakkal Majalla"/>
          <w:b/>
          <w:bCs/>
          <w:sz w:val="34"/>
        </w:rPr>
        <w:t>Peter Drucker</w:t>
      </w:r>
      <w:r w:rsidRPr="00677558">
        <w:rPr>
          <w:rFonts w:ascii="Sakkal Majalla" w:hAnsi="Sakkal Majalla"/>
          <w:sz w:val="34"/>
          <w:rtl/>
        </w:rPr>
        <w:t>، أبو الإدارة الحديثة</w:t>
      </w:r>
      <w:r w:rsidRPr="00677558">
        <w:rPr>
          <w:rFonts w:ascii="Sakkal Majalla" w:hAnsi="Sakkal Majalla"/>
          <w:sz w:val="34"/>
        </w:rPr>
        <w:t>: "</w:t>
      </w:r>
      <w:r w:rsidRPr="00677558">
        <w:rPr>
          <w:rFonts w:ascii="Sakkal Majalla" w:hAnsi="Sakkal Majalla"/>
          <w:b/>
          <w:bCs/>
          <w:sz w:val="34"/>
          <w:rtl/>
        </w:rPr>
        <w:t>ما لا يمكن قياسه، لا يمكن إدارته</w:t>
      </w:r>
      <w:r w:rsidRPr="00677558">
        <w:rPr>
          <w:rFonts w:ascii="Sakkal Majalla" w:hAnsi="Sakkal Majalla"/>
          <w:sz w:val="34"/>
        </w:rPr>
        <w:t xml:space="preserve">." </w:t>
      </w:r>
      <w:r w:rsidRPr="00677558">
        <w:rPr>
          <w:rFonts w:ascii="Sakkal Majalla" w:hAnsi="Sakkal Majalla"/>
          <w:sz w:val="34"/>
          <w:rtl/>
        </w:rPr>
        <w:t>واليوم، سنقيس ونحلّل ونستخلص رؤىً قابلة للتنفيذ من بيانات حقيقية، مستخدمين مزيجاً استراتيجياً من الأدوات الأربع</w:t>
      </w:r>
      <w:r w:rsidRPr="00677558">
        <w:rPr>
          <w:rFonts w:ascii="Sakkal Majalla" w:hAnsi="Sakkal Majalla"/>
          <w:sz w:val="34"/>
        </w:rPr>
        <w:t>.</w:t>
      </w:r>
    </w:p>
    <w:p w14:paraId="4E17B19B" w14:textId="77777777"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 xml:space="preserve">وفقاً لتقرير </w:t>
      </w:r>
      <w:r w:rsidRPr="00677558">
        <w:rPr>
          <w:rFonts w:ascii="Sakkal Majalla" w:hAnsi="Sakkal Majalla"/>
          <w:b/>
          <w:bCs/>
          <w:sz w:val="34"/>
        </w:rPr>
        <w:t>Gartner</w:t>
      </w:r>
      <w:r w:rsidRPr="00677558">
        <w:rPr>
          <w:rFonts w:ascii="Sakkal Majalla" w:hAnsi="Sakkal Majalla"/>
          <w:sz w:val="34"/>
        </w:rPr>
        <w:t xml:space="preserve"> </w:t>
      </w:r>
      <w:r w:rsidRPr="00677558">
        <w:rPr>
          <w:rFonts w:ascii="Sakkal Majalla" w:hAnsi="Sakkal Majalla"/>
          <w:sz w:val="34"/>
          <w:rtl/>
        </w:rPr>
        <w:t>لعام 2024، فإنّ 87% من المؤسّسات الرائدة لا تعتمد على أداة واحدة فقط للتحليل، بل تستخدم نهجاً متكاملاً يجمع بين عدّة أدوات لتحقيق أقصى استفادة. هذا بالضبط ما سنطبّقه اليوم</w:t>
      </w:r>
      <w:r w:rsidRPr="00677558">
        <w:rPr>
          <w:rFonts w:ascii="Sakkal Majalla" w:hAnsi="Sakkal Majalla"/>
          <w:sz w:val="34"/>
        </w:rPr>
        <w:t>.</w:t>
      </w:r>
    </w:p>
    <w:p w14:paraId="7E055F59" w14:textId="77777777" w:rsidR="00677558" w:rsidRPr="00677558" w:rsidRDefault="00677558" w:rsidP="00F718B4">
      <w:pPr>
        <w:spacing w:line="240" w:lineRule="auto"/>
        <w:rPr>
          <w:rFonts w:ascii="Sakkal Majalla" w:hAnsi="Sakkal Majalla"/>
          <w:b/>
          <w:bCs/>
          <w:sz w:val="34"/>
        </w:rPr>
      </w:pPr>
      <w:r w:rsidRPr="00677558">
        <w:rPr>
          <w:rFonts w:ascii="Sakkal Majalla" w:hAnsi="Sakkal Majalla"/>
          <w:b/>
          <w:bCs/>
          <w:sz w:val="34"/>
          <w:rtl/>
        </w:rPr>
        <w:t>ملاحظات هامّة قبل البدء</w:t>
      </w:r>
    </w:p>
    <w:p w14:paraId="2F27C395" w14:textId="77777777" w:rsidR="00677558" w:rsidRPr="00677558" w:rsidRDefault="00677558" w:rsidP="00F718B4">
      <w:pPr>
        <w:spacing w:line="240" w:lineRule="auto"/>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1: التكامل لا التنافس</w:t>
      </w:r>
    </w:p>
    <w:p w14:paraId="2386F47C" w14:textId="77777777"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كلّ أداة من الأدوات الأربع لها نقاط قوّة فريدة. سنستخدم كلّ أداة في المرحلة التي تتفوّق فيها، وليس الهدف المقارنة بل التكامل</w:t>
      </w:r>
      <w:r w:rsidRPr="00677558">
        <w:rPr>
          <w:rFonts w:ascii="Sakkal Majalla" w:hAnsi="Sakkal Majalla"/>
          <w:sz w:val="34"/>
        </w:rPr>
        <w:t>.</w:t>
      </w:r>
    </w:p>
    <w:p w14:paraId="0B5E0C39" w14:textId="77777777" w:rsidR="00677558" w:rsidRPr="00677558" w:rsidRDefault="00677558" w:rsidP="00F718B4">
      <w:pPr>
        <w:spacing w:line="240" w:lineRule="auto"/>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2: البيانات الواقعية</w:t>
      </w:r>
    </w:p>
    <w:p w14:paraId="32078BA6" w14:textId="77777777"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المشروع يعتمد على بيانات واقعية (أو شبه واقعية) تحتوي على تحدّيات حقيقية: قيم مفقودة، تناقضات، وحاجة للتنظيف. هذا متعمّد لمحاكاة البيئة الفعلية</w:t>
      </w:r>
      <w:r w:rsidRPr="00677558">
        <w:rPr>
          <w:rFonts w:ascii="Sakkal Majalla" w:hAnsi="Sakkal Majalla"/>
          <w:sz w:val="34"/>
        </w:rPr>
        <w:t>.</w:t>
      </w:r>
    </w:p>
    <w:p w14:paraId="668527D5" w14:textId="77777777" w:rsidR="00677558" w:rsidRPr="00677558" w:rsidRDefault="00677558" w:rsidP="00F718B4">
      <w:pPr>
        <w:spacing w:line="240" w:lineRule="auto"/>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3: المرونة في النتائج</w:t>
      </w:r>
    </w:p>
    <w:p w14:paraId="1D560FFD" w14:textId="77777777"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في التحليل الحقيقي، قد يصل محلّلان مختلفان إلى استنتاجات مختلفة من نفس البيانات، وكلاهما قد يكون صحيحاً. المهمّ هو جودة المنهجية والتفسير المنطقي</w:t>
      </w:r>
      <w:r w:rsidRPr="00677558">
        <w:rPr>
          <w:rFonts w:ascii="Sakkal Majalla" w:hAnsi="Sakkal Majalla"/>
          <w:sz w:val="34"/>
        </w:rPr>
        <w:t>.</w:t>
      </w:r>
    </w:p>
    <w:p w14:paraId="09B02F2F" w14:textId="77777777" w:rsidR="00677558" w:rsidRPr="00677558" w:rsidRDefault="00677558" w:rsidP="00F718B4">
      <w:pPr>
        <w:spacing w:line="240" w:lineRule="auto"/>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4: التوثيق الدقيق</w:t>
      </w:r>
    </w:p>
    <w:p w14:paraId="470EE27C" w14:textId="77777777" w:rsidR="00677558" w:rsidRPr="00677558" w:rsidRDefault="00677558" w:rsidP="00F718B4">
      <w:pPr>
        <w:spacing w:line="240" w:lineRule="auto"/>
        <w:rPr>
          <w:rFonts w:ascii="Sakkal Majalla" w:hAnsi="Sakkal Majalla"/>
          <w:sz w:val="34"/>
        </w:rPr>
      </w:pPr>
      <w:r w:rsidRPr="00677558">
        <w:rPr>
          <w:rFonts w:ascii="Sakkal Majalla" w:hAnsi="Sakkal Majalla"/>
          <w:sz w:val="34"/>
          <w:rtl/>
        </w:rPr>
        <w:t>في كلّ خطوة، سنوثّق القرارات والافتراضات. هذا ضروري في بيئة العمل الاحترافية لضمان الشفافية وإمكانية المراجعة</w:t>
      </w:r>
      <w:r w:rsidRPr="00677558">
        <w:rPr>
          <w:rFonts w:ascii="Sakkal Majalla" w:hAnsi="Sakkal Majalla"/>
          <w:sz w:val="34"/>
        </w:rPr>
        <w:t>.</w:t>
      </w:r>
    </w:p>
    <w:p w14:paraId="211382AB" w14:textId="77777777" w:rsidR="00677558" w:rsidRPr="00677558" w:rsidRDefault="00677558" w:rsidP="00F718B4">
      <w:pPr>
        <w:spacing w:line="240" w:lineRule="auto"/>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5: الوقت والأولويات</w:t>
      </w:r>
    </w:p>
    <w:p w14:paraId="0488A8E0" w14:textId="77777777" w:rsidR="00677558" w:rsidRDefault="00677558" w:rsidP="00F718B4">
      <w:pPr>
        <w:spacing w:line="240" w:lineRule="auto"/>
        <w:rPr>
          <w:rFonts w:ascii="Sakkal Majalla" w:hAnsi="Sakkal Majalla"/>
          <w:sz w:val="34"/>
          <w:rtl/>
        </w:rPr>
      </w:pPr>
      <w:r w:rsidRPr="00677558">
        <w:rPr>
          <w:rFonts w:ascii="Sakkal Majalla" w:hAnsi="Sakkal Majalla"/>
          <w:sz w:val="34"/>
          <w:rtl/>
        </w:rPr>
        <w:t>في المشاريع الفعلية، الوقت محدود. سنتعلّم كيفية تحديد الأولويات: متى نستثمر في التحليل العميق ومتى نكتفي بتحليل سريع كافٍ لاتّخاذ القرار</w:t>
      </w:r>
      <w:r w:rsidRPr="00677558">
        <w:rPr>
          <w:rFonts w:ascii="Sakkal Majalla" w:hAnsi="Sakkal Majalla"/>
          <w:sz w:val="34"/>
        </w:rPr>
        <w:t>.</w:t>
      </w:r>
    </w:p>
    <w:p w14:paraId="4508EC28" w14:textId="77777777" w:rsidR="00677558" w:rsidRDefault="00677558" w:rsidP="00677558">
      <w:pPr>
        <w:jc w:val="center"/>
        <w:rPr>
          <w:rFonts w:ascii="Sakkal Majalla" w:hAnsi="Sakkal Majalla"/>
          <w:sz w:val="34"/>
          <w:rtl/>
        </w:rPr>
      </w:pPr>
    </w:p>
    <w:p w14:paraId="1917331E" w14:textId="6D0234A2" w:rsidR="00677558" w:rsidRPr="00677558" w:rsidRDefault="003F41BB" w:rsidP="00677558">
      <w:pPr>
        <w:rPr>
          <w:rFonts w:ascii="Sakkal Majalla" w:hAnsi="Sakkal Majalla"/>
          <w:b/>
          <w:bCs/>
          <w:sz w:val="34"/>
        </w:rPr>
      </w:pPr>
      <w:r>
        <w:rPr>
          <w:rFonts w:ascii="Adobe Arabic" w:hAnsi="Adobe Arabic" w:cs="Adobe Arabic"/>
          <w:b/>
          <w:bCs/>
          <w:color w:val="002060"/>
          <w:sz w:val="36"/>
          <w:szCs w:val="36"/>
          <w:rtl/>
        </w:rPr>
        <w:br w:type="page"/>
      </w:r>
      <w:r w:rsidR="00677558" w:rsidRPr="00DA7905">
        <w:rPr>
          <w:rFonts w:eastAsia="Times New Roman" w:cs="Times New Roman"/>
          <w:b/>
          <w:bCs/>
          <w:noProof/>
          <w:sz w:val="36"/>
          <w:szCs w:val="36"/>
        </w:rPr>
        <w:lastRenderedPageBreak/>
        <mc:AlternateContent>
          <mc:Choice Requires="wpg">
            <w:drawing>
              <wp:inline distT="0" distB="0" distL="0" distR="0" wp14:anchorId="2714B05E" wp14:editId="28075137">
                <wp:extent cx="5711825" cy="747683"/>
                <wp:effectExtent l="0" t="0" r="22225" b="14605"/>
                <wp:docPr id="191646952"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598148312" name="مجموعة 881967268"/>
                        <wpg:cNvGrpSpPr/>
                        <wpg:grpSpPr>
                          <a:xfrm>
                            <a:off x="0" y="158461"/>
                            <a:ext cx="5711825" cy="589538"/>
                            <a:chOff x="0" y="158268"/>
                            <a:chExt cx="6312597" cy="653423"/>
                          </a:xfrm>
                        </wpg:grpSpPr>
                        <wps:wsp>
                          <wps:cNvPr id="1045148314"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4882480" name="مربع نص 2043426344"/>
                          <wps:cNvSpPr txBox="1"/>
                          <wps:spPr>
                            <a:xfrm>
                              <a:off x="817585" y="158268"/>
                              <a:ext cx="5335004" cy="453957"/>
                            </a:xfrm>
                            <a:prstGeom prst="rect">
                              <a:avLst/>
                            </a:prstGeom>
                            <a:noFill/>
                          </wps:spPr>
                          <wps:txbx>
                            <w:txbxContent>
                              <w:p w14:paraId="0CE326D5" w14:textId="551822CC" w:rsidR="00677558" w:rsidRPr="00724F18" w:rsidRDefault="00677558" w:rsidP="00677558">
                                <w:pPr>
                                  <w:rPr>
                                    <w:rFonts w:eastAsia="Times New Roman" w:hAnsi="Adobe Arabic" w:cs="Adobe Arabic"/>
                                    <w:b/>
                                    <w:bCs/>
                                    <w:color w:val="168489"/>
                                    <w:kern w:val="24"/>
                                    <w:sz w:val="40"/>
                                    <w:szCs w:val="40"/>
                                  </w:rPr>
                                </w:pPr>
                                <w:r w:rsidRPr="00677558">
                                  <w:rPr>
                                    <w:rFonts w:eastAsia="Times New Roman" w:hAnsi="Adobe Arabic" w:cs="Adobe Arabic"/>
                                    <w:b/>
                                    <w:bCs/>
                                    <w:color w:val="168489"/>
                                    <w:kern w:val="24"/>
                                    <w:sz w:val="40"/>
                                    <w:szCs w:val="40"/>
                                    <w:rtl/>
                                  </w:rPr>
                                  <w:t>المشروع التطبيقي: تحليل شامل لأداء شركة تجارة إلكترونية</w:t>
                                </w:r>
                              </w:p>
                            </w:txbxContent>
                          </wps:txbx>
                          <wps:bodyPr wrap="square" rtlCol="1">
                            <a:spAutoFit/>
                          </wps:bodyPr>
                        </wps:wsp>
                        <wps:wsp>
                          <wps:cNvPr id="162269749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89665777" name="Picture 179"/>
                          <pic:cNvPicPr>
                            <a:picLocks noChangeAspect="1"/>
                          </pic:cNvPicPr>
                        </pic:nvPicPr>
                        <pic:blipFill>
                          <a:blip r:embed="rId261"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714B05E" id="_x0000_s1827"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">
                <v:group id="مجموعة 881967268" o:spid="_x0000_s1828" style="position:absolute;top:1584;width:57118;height:5895" coordorigin=",1582" coordsize="63125,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">
                  <v:roundrect id="مستطيل مستدير الزوايا 769901" o:spid="_x0000_s182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" fillcolor="#168489" strokecolor="#168489" strokeweight="1pt">
                    <v:stroke joinstyle="miter"/>
                  </v:roundrect>
                  <v:shape id="مربع نص 2043426344" o:spid="_x0000_s1830" type="#_x0000_t202" style="position:absolute;left:8175;top:1582;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" filled="f" stroked="f">
                    <v:textbox style="mso-fit-shape-to-text:t">
                      <w:txbxContent>
                        <w:p w14:paraId="0CE326D5" w14:textId="551822CC" w:rsidR="00677558" w:rsidRPr="00724F18" w:rsidRDefault="00677558" w:rsidP="00677558">
                          <w:pPr>
                            <w:rPr>
                              <w:rFonts w:eastAsia="Times New Roman" w:hAnsi="Adobe Arabic" w:cs="Adobe Arabic"/>
                              <w:b/>
                              <w:bCs/>
                              <w:color w:val="168489"/>
                              <w:kern w:val="24"/>
                              <w:sz w:val="40"/>
                              <w:szCs w:val="40"/>
                            </w:rPr>
                          </w:pPr>
                          <w:r w:rsidRPr="00677558">
                            <w:rPr>
                              <w:rFonts w:eastAsia="Times New Roman" w:hAnsi="Adobe Arabic" w:cs="Adobe Arabic"/>
                              <w:b/>
                              <w:bCs/>
                              <w:color w:val="168489"/>
                              <w:kern w:val="24"/>
                              <w:sz w:val="40"/>
                              <w:szCs w:val="40"/>
                              <w:rtl/>
                            </w:rPr>
                            <w:t>المشروع التطبيقي: تحليل شامل لأداء شركة تجارة إلكترونية</w:t>
                          </w:r>
                        </w:p>
                      </w:txbxContent>
                    </v:textbox>
                  </v:shape>
                  <v:roundrect id="مستطيل مستدير الزوايا 769903" o:spid="_x0000_s183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" fillcolor="#168489" strokecolor="#168489" strokeweight="1pt">
                    <v:stroke joinstyle="miter"/>
                  </v:roundrect>
                </v:group>
                <v:shape id="Picture 179" o:spid="_x0000_s1832"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">
                  <v:imagedata r:id="rId262" o:title=""/>
                </v:shape>
                <w10:anchorlock/>
              </v:group>
            </w:pict>
          </mc:Fallback>
        </mc:AlternateContent>
      </w:r>
    </w:p>
    <w:p w14:paraId="2A10B5C7"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السيناريو</w:t>
      </w:r>
      <w:r w:rsidRPr="00677558">
        <w:rPr>
          <w:rFonts w:ascii="Sakkal Majalla" w:hAnsi="Sakkal Majalla"/>
          <w:b/>
          <w:bCs/>
          <w:sz w:val="34"/>
        </w:rPr>
        <w:t>:</w:t>
      </w:r>
    </w:p>
    <w:p w14:paraId="5E1A6FC1" w14:textId="77777777" w:rsidR="00677558" w:rsidRPr="00677558" w:rsidRDefault="00677558" w:rsidP="00677558">
      <w:pPr>
        <w:rPr>
          <w:rFonts w:ascii="Sakkal Majalla" w:hAnsi="Sakkal Majalla"/>
          <w:sz w:val="34"/>
        </w:rPr>
      </w:pPr>
      <w:r w:rsidRPr="00677558">
        <w:rPr>
          <w:rFonts w:ascii="Sakkal Majalla" w:hAnsi="Sakkal Majalla"/>
          <w:sz w:val="34"/>
          <w:rtl/>
        </w:rPr>
        <w:t>شركة</w:t>
      </w:r>
      <w:r w:rsidRPr="00677558">
        <w:rPr>
          <w:rFonts w:ascii="Sakkal Majalla" w:hAnsi="Sakkal Majalla"/>
          <w:sz w:val="34"/>
        </w:rPr>
        <w:t xml:space="preserve"> "</w:t>
      </w:r>
      <w:r w:rsidRPr="00677558">
        <w:rPr>
          <w:rFonts w:ascii="Sakkal Majalla" w:hAnsi="Sakkal Majalla"/>
          <w:b/>
          <w:bCs/>
          <w:sz w:val="34"/>
          <w:rtl/>
        </w:rPr>
        <w:t>المتجر الرقمي</w:t>
      </w:r>
      <w:r w:rsidRPr="00677558">
        <w:rPr>
          <w:rFonts w:ascii="Sakkal Majalla" w:hAnsi="Sakkal Majalla"/>
          <w:sz w:val="34"/>
        </w:rPr>
        <w:t xml:space="preserve">" </w:t>
      </w:r>
      <w:r w:rsidRPr="00677558">
        <w:rPr>
          <w:rFonts w:ascii="Sakkal Majalla" w:hAnsi="Sakkal Majalla"/>
          <w:sz w:val="34"/>
          <w:rtl/>
        </w:rPr>
        <w:t>هي منصّة تجارة إلكترونية رائدة في المملكة العربية السعودية، تعمل في 6 مدن رئيسية (الرياض، جدّة، الدمّام، مكّة، المدينة، الخبر). تبيع الشركة 5 فئات رئيسية من المنتجات</w:t>
      </w:r>
      <w:r w:rsidRPr="00677558">
        <w:rPr>
          <w:rFonts w:ascii="Sakkal Majalla" w:hAnsi="Sakkal Majalla"/>
          <w:sz w:val="34"/>
        </w:rPr>
        <w:t>:</w:t>
      </w:r>
    </w:p>
    <w:p w14:paraId="373E1E7F"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الإلكترونيات</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هواتف، أجهزة لوحية، حواسيب</w:t>
      </w:r>
      <w:r w:rsidRPr="00677558">
        <w:rPr>
          <w:rFonts w:ascii="Sakkal Majalla" w:hAnsi="Sakkal Majalla" w:hint="cs"/>
          <w:sz w:val="34"/>
          <w:rtl/>
        </w:rPr>
        <w:t>.</w:t>
      </w:r>
    </w:p>
    <w:p w14:paraId="6524D0BE"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الأزياء</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ملابس، أحذية، إكسسوارات</w:t>
      </w:r>
      <w:r w:rsidRPr="00677558">
        <w:rPr>
          <w:rFonts w:ascii="Sakkal Majalla" w:hAnsi="Sakkal Majalla" w:hint="cs"/>
          <w:sz w:val="34"/>
          <w:rtl/>
        </w:rPr>
        <w:t>.</w:t>
      </w:r>
    </w:p>
    <w:p w14:paraId="5068E45C"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المنزل والمطبخ</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أثاث، أدوات منزلية</w:t>
      </w:r>
      <w:r w:rsidRPr="00677558">
        <w:rPr>
          <w:rFonts w:ascii="Sakkal Majalla" w:hAnsi="Sakkal Majalla" w:hint="cs"/>
          <w:sz w:val="34"/>
          <w:rtl/>
        </w:rPr>
        <w:t>.</w:t>
      </w:r>
    </w:p>
    <w:p w14:paraId="630D875E"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الكتب والوسائط</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كتب، ألعاب</w:t>
      </w:r>
      <w:r w:rsidRPr="00677558">
        <w:rPr>
          <w:rFonts w:ascii="Sakkal Majalla" w:hAnsi="Sakkal Majalla"/>
          <w:sz w:val="34"/>
        </w:rPr>
        <w:t>.</w:t>
      </w:r>
    </w:p>
    <w:p w14:paraId="190F1B36" w14:textId="08321AE3"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 xml:space="preserve">الصحّة </w:t>
      </w:r>
      <w:r w:rsidR="00C138D4" w:rsidRPr="00677558">
        <w:rPr>
          <w:rFonts w:ascii="Sakkal Majalla" w:hAnsi="Sakkal Majalla" w:hint="cs"/>
          <w:b/>
          <w:bCs/>
          <w:sz w:val="34"/>
          <w:rtl/>
        </w:rPr>
        <w:t>والجمال</w:t>
      </w:r>
      <w:r w:rsidR="00C138D4" w:rsidRPr="00677558">
        <w:rPr>
          <w:rFonts w:ascii="Sakkal Majalla" w:hAnsi="Sakkal Majalla"/>
          <w:sz w:val="34"/>
        </w:rPr>
        <w:t xml:space="preserve">: </w:t>
      </w:r>
      <w:r w:rsidR="00C138D4" w:rsidRPr="00677558">
        <w:rPr>
          <w:rFonts w:ascii="Sakkal Majalla" w:hAnsi="Sakkal Majalla"/>
          <w:sz w:val="34"/>
          <w:rtl/>
        </w:rPr>
        <w:t>مستحضرات</w:t>
      </w:r>
      <w:r w:rsidRPr="00677558">
        <w:rPr>
          <w:rFonts w:ascii="Sakkal Majalla" w:hAnsi="Sakkal Majalla"/>
          <w:sz w:val="34"/>
          <w:rtl/>
        </w:rPr>
        <w:t xml:space="preserve"> تجميل، مكمّلات غذائية</w:t>
      </w:r>
      <w:r w:rsidRPr="00677558">
        <w:rPr>
          <w:rFonts w:ascii="Sakkal Majalla" w:hAnsi="Sakkal Majalla" w:hint="cs"/>
          <w:sz w:val="34"/>
          <w:rtl/>
        </w:rPr>
        <w:t>.</w:t>
      </w:r>
    </w:p>
    <w:p w14:paraId="739395F8"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التحدّي الاستراتيجي</w:t>
      </w:r>
      <w:r w:rsidRPr="00677558">
        <w:rPr>
          <w:rFonts w:ascii="Sakkal Majalla" w:hAnsi="Sakkal Majalla"/>
          <w:b/>
          <w:bCs/>
          <w:sz w:val="34"/>
        </w:rPr>
        <w:t>:</w:t>
      </w:r>
    </w:p>
    <w:p w14:paraId="7FED4380" w14:textId="77777777" w:rsidR="00677558" w:rsidRPr="00677558" w:rsidRDefault="00677558" w:rsidP="00677558">
      <w:pPr>
        <w:rPr>
          <w:rFonts w:ascii="Sakkal Majalla" w:hAnsi="Sakkal Majalla"/>
          <w:sz w:val="34"/>
        </w:rPr>
      </w:pPr>
      <w:r w:rsidRPr="00677558">
        <w:rPr>
          <w:rFonts w:ascii="Sakkal Majalla" w:hAnsi="Sakkal Majalla"/>
          <w:sz w:val="34"/>
          <w:rtl/>
        </w:rPr>
        <w:t>خلال الربع الأخير من عام 2024، واجهت الشركة المشاكل التالية</w:t>
      </w:r>
      <w:r w:rsidRPr="00677558">
        <w:rPr>
          <w:rFonts w:ascii="Sakkal Majalla" w:hAnsi="Sakkal Majalla"/>
          <w:sz w:val="34"/>
        </w:rPr>
        <w:t>:</w:t>
      </w:r>
    </w:p>
    <w:p w14:paraId="4C4381CE"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انخفاض معدّل التحويل</w:t>
      </w:r>
      <w:r w:rsidRPr="00677558">
        <w:rPr>
          <w:rFonts w:ascii="Sakkal Majalla" w:hAnsi="Sakkal Majalla"/>
          <w:b/>
          <w:bCs/>
          <w:sz w:val="34"/>
        </w:rPr>
        <w:t xml:space="preserve"> (Conversion Rate)</w:t>
      </w:r>
      <w:r w:rsidRPr="00677558">
        <w:rPr>
          <w:rFonts w:ascii="Sakkal Majalla" w:hAnsi="Sakkal Majalla"/>
          <w:sz w:val="34"/>
        </w:rPr>
        <w:t xml:space="preserve"> </w:t>
      </w:r>
      <w:r w:rsidRPr="00677558">
        <w:rPr>
          <w:rFonts w:ascii="Sakkal Majalla" w:hAnsi="Sakkal Majalla"/>
          <w:sz w:val="34"/>
          <w:rtl/>
        </w:rPr>
        <w:t>من 4.2% إلى 2.8</w:t>
      </w:r>
      <w:r w:rsidRPr="00677558">
        <w:rPr>
          <w:rFonts w:ascii="Sakkal Majalla" w:hAnsi="Sakkal Majalla"/>
          <w:sz w:val="34"/>
        </w:rPr>
        <w:t>%.</w:t>
      </w:r>
    </w:p>
    <w:p w14:paraId="54D7A2DD"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ارتفاع معدّل إلغاء الطلبات</w:t>
      </w:r>
      <w:r w:rsidRPr="00677558">
        <w:rPr>
          <w:rFonts w:ascii="Sakkal Majalla" w:hAnsi="Sakkal Majalla"/>
          <w:sz w:val="34"/>
          <w:rtl/>
        </w:rPr>
        <w:t xml:space="preserve"> من 8% إلى 15</w:t>
      </w:r>
      <w:r w:rsidRPr="00677558">
        <w:rPr>
          <w:rFonts w:ascii="Sakkal Majalla" w:hAnsi="Sakkal Majalla"/>
          <w:sz w:val="34"/>
        </w:rPr>
        <w:t>%.</w:t>
      </w:r>
    </w:p>
    <w:p w14:paraId="6F8FC8C1"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تراجع رضا العملاء</w:t>
      </w:r>
      <w:r w:rsidRPr="00677558">
        <w:rPr>
          <w:rFonts w:ascii="Sakkal Majalla" w:hAnsi="Sakkal Majalla"/>
          <w:sz w:val="34"/>
          <w:rtl/>
        </w:rPr>
        <w:t xml:space="preserve"> من 4.5/5 إلى 3.8/5</w:t>
      </w:r>
      <w:r w:rsidRPr="00677558">
        <w:rPr>
          <w:rFonts w:ascii="Sakkal Majalla" w:hAnsi="Sakkal Majalla"/>
          <w:sz w:val="34"/>
        </w:rPr>
        <w:t>.</w:t>
      </w:r>
    </w:p>
    <w:p w14:paraId="7A159776"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انخفاض الأرباح</w:t>
      </w:r>
      <w:r w:rsidRPr="00677558">
        <w:rPr>
          <w:rFonts w:ascii="Sakkal Majalla" w:hAnsi="Sakkal Majalla"/>
          <w:sz w:val="34"/>
          <w:rtl/>
        </w:rPr>
        <w:t xml:space="preserve"> بنسبة 18% رغم زيادة عدد الزوّار بنسبة 12</w:t>
      </w:r>
      <w:r w:rsidRPr="00677558">
        <w:rPr>
          <w:rFonts w:ascii="Sakkal Majalla" w:hAnsi="Sakkal Majalla"/>
          <w:sz w:val="34"/>
        </w:rPr>
        <w:t>%.</w:t>
      </w:r>
    </w:p>
    <w:p w14:paraId="296073BE"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مهمّتك</w:t>
      </w:r>
      <w:r w:rsidRPr="00677558">
        <w:rPr>
          <w:rFonts w:ascii="Sakkal Majalla" w:hAnsi="Sakkal Majalla"/>
          <w:b/>
          <w:bCs/>
          <w:sz w:val="34"/>
        </w:rPr>
        <w:t>:</w:t>
      </w:r>
    </w:p>
    <w:p w14:paraId="74450CD2" w14:textId="77777777" w:rsidR="00677558" w:rsidRPr="00677558" w:rsidRDefault="00677558" w:rsidP="00677558">
      <w:pPr>
        <w:rPr>
          <w:rFonts w:ascii="Sakkal Majalla" w:hAnsi="Sakkal Majalla"/>
          <w:sz w:val="34"/>
        </w:rPr>
      </w:pPr>
      <w:r w:rsidRPr="00677558">
        <w:rPr>
          <w:rFonts w:ascii="Sakkal Majalla" w:hAnsi="Sakkal Majalla"/>
          <w:sz w:val="34"/>
          <w:rtl/>
        </w:rPr>
        <w:t>أنت محلّل بيانات رئيسي في الشركة، ومطلوب منك</w:t>
      </w:r>
      <w:r w:rsidRPr="00677558">
        <w:rPr>
          <w:rFonts w:ascii="Sakkal Majalla" w:hAnsi="Sakkal Majalla"/>
          <w:sz w:val="34"/>
        </w:rPr>
        <w:t>:</w:t>
      </w:r>
    </w:p>
    <w:p w14:paraId="1809DB76"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تحليل البيانات المتاحة</w:t>
      </w:r>
      <w:r w:rsidRPr="00677558">
        <w:rPr>
          <w:rFonts w:ascii="Sakkal Majalla" w:hAnsi="Sakkal Majalla"/>
          <w:sz w:val="34"/>
          <w:rtl/>
        </w:rPr>
        <w:t xml:space="preserve"> لتحديد الأسباب الجذرية للمشاكل</w:t>
      </w:r>
      <w:r w:rsidRPr="00677558">
        <w:rPr>
          <w:rFonts w:ascii="Sakkal Majalla" w:hAnsi="Sakkal Majalla"/>
          <w:sz w:val="34"/>
        </w:rPr>
        <w:t>.</w:t>
      </w:r>
    </w:p>
    <w:p w14:paraId="4D350B6B"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تحديد الأنماط والاتّجاهات</w:t>
      </w:r>
      <w:r w:rsidRPr="00677558">
        <w:rPr>
          <w:rFonts w:ascii="Sakkal Majalla" w:hAnsi="Sakkal Majalla"/>
          <w:sz w:val="34"/>
          <w:rtl/>
        </w:rPr>
        <w:t xml:space="preserve"> في سلوك العملاء وأداء المنتجات</w:t>
      </w:r>
      <w:r w:rsidRPr="00677558">
        <w:rPr>
          <w:rFonts w:ascii="Sakkal Majalla" w:hAnsi="Sakkal Majalla"/>
          <w:sz w:val="34"/>
        </w:rPr>
        <w:t>.</w:t>
      </w:r>
    </w:p>
    <w:p w14:paraId="0703E1A4"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بناء نماذج تنبّؤية</w:t>
      </w:r>
      <w:r w:rsidRPr="00677558">
        <w:rPr>
          <w:rFonts w:ascii="Sakkal Majalla" w:hAnsi="Sakkal Majalla"/>
          <w:sz w:val="34"/>
          <w:rtl/>
        </w:rPr>
        <w:t xml:space="preserve"> لتوقّع المبيعات المستقبلية</w:t>
      </w:r>
      <w:r w:rsidRPr="00677558">
        <w:rPr>
          <w:rFonts w:ascii="Sakkal Majalla" w:hAnsi="Sakkal Majalla"/>
          <w:sz w:val="34"/>
        </w:rPr>
        <w:t>.</w:t>
      </w:r>
    </w:p>
    <w:p w14:paraId="3AF3F4EB"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إعداد توصيات استراتيجية</w:t>
      </w:r>
      <w:r w:rsidRPr="00677558">
        <w:rPr>
          <w:rFonts w:ascii="Sakkal Majalla" w:hAnsi="Sakkal Majalla"/>
          <w:sz w:val="34"/>
          <w:rtl/>
        </w:rPr>
        <w:t xml:space="preserve"> قابلة للتنفيذ مع عرض تقديمي للإدارة</w:t>
      </w:r>
      <w:r w:rsidRPr="00677558">
        <w:rPr>
          <w:rFonts w:ascii="Sakkal Majalla" w:hAnsi="Sakkal Majalla"/>
          <w:sz w:val="34"/>
        </w:rPr>
        <w:t>.</w:t>
      </w:r>
    </w:p>
    <w:p w14:paraId="0F4C83F5" w14:textId="77777777" w:rsidR="00677558" w:rsidRPr="00C138D4" w:rsidRDefault="00677558" w:rsidP="00677558">
      <w:pPr>
        <w:rPr>
          <w:rFonts w:ascii="Sakkal Majalla" w:hAnsi="Sakkal Majalla"/>
          <w:b/>
          <w:bCs/>
          <w:color w:val="008080"/>
          <w:sz w:val="34"/>
        </w:rPr>
      </w:pPr>
      <w:r w:rsidRPr="00C138D4">
        <w:rPr>
          <w:rFonts w:ascii="Sakkal Majalla" w:hAnsi="Sakkal Majalla"/>
          <w:b/>
          <w:bCs/>
          <w:color w:val="008080"/>
          <w:sz w:val="34"/>
          <w:rtl/>
        </w:rPr>
        <w:lastRenderedPageBreak/>
        <w:t>خارطة الطريق: توزيع الأدوات على مراحل المشروع</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0"/>
        <w:gridCol w:w="1767"/>
        <w:gridCol w:w="4909"/>
      </w:tblGrid>
      <w:tr w:rsidR="00C138D4" w:rsidRPr="00C138D4" w14:paraId="55D92E69" w14:textId="77777777" w:rsidTr="00C138D4">
        <w:trPr>
          <w:tblHeader/>
          <w:tblCellSpacing w:w="15" w:type="dxa"/>
        </w:trPr>
        <w:tc>
          <w:tcPr>
            <w:tcW w:w="2295" w:type="dxa"/>
            <w:shd w:val="clear" w:color="auto" w:fill="F2F2F2" w:themeFill="background1" w:themeFillShade="F2"/>
            <w:vAlign w:val="center"/>
            <w:hideMark/>
          </w:tcPr>
          <w:p w14:paraId="056EF6EB"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المرحلة</w:t>
            </w:r>
          </w:p>
        </w:tc>
        <w:tc>
          <w:tcPr>
            <w:tcW w:w="1737" w:type="dxa"/>
            <w:shd w:val="clear" w:color="auto" w:fill="F2F2F2" w:themeFill="background1" w:themeFillShade="F2"/>
            <w:vAlign w:val="center"/>
            <w:hideMark/>
          </w:tcPr>
          <w:p w14:paraId="0D034F98"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الأداة المستخدمة</w:t>
            </w:r>
          </w:p>
        </w:tc>
        <w:tc>
          <w:tcPr>
            <w:tcW w:w="0" w:type="auto"/>
            <w:shd w:val="clear" w:color="auto" w:fill="F2F2F2" w:themeFill="background1" w:themeFillShade="F2"/>
            <w:vAlign w:val="center"/>
            <w:hideMark/>
          </w:tcPr>
          <w:p w14:paraId="531132DD"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السبب</w:t>
            </w:r>
          </w:p>
        </w:tc>
      </w:tr>
      <w:tr w:rsidR="00677558" w:rsidRPr="00677558" w14:paraId="265E0357" w14:textId="77777777" w:rsidTr="00C138D4">
        <w:trPr>
          <w:tblCellSpacing w:w="15" w:type="dxa"/>
        </w:trPr>
        <w:tc>
          <w:tcPr>
            <w:tcW w:w="2295" w:type="dxa"/>
            <w:vAlign w:val="center"/>
            <w:hideMark/>
          </w:tcPr>
          <w:p w14:paraId="07D66217" w14:textId="55F07711" w:rsidR="00677558" w:rsidRPr="00677558" w:rsidRDefault="00677558" w:rsidP="00C138D4">
            <w:pPr>
              <w:jc w:val="center"/>
              <w:rPr>
                <w:rFonts w:ascii="Sakkal Majalla" w:hAnsi="Sakkal Majalla"/>
                <w:sz w:val="34"/>
              </w:rPr>
            </w:pPr>
            <w:r w:rsidRPr="00677558">
              <w:rPr>
                <w:rFonts w:ascii="Sakkal Majalla" w:hAnsi="Sakkal Majalla"/>
                <w:sz w:val="34"/>
                <w:rtl/>
              </w:rPr>
              <w:t>التخطيط وتصميم الاستراتيجية</w:t>
            </w:r>
          </w:p>
        </w:tc>
        <w:tc>
          <w:tcPr>
            <w:tcW w:w="1737" w:type="dxa"/>
            <w:vAlign w:val="center"/>
            <w:hideMark/>
          </w:tcPr>
          <w:p w14:paraId="467DCE11" w14:textId="77777777" w:rsidR="00677558" w:rsidRPr="00677558" w:rsidRDefault="00677558" w:rsidP="00C138D4">
            <w:pPr>
              <w:jc w:val="center"/>
              <w:rPr>
                <w:rFonts w:ascii="Sakkal Majalla" w:hAnsi="Sakkal Majalla"/>
                <w:sz w:val="34"/>
              </w:rPr>
            </w:pPr>
            <w:r w:rsidRPr="00677558">
              <w:rPr>
                <w:rFonts w:ascii="Sakkal Majalla" w:hAnsi="Sakkal Majalla"/>
                <w:b/>
                <w:bCs/>
                <w:sz w:val="34"/>
              </w:rPr>
              <w:t>ChatGPT</w:t>
            </w:r>
          </w:p>
        </w:tc>
        <w:tc>
          <w:tcPr>
            <w:tcW w:w="0" w:type="auto"/>
            <w:vAlign w:val="center"/>
            <w:hideMark/>
          </w:tcPr>
          <w:p w14:paraId="6357477A" w14:textId="77777777" w:rsidR="00677558" w:rsidRPr="00677558" w:rsidRDefault="00677558" w:rsidP="00C138D4">
            <w:pPr>
              <w:jc w:val="center"/>
              <w:rPr>
                <w:rFonts w:ascii="Sakkal Majalla" w:hAnsi="Sakkal Majalla"/>
                <w:sz w:val="34"/>
              </w:rPr>
            </w:pPr>
            <w:r w:rsidRPr="00677558">
              <w:rPr>
                <w:rFonts w:ascii="Sakkal Majalla" w:hAnsi="Sakkal Majalla"/>
                <w:sz w:val="34"/>
                <w:rtl/>
              </w:rPr>
              <w:t>توليد الأفكار، تصميم منهجية التحليل، كتابة الأكواد البرمجية</w:t>
            </w:r>
            <w:r w:rsidRPr="00677558">
              <w:rPr>
                <w:rFonts w:ascii="Sakkal Majalla" w:hAnsi="Sakkal Majalla"/>
                <w:sz w:val="34"/>
              </w:rPr>
              <w:t>.</w:t>
            </w:r>
          </w:p>
        </w:tc>
      </w:tr>
      <w:tr w:rsidR="00677558" w:rsidRPr="00677558" w14:paraId="790A5143" w14:textId="77777777" w:rsidTr="00C138D4">
        <w:trPr>
          <w:tblCellSpacing w:w="15" w:type="dxa"/>
        </w:trPr>
        <w:tc>
          <w:tcPr>
            <w:tcW w:w="2295" w:type="dxa"/>
            <w:vAlign w:val="center"/>
            <w:hideMark/>
          </w:tcPr>
          <w:p w14:paraId="7FB2E948" w14:textId="0514A8D0" w:rsidR="00677558" w:rsidRPr="00677558" w:rsidRDefault="00677558" w:rsidP="00C138D4">
            <w:pPr>
              <w:jc w:val="center"/>
              <w:rPr>
                <w:rFonts w:ascii="Sakkal Majalla" w:hAnsi="Sakkal Majalla"/>
                <w:sz w:val="34"/>
              </w:rPr>
            </w:pPr>
            <w:r w:rsidRPr="00677558">
              <w:rPr>
                <w:rFonts w:ascii="Sakkal Majalla" w:hAnsi="Sakkal Majalla"/>
                <w:sz w:val="34"/>
                <w:rtl/>
              </w:rPr>
              <w:t>التحليل الإحصائي المتقدّم والنمذجة</w:t>
            </w:r>
          </w:p>
        </w:tc>
        <w:tc>
          <w:tcPr>
            <w:tcW w:w="1737" w:type="dxa"/>
            <w:vAlign w:val="center"/>
            <w:hideMark/>
          </w:tcPr>
          <w:p w14:paraId="0DAC76B4" w14:textId="77777777" w:rsidR="00677558" w:rsidRPr="00677558" w:rsidRDefault="00677558" w:rsidP="00C138D4">
            <w:pPr>
              <w:jc w:val="center"/>
              <w:rPr>
                <w:rFonts w:ascii="Sakkal Majalla" w:hAnsi="Sakkal Majalla"/>
                <w:sz w:val="34"/>
              </w:rPr>
            </w:pPr>
            <w:r w:rsidRPr="00677558">
              <w:rPr>
                <w:rFonts w:ascii="Sakkal Majalla" w:hAnsi="Sakkal Majalla"/>
                <w:b/>
                <w:bCs/>
                <w:sz w:val="34"/>
              </w:rPr>
              <w:t>Google Colab</w:t>
            </w:r>
          </w:p>
        </w:tc>
        <w:tc>
          <w:tcPr>
            <w:tcW w:w="0" w:type="auto"/>
            <w:vAlign w:val="center"/>
            <w:hideMark/>
          </w:tcPr>
          <w:p w14:paraId="2C52A17F" w14:textId="77777777" w:rsidR="00677558" w:rsidRPr="00677558" w:rsidRDefault="00677558" w:rsidP="00C138D4">
            <w:pPr>
              <w:jc w:val="center"/>
              <w:rPr>
                <w:rFonts w:ascii="Sakkal Majalla" w:hAnsi="Sakkal Majalla"/>
                <w:sz w:val="34"/>
              </w:rPr>
            </w:pPr>
            <w:r w:rsidRPr="00677558">
              <w:rPr>
                <w:rFonts w:ascii="Sakkal Majalla" w:hAnsi="Sakkal Majalla"/>
                <w:sz w:val="34"/>
                <w:rtl/>
              </w:rPr>
              <w:t xml:space="preserve">تنفيذ خوارزميات معقّدة، </w:t>
            </w:r>
            <w:r w:rsidRPr="00677558">
              <w:rPr>
                <w:rFonts w:ascii="Sakkal Majalla" w:hAnsi="Sakkal Majalla"/>
                <w:sz w:val="34"/>
              </w:rPr>
              <w:t>Machine Learning</w:t>
            </w:r>
            <w:r w:rsidRPr="00677558">
              <w:rPr>
                <w:rFonts w:ascii="Sakkal Majalla" w:hAnsi="Sakkal Majalla"/>
                <w:sz w:val="34"/>
                <w:rtl/>
              </w:rPr>
              <w:t>، معالجة البيانات الضخمة</w:t>
            </w:r>
            <w:r w:rsidRPr="00677558">
              <w:rPr>
                <w:rFonts w:ascii="Sakkal Majalla" w:hAnsi="Sakkal Majalla"/>
                <w:sz w:val="34"/>
              </w:rPr>
              <w:t>.</w:t>
            </w:r>
          </w:p>
        </w:tc>
      </w:tr>
    </w:tbl>
    <w:p w14:paraId="7147FF3E"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المرحلة الأولى: التخطيط والإعداد باستخدام</w:t>
      </w:r>
      <w:r w:rsidRPr="00C138D4">
        <w:rPr>
          <w:rFonts w:ascii="Sakkal Majalla" w:hAnsi="Sakkal Majalla"/>
          <w:b/>
          <w:bCs/>
          <w:color w:val="C00000"/>
          <w:sz w:val="34"/>
        </w:rPr>
        <w:t xml:space="preserve"> ChatGPT</w:t>
      </w:r>
    </w:p>
    <w:p w14:paraId="7217F13F"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1: تصميم استراتيجية التحليل مع</w:t>
      </w:r>
      <w:r w:rsidRPr="00677558">
        <w:rPr>
          <w:rFonts w:ascii="Sakkal Majalla" w:hAnsi="Sakkal Majalla"/>
          <w:b/>
          <w:bCs/>
          <w:sz w:val="34"/>
        </w:rPr>
        <w:t xml:space="preserve"> ChatGPT</w:t>
      </w:r>
    </w:p>
    <w:p w14:paraId="1B8EE451"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الحوار مع</w:t>
      </w:r>
      <w:r w:rsidRPr="00677558">
        <w:rPr>
          <w:rFonts w:ascii="Sakkal Majalla" w:hAnsi="Sakkal Majalla"/>
          <w:b/>
          <w:bCs/>
          <w:sz w:val="34"/>
        </w:rPr>
        <w:t xml:space="preserve"> ChatGPT:</w:t>
      </w:r>
    </w:p>
    <w:p w14:paraId="53D9B697" w14:textId="77777777" w:rsidR="00677558" w:rsidRPr="00677558" w:rsidRDefault="00677558" w:rsidP="00677558">
      <w:pPr>
        <w:rPr>
          <w:rFonts w:ascii="Sakkal Majalla" w:hAnsi="Sakkal Majalla"/>
          <w:sz w:val="34"/>
        </w:rPr>
      </w:pPr>
      <w:r w:rsidRPr="00677558">
        <w:rPr>
          <w:rFonts w:ascii="Sakkal Majalla" w:hAnsi="Sakkal Majalla"/>
          <w:b/>
          <w:bCs/>
          <w:sz w:val="34"/>
          <w:rtl/>
        </w:rPr>
        <w:t>المحلّل (أنت)</w:t>
      </w:r>
      <w:r w:rsidRPr="00677558">
        <w:rPr>
          <w:rFonts w:ascii="Sakkal Majalla" w:hAnsi="Sakkal Majalla"/>
          <w:b/>
          <w:bCs/>
          <w:sz w:val="34"/>
        </w:rPr>
        <w:t>:</w:t>
      </w:r>
    </w:p>
    <w:p w14:paraId="623E9D6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أنا محلّل بيانات في شركة تجارة إلكترونية. لديّ المشاكل التالية:</w:t>
      </w:r>
    </w:p>
    <w:p w14:paraId="1729CE31"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انخفاض معدّل التحويل من 4.2% إلى 2.8%</w:t>
      </w:r>
    </w:p>
    <w:p w14:paraId="39D7E9BE"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ارتفاع معدّل إلغاء الطلبات من 8% إلى 15%</w:t>
      </w:r>
    </w:p>
    <w:p w14:paraId="2B2F03D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انخفاض رضا العملاء من 4.5/5 إلى 3.8/5</w:t>
      </w:r>
    </w:p>
    <w:p w14:paraId="45B3964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البيانات المتاحة:</w:t>
      </w:r>
    </w:p>
    <w:p w14:paraId="159880E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ملفّ </w:t>
      </w:r>
      <w:r w:rsidRPr="00677558">
        <w:rPr>
          <w:rFonts w:ascii="Sakkal Majalla" w:hAnsi="Sakkal Majalla"/>
          <w:sz w:val="34"/>
        </w:rPr>
        <w:t>CSV</w:t>
      </w:r>
      <w:r w:rsidRPr="00677558">
        <w:rPr>
          <w:rFonts w:ascii="Sakkal Majalla" w:hAnsi="Sakkal Majalla"/>
          <w:sz w:val="34"/>
          <w:rtl/>
        </w:rPr>
        <w:t xml:space="preserve"> يحتوي على 500,000 معاملة (التاريخ، رقم الطلب، المنتج، الفئة، السعر، الكمّية، المدينة، حالة الطلب، وقت التسليم، تقييم العميل).</w:t>
      </w:r>
    </w:p>
    <w:p w14:paraId="1695DB5D"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2. ملفّ </w:t>
      </w:r>
      <w:r w:rsidRPr="00677558">
        <w:rPr>
          <w:rFonts w:ascii="Sakkal Majalla" w:hAnsi="Sakkal Majalla"/>
          <w:sz w:val="34"/>
        </w:rPr>
        <w:t>JSON</w:t>
      </w:r>
      <w:r w:rsidRPr="00677558">
        <w:rPr>
          <w:rFonts w:ascii="Sakkal Majalla" w:hAnsi="Sakkal Majalla"/>
          <w:sz w:val="34"/>
          <w:rtl/>
        </w:rPr>
        <w:t xml:space="preserve"> يحتوي على بيانات سلوك المستخدمين على الموقع (الجلسات، عدد الصفحات، مدّة البقاء، مصدر الزيارة).</w:t>
      </w:r>
    </w:p>
    <w:p w14:paraId="0E0D302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3. قاعدة بيانات </w:t>
      </w:r>
      <w:r w:rsidRPr="00677558">
        <w:rPr>
          <w:rFonts w:ascii="Sakkal Majalla" w:hAnsi="Sakkal Majalla"/>
          <w:sz w:val="34"/>
        </w:rPr>
        <w:t>SQL</w:t>
      </w:r>
      <w:r w:rsidRPr="00677558">
        <w:rPr>
          <w:rFonts w:ascii="Sakkal Majalla" w:hAnsi="Sakkal Majalla"/>
          <w:sz w:val="34"/>
          <w:rtl/>
        </w:rPr>
        <w:t xml:space="preserve"> تحتوي على بيانات العملاء (العمر، الجنس، المدينة، تاريخ أوّل عملية شراء).</w:t>
      </w:r>
    </w:p>
    <w:p w14:paraId="2AFD89A2"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ساعدني في تصميم استراتيجية تحليل شاملة، حدّد الخطوات والأدوات المناسبة.</w:t>
      </w:r>
    </w:p>
    <w:p w14:paraId="5B95E58A" w14:textId="77777777" w:rsidR="00677558" w:rsidRPr="00677558" w:rsidRDefault="00677558" w:rsidP="00677558">
      <w:pPr>
        <w:rPr>
          <w:rFonts w:ascii="Sakkal Majalla" w:hAnsi="Sakkal Majalla"/>
          <w:sz w:val="34"/>
          <w:rtl/>
        </w:rPr>
      </w:pPr>
    </w:p>
    <w:p w14:paraId="2093C93C" w14:textId="77777777" w:rsidR="00677558" w:rsidRPr="00677558" w:rsidRDefault="00677558" w:rsidP="00C138D4">
      <w:pPr>
        <w:keepNext/>
        <w:pageBreakBefore/>
        <w:rPr>
          <w:rFonts w:ascii="Sakkal Majalla" w:hAnsi="Sakkal Majalla"/>
          <w:b/>
          <w:bCs/>
          <w:sz w:val="34"/>
          <w:rtl/>
        </w:rPr>
      </w:pPr>
      <w:r w:rsidRPr="00677558">
        <w:rPr>
          <w:rFonts w:ascii="Sakkal Majalla" w:hAnsi="Sakkal Majalla"/>
          <w:b/>
          <w:bCs/>
          <w:sz w:val="34"/>
          <w:rtl/>
        </w:rPr>
        <w:lastRenderedPageBreak/>
        <w:t xml:space="preserve">إجابة </w:t>
      </w:r>
      <w:r w:rsidRPr="00677558">
        <w:rPr>
          <w:rFonts w:ascii="Sakkal Majalla" w:hAnsi="Sakkal Majalla"/>
          <w:b/>
          <w:bCs/>
          <w:sz w:val="34"/>
        </w:rPr>
        <w:t>ChatGPT</w:t>
      </w:r>
      <w:r w:rsidRPr="00677558">
        <w:rPr>
          <w:rFonts w:ascii="Sakkal Majalla" w:hAnsi="Sakkal Majalla"/>
          <w:b/>
          <w:bCs/>
          <w:sz w:val="34"/>
          <w:rtl/>
        </w:rPr>
        <w:t xml:space="preserve"> (ملخّصة):</w:t>
      </w:r>
    </w:p>
    <w:p w14:paraId="609BBE10"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استراتيجية التحليل المقترحة:</w:t>
      </w:r>
    </w:p>
    <w:p w14:paraId="51D75FA7"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1: فهم البيانات وتحديد المشكلة</w:t>
      </w:r>
    </w:p>
    <w:p w14:paraId="4E7D5C7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تحليل استكشافي أوّلي (</w:t>
      </w:r>
      <w:r w:rsidRPr="00677558">
        <w:rPr>
          <w:rFonts w:ascii="Sakkal Majalla" w:hAnsi="Sakkal Majalla"/>
          <w:sz w:val="34"/>
        </w:rPr>
        <w:t>EDA</w:t>
      </w:r>
      <w:r w:rsidRPr="00677558">
        <w:rPr>
          <w:rFonts w:ascii="Sakkal Majalla" w:hAnsi="Sakkal Majalla"/>
          <w:sz w:val="34"/>
          <w:rtl/>
        </w:rPr>
        <w:t>) لفهم البيانات.</w:t>
      </w:r>
    </w:p>
    <w:p w14:paraId="3A51100E"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تحديد الفترات الزمنية الحرجة (متى بدأ الانخفاض؟).</w:t>
      </w:r>
    </w:p>
    <w:p w14:paraId="52E1C639"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 (Pandas</w:t>
      </w:r>
      <w:r w:rsidRPr="00677558">
        <w:rPr>
          <w:rFonts w:ascii="Sakkal Majalla" w:hAnsi="Sakkal Majalla"/>
          <w:sz w:val="34"/>
          <w:rtl/>
        </w:rPr>
        <w:t xml:space="preserve">، </w:t>
      </w:r>
      <w:r w:rsidRPr="00677558">
        <w:rPr>
          <w:rFonts w:ascii="Sakkal Majalla" w:hAnsi="Sakkal Majalla"/>
          <w:sz w:val="34"/>
        </w:rPr>
        <w:t>Matplotlib)</w:t>
      </w:r>
      <w:r w:rsidRPr="00677558">
        <w:rPr>
          <w:rFonts w:ascii="Sakkal Majalla" w:hAnsi="Sakkal Majalla"/>
          <w:sz w:val="34"/>
          <w:rtl/>
        </w:rPr>
        <w:t xml:space="preserve"> في </w:t>
      </w:r>
      <w:r w:rsidRPr="00677558">
        <w:rPr>
          <w:rFonts w:ascii="Sakkal Majalla" w:hAnsi="Sakkal Majalla"/>
          <w:sz w:val="34"/>
        </w:rPr>
        <w:t>Google Colab</w:t>
      </w:r>
      <w:r w:rsidRPr="00677558">
        <w:rPr>
          <w:rFonts w:ascii="Sakkal Majalla" w:hAnsi="Sakkal Majalla"/>
          <w:sz w:val="34"/>
          <w:rtl/>
        </w:rPr>
        <w:t>.</w:t>
      </w:r>
    </w:p>
    <w:p w14:paraId="3A7E4A14"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2: تنظيف البيانات ودمجها</w:t>
      </w:r>
    </w:p>
    <w:p w14:paraId="19ECC52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معالجة القيم المفقودة والمتكرّرة.</w:t>
      </w:r>
    </w:p>
    <w:p w14:paraId="2B53FB2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دمج البيانات من مصادر مختلفة (</w:t>
      </w:r>
      <w:r w:rsidRPr="00677558">
        <w:rPr>
          <w:rFonts w:ascii="Sakkal Majalla" w:hAnsi="Sakkal Majalla"/>
          <w:sz w:val="34"/>
        </w:rPr>
        <w:t>CSV</w:t>
      </w:r>
      <w:r w:rsidRPr="00677558">
        <w:rPr>
          <w:rFonts w:ascii="Sakkal Majalla" w:hAnsi="Sakkal Majalla"/>
          <w:sz w:val="34"/>
          <w:rtl/>
        </w:rPr>
        <w:t xml:space="preserve">، </w:t>
      </w:r>
      <w:r w:rsidRPr="00677558">
        <w:rPr>
          <w:rFonts w:ascii="Sakkal Majalla" w:hAnsi="Sakkal Majalla"/>
          <w:sz w:val="34"/>
        </w:rPr>
        <w:t>JSON</w:t>
      </w:r>
      <w:r w:rsidRPr="00677558">
        <w:rPr>
          <w:rFonts w:ascii="Sakkal Majalla" w:hAnsi="Sakkal Majalla"/>
          <w:sz w:val="34"/>
          <w:rtl/>
        </w:rPr>
        <w:t xml:space="preserve">، </w:t>
      </w:r>
      <w:r w:rsidRPr="00677558">
        <w:rPr>
          <w:rFonts w:ascii="Sakkal Majalla" w:hAnsi="Sakkal Majalla"/>
          <w:sz w:val="34"/>
        </w:rPr>
        <w:t>SQL</w:t>
      </w:r>
      <w:r w:rsidRPr="00677558">
        <w:rPr>
          <w:rFonts w:ascii="Sakkal Majalla" w:hAnsi="Sakkal Majalla"/>
          <w:sz w:val="34"/>
          <w:rtl/>
        </w:rPr>
        <w:t>).</w:t>
      </w:r>
    </w:p>
    <w:p w14:paraId="4FD6D16C"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 (Pandas)</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7F2CF64B"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3: التحليل العميق</w:t>
      </w:r>
    </w:p>
    <w:p w14:paraId="7AF1A82F"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Funnel</w:t>
      </w:r>
      <w:r w:rsidRPr="00677558">
        <w:rPr>
          <w:rFonts w:ascii="Sakkal Majalla" w:hAnsi="Sakkal Majalla"/>
          <w:sz w:val="34"/>
          <w:rtl/>
        </w:rPr>
        <w:t xml:space="preserve"> للتحويل (من الزيارة إلى الشراء).</w:t>
      </w:r>
    </w:p>
    <w:p w14:paraId="23CE068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RFM (Recency, Frequency, Monetary)</w:t>
      </w:r>
      <w:r w:rsidRPr="00677558">
        <w:rPr>
          <w:rFonts w:ascii="Sakkal Majalla" w:hAnsi="Sakkal Majalla"/>
          <w:sz w:val="34"/>
          <w:rtl/>
        </w:rPr>
        <w:t xml:space="preserve"> للعملاء.</w:t>
      </w:r>
    </w:p>
    <w:p w14:paraId="31DDB28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Cohort</w:t>
      </w:r>
      <w:r w:rsidRPr="00677558">
        <w:rPr>
          <w:rFonts w:ascii="Sakkal Majalla" w:hAnsi="Sakkal Majalla"/>
          <w:sz w:val="34"/>
          <w:rtl/>
        </w:rPr>
        <w:t xml:space="preserve"> لفهم احتفاظ العملاء.</w:t>
      </w:r>
    </w:p>
    <w:p w14:paraId="2116A91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w:t>
      </w:r>
      <w:r w:rsidRPr="00677558">
        <w:rPr>
          <w:rFonts w:ascii="Sakkal Majalla" w:hAnsi="Sakkal Majalla" w:hint="cs"/>
          <w:sz w:val="34"/>
          <w:rtl/>
        </w:rPr>
        <w:t xml:space="preserve"> </w:t>
      </w:r>
      <w:r w:rsidRPr="00677558">
        <w:rPr>
          <w:rFonts w:ascii="Sakkal Majalla" w:hAnsi="Sakkal Majalla"/>
          <w:sz w:val="34"/>
        </w:rPr>
        <w:t>NumPy</w:t>
      </w:r>
      <w:r w:rsidRPr="00677558">
        <w:rPr>
          <w:rFonts w:ascii="Sakkal Majalla" w:hAnsi="Sakkal Majalla"/>
          <w:sz w:val="34"/>
          <w:rtl/>
        </w:rPr>
        <w:t xml:space="preserve">، </w:t>
      </w:r>
      <w:r w:rsidRPr="00677558">
        <w:rPr>
          <w:rFonts w:ascii="Sakkal Majalla" w:hAnsi="Sakkal Majalla"/>
          <w:sz w:val="34"/>
        </w:rPr>
        <w:t>SciPy</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7D613B67"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4: النمذجة التنبّؤية</w:t>
      </w:r>
    </w:p>
    <w:p w14:paraId="1630E82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بناء نموذج </w:t>
      </w:r>
      <w:r w:rsidRPr="00677558">
        <w:rPr>
          <w:rFonts w:ascii="Sakkal Majalla" w:hAnsi="Sakkal Majalla"/>
          <w:sz w:val="34"/>
        </w:rPr>
        <w:t>Regression</w:t>
      </w:r>
      <w:r w:rsidRPr="00677558">
        <w:rPr>
          <w:rFonts w:ascii="Sakkal Majalla" w:hAnsi="Sakkal Majalla"/>
          <w:sz w:val="34"/>
          <w:rtl/>
        </w:rPr>
        <w:t xml:space="preserve"> لتوقّع المبيعات.</w:t>
      </w:r>
    </w:p>
    <w:p w14:paraId="6D465B28"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w:t>
      </w:r>
      <w:r w:rsidRPr="00677558">
        <w:rPr>
          <w:rFonts w:ascii="Sakkal Majalla" w:hAnsi="Sakkal Majalla"/>
          <w:sz w:val="34"/>
        </w:rPr>
        <w:t>Clustering</w:t>
      </w:r>
      <w:r w:rsidRPr="00677558">
        <w:rPr>
          <w:rFonts w:ascii="Sakkal Majalla" w:hAnsi="Sakkal Majalla"/>
          <w:sz w:val="34"/>
          <w:rtl/>
        </w:rPr>
        <w:t xml:space="preserve"> لتقسيم العملاء.</w:t>
      </w:r>
    </w:p>
    <w:p w14:paraId="3F240292"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Scikit-learn</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63836A63"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5: التصوّر والتقارير</w:t>
      </w:r>
    </w:p>
    <w:p w14:paraId="43953F8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بناء </w:t>
      </w:r>
      <w:r w:rsidRPr="00677558">
        <w:rPr>
          <w:rFonts w:ascii="Sakkal Majalla" w:hAnsi="Sakkal Majalla"/>
          <w:sz w:val="34"/>
        </w:rPr>
        <w:t>Dashboard</w:t>
      </w:r>
      <w:r w:rsidRPr="00677558">
        <w:rPr>
          <w:rFonts w:ascii="Sakkal Majalla" w:hAnsi="Sakkal Majalla"/>
          <w:sz w:val="34"/>
          <w:rtl/>
        </w:rPr>
        <w:t xml:space="preserve"> تفاعلي.</w:t>
      </w:r>
    </w:p>
    <w:p w14:paraId="4FB285D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Power BI</w:t>
      </w:r>
      <w:r w:rsidRPr="00677558">
        <w:rPr>
          <w:rFonts w:ascii="Sakkal Majalla" w:hAnsi="Sakkal Majalla"/>
          <w:sz w:val="34"/>
          <w:rtl/>
        </w:rPr>
        <w:t xml:space="preserve"> للتقارير الداخلية، </w:t>
      </w:r>
      <w:r w:rsidRPr="00677558">
        <w:rPr>
          <w:rFonts w:ascii="Sakkal Majalla" w:hAnsi="Sakkal Majalla"/>
          <w:sz w:val="34"/>
        </w:rPr>
        <w:t>Tableau</w:t>
      </w:r>
      <w:r w:rsidRPr="00677558">
        <w:rPr>
          <w:rFonts w:ascii="Sakkal Majalla" w:hAnsi="Sakkal Majalla"/>
          <w:sz w:val="34"/>
          <w:rtl/>
        </w:rPr>
        <w:t xml:space="preserve"> للعرض التقديمي.</w:t>
      </w:r>
    </w:p>
    <w:p w14:paraId="0EC56F9C"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المقاييس الرئيسية (</w:t>
      </w:r>
      <w:r w:rsidRPr="00677558">
        <w:rPr>
          <w:rFonts w:ascii="Sakkal Majalla" w:hAnsi="Sakkal Majalla"/>
          <w:b/>
          <w:bCs/>
          <w:sz w:val="34"/>
        </w:rPr>
        <w:t>KPIs</w:t>
      </w:r>
      <w:r w:rsidRPr="00677558">
        <w:rPr>
          <w:rFonts w:ascii="Sakkal Majalla" w:hAnsi="Sakkal Majalla"/>
          <w:b/>
          <w:bCs/>
          <w:sz w:val="34"/>
          <w:rtl/>
        </w:rPr>
        <w:t>):</w:t>
      </w:r>
    </w:p>
    <w:p w14:paraId="475779B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w:t>
      </w:r>
      <w:r w:rsidRPr="00677558">
        <w:rPr>
          <w:rFonts w:ascii="Sakkal Majalla" w:hAnsi="Sakkal Majalla"/>
          <w:sz w:val="34"/>
        </w:rPr>
        <w:t>Conversion Rate</w:t>
      </w:r>
      <w:r w:rsidRPr="00677558">
        <w:rPr>
          <w:rFonts w:ascii="Sakkal Majalla" w:hAnsi="Sakkal Majalla"/>
          <w:sz w:val="34"/>
          <w:rtl/>
        </w:rPr>
        <w:t xml:space="preserve"> = (عدد الطلبات المكتملة / عدد الزيارات) × 100</w:t>
      </w:r>
    </w:p>
    <w:p w14:paraId="01E5CE68"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2. </w:t>
      </w:r>
      <w:r w:rsidRPr="00677558">
        <w:rPr>
          <w:rFonts w:ascii="Sakkal Majalla" w:hAnsi="Sakkal Majalla"/>
          <w:sz w:val="34"/>
        </w:rPr>
        <w:t>Cart Abandonment Rate</w:t>
      </w:r>
      <w:r w:rsidRPr="00677558">
        <w:rPr>
          <w:rFonts w:ascii="Sakkal Majalla" w:hAnsi="Sakkal Majalla"/>
          <w:sz w:val="34"/>
          <w:rtl/>
        </w:rPr>
        <w:t xml:space="preserve"> = (الطلبات الملغاة / إجمالي الطلبات) × 100</w:t>
      </w:r>
    </w:p>
    <w:p w14:paraId="682C2C98" w14:textId="77777777" w:rsidR="00677558" w:rsidRPr="00677558" w:rsidRDefault="00677558" w:rsidP="00677558">
      <w:pPr>
        <w:shd w:val="clear" w:color="auto" w:fill="F2F2F2" w:themeFill="background1" w:themeFillShade="F2"/>
        <w:rPr>
          <w:rFonts w:ascii="Sakkal Majalla" w:hAnsi="Sakkal Majalla"/>
          <w:sz w:val="34"/>
        </w:rPr>
      </w:pPr>
      <w:r w:rsidRPr="00677558">
        <w:rPr>
          <w:rFonts w:ascii="Sakkal Majalla" w:hAnsi="Sakkal Majalla"/>
          <w:sz w:val="34"/>
          <w:rtl/>
        </w:rPr>
        <w:lastRenderedPageBreak/>
        <w:t xml:space="preserve">3. </w:t>
      </w:r>
      <w:r w:rsidRPr="00677558">
        <w:rPr>
          <w:rFonts w:ascii="Sakkal Majalla" w:hAnsi="Sakkal Majalla"/>
          <w:sz w:val="34"/>
        </w:rPr>
        <w:t>Customer Lifetime Value (CLV)</w:t>
      </w:r>
    </w:p>
    <w:p w14:paraId="01B7A1A3" w14:textId="77777777" w:rsidR="00677558" w:rsidRPr="00677558" w:rsidRDefault="00677558" w:rsidP="00677558">
      <w:pPr>
        <w:shd w:val="clear" w:color="auto" w:fill="F2F2F2" w:themeFill="background1" w:themeFillShade="F2"/>
        <w:rPr>
          <w:rFonts w:ascii="Sakkal Majalla" w:hAnsi="Sakkal Majalla"/>
          <w:sz w:val="34"/>
        </w:rPr>
      </w:pPr>
      <w:r w:rsidRPr="00677558">
        <w:rPr>
          <w:rFonts w:ascii="Sakkal Majalla" w:hAnsi="Sakkal Majalla"/>
          <w:sz w:val="34"/>
          <w:rtl/>
        </w:rPr>
        <w:t xml:space="preserve">4. </w:t>
      </w:r>
      <w:r w:rsidRPr="00677558">
        <w:rPr>
          <w:rFonts w:ascii="Sakkal Majalla" w:hAnsi="Sakkal Majalla"/>
          <w:sz w:val="34"/>
        </w:rPr>
        <w:t>Average Order Value (AOV)</w:t>
      </w:r>
    </w:p>
    <w:p w14:paraId="7CC0893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5. </w:t>
      </w:r>
      <w:r w:rsidRPr="00677558">
        <w:rPr>
          <w:rFonts w:ascii="Sakkal Majalla" w:hAnsi="Sakkal Majalla"/>
          <w:sz w:val="34"/>
        </w:rPr>
        <w:t>Net Promoter Score (NPS)</w:t>
      </w:r>
      <w:r w:rsidRPr="00677558">
        <w:rPr>
          <w:rFonts w:ascii="Sakkal Majalla" w:hAnsi="Sakkal Majalla"/>
          <w:sz w:val="34"/>
          <w:rtl/>
        </w:rPr>
        <w:t xml:space="preserve"> من التقييمات</w:t>
      </w:r>
    </w:p>
    <w:p w14:paraId="015DA449" w14:textId="77777777" w:rsidR="00677558" w:rsidRPr="00677558" w:rsidRDefault="00677558" w:rsidP="00677558">
      <w:pPr>
        <w:rPr>
          <w:rFonts w:ascii="Sakkal Majalla" w:hAnsi="Sakkal Majalla"/>
          <w:sz w:val="34"/>
          <w:rtl/>
        </w:rPr>
      </w:pPr>
    </w:p>
    <w:p w14:paraId="007434B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2: توليد الأكواد الأوّلية مع</w:t>
      </w:r>
      <w:r w:rsidRPr="00677558">
        <w:rPr>
          <w:rFonts w:ascii="Sakkal Majalla" w:hAnsi="Sakkal Majalla"/>
          <w:b/>
          <w:bCs/>
          <w:sz w:val="34"/>
        </w:rPr>
        <w:t xml:space="preserve"> ChatGPT</w:t>
      </w:r>
    </w:p>
    <w:p w14:paraId="05168901" w14:textId="77777777" w:rsidR="00677558" w:rsidRPr="00677558" w:rsidRDefault="00677558" w:rsidP="00677558">
      <w:pPr>
        <w:rPr>
          <w:rFonts w:ascii="Sakkal Majalla" w:hAnsi="Sakkal Majalla"/>
          <w:sz w:val="34"/>
        </w:rPr>
      </w:pPr>
      <w:r w:rsidRPr="00677558">
        <w:rPr>
          <w:rFonts w:ascii="Sakkal Majalla" w:hAnsi="Sakkal Majalla"/>
          <w:b/>
          <w:bCs/>
          <w:sz w:val="34"/>
          <w:rtl/>
        </w:rPr>
        <w:t>المحلّل</w:t>
      </w:r>
      <w:r w:rsidRPr="00677558">
        <w:rPr>
          <w:rFonts w:ascii="Sakkal Majalla" w:hAnsi="Sakkal Majalla"/>
          <w:b/>
          <w:bCs/>
          <w:sz w:val="34"/>
        </w:rPr>
        <w:t>:</w:t>
      </w:r>
    </w:p>
    <w:p w14:paraId="4C929F6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رائع! الآن اكتب لي كود </w:t>
      </w:r>
      <w:r w:rsidRPr="00677558">
        <w:rPr>
          <w:rFonts w:ascii="Sakkal Majalla" w:hAnsi="Sakkal Majalla"/>
          <w:sz w:val="34"/>
        </w:rPr>
        <w:t>Python</w:t>
      </w:r>
      <w:r w:rsidRPr="00677558">
        <w:rPr>
          <w:rFonts w:ascii="Sakkal Majalla" w:hAnsi="Sakkal Majalla"/>
          <w:sz w:val="34"/>
          <w:rtl/>
        </w:rPr>
        <w:t xml:space="preserve"> كامل لـ:</w:t>
      </w:r>
    </w:p>
    <w:p w14:paraId="2FF9E7D1"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استيراد البيانات من </w:t>
      </w:r>
      <w:r w:rsidRPr="00677558">
        <w:rPr>
          <w:rFonts w:ascii="Sakkal Majalla" w:hAnsi="Sakkal Majalla"/>
          <w:sz w:val="34"/>
        </w:rPr>
        <w:t>CSV</w:t>
      </w:r>
      <w:r w:rsidRPr="00677558">
        <w:rPr>
          <w:rFonts w:ascii="Sakkal Majalla" w:hAnsi="Sakkal Majalla"/>
          <w:sz w:val="34"/>
          <w:rtl/>
        </w:rPr>
        <w:t xml:space="preserve"> و </w:t>
      </w:r>
      <w:r w:rsidRPr="00677558">
        <w:rPr>
          <w:rFonts w:ascii="Sakkal Majalla" w:hAnsi="Sakkal Majalla"/>
          <w:sz w:val="34"/>
        </w:rPr>
        <w:t>JSON</w:t>
      </w:r>
      <w:r w:rsidRPr="00677558">
        <w:rPr>
          <w:rFonts w:ascii="Sakkal Majalla" w:hAnsi="Sakkal Majalla"/>
          <w:sz w:val="34"/>
          <w:rtl/>
        </w:rPr>
        <w:t>.</w:t>
      </w:r>
    </w:p>
    <w:p w14:paraId="213EFC8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2. التنظيف الأوّلي.</w:t>
      </w:r>
    </w:p>
    <w:p w14:paraId="086B1C25"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3. حساب الـ </w:t>
      </w:r>
      <w:r w:rsidRPr="00677558">
        <w:rPr>
          <w:rFonts w:ascii="Sakkal Majalla" w:hAnsi="Sakkal Majalla"/>
          <w:sz w:val="34"/>
        </w:rPr>
        <w:t>KPIs</w:t>
      </w:r>
      <w:r w:rsidRPr="00677558">
        <w:rPr>
          <w:rFonts w:ascii="Sakkal Majalla" w:hAnsi="Sakkal Majalla"/>
          <w:sz w:val="34"/>
          <w:rtl/>
        </w:rPr>
        <w:t xml:space="preserve"> الخمسة.</w:t>
      </w:r>
    </w:p>
    <w:p w14:paraId="10235B09"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4. رسم بياني للاتّجاه الزمني لمعدّل التحويل.</w:t>
      </w:r>
    </w:p>
    <w:p w14:paraId="3768267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استخدم مكتبات </w:t>
      </w:r>
      <w:r w:rsidRPr="00677558">
        <w:rPr>
          <w:rFonts w:ascii="Sakkal Majalla" w:hAnsi="Sakkal Majalla"/>
          <w:sz w:val="34"/>
        </w:rPr>
        <w:t>Pandas</w:t>
      </w:r>
      <w:r w:rsidRPr="00677558">
        <w:rPr>
          <w:rFonts w:ascii="Sakkal Majalla" w:hAnsi="Sakkal Majalla"/>
          <w:sz w:val="34"/>
          <w:rtl/>
        </w:rPr>
        <w:t xml:space="preserve">، </w:t>
      </w:r>
      <w:r w:rsidRPr="00677558">
        <w:rPr>
          <w:rFonts w:ascii="Sakkal Majalla" w:hAnsi="Sakkal Majalla"/>
          <w:sz w:val="34"/>
        </w:rPr>
        <w:t>Matplotlib</w:t>
      </w:r>
      <w:r w:rsidRPr="00677558">
        <w:rPr>
          <w:rFonts w:ascii="Sakkal Majalla" w:hAnsi="Sakkal Majalla"/>
          <w:sz w:val="34"/>
          <w:rtl/>
        </w:rPr>
        <w:t xml:space="preserve">، </w:t>
      </w:r>
      <w:r w:rsidRPr="00677558">
        <w:rPr>
          <w:rFonts w:ascii="Sakkal Majalla" w:hAnsi="Sakkal Majalla"/>
          <w:sz w:val="34"/>
        </w:rPr>
        <w:t>Seaborn</w:t>
      </w:r>
      <w:r w:rsidRPr="00677558">
        <w:rPr>
          <w:rFonts w:ascii="Sakkal Majalla" w:hAnsi="Sakkal Majalla"/>
          <w:sz w:val="34"/>
          <w:rtl/>
        </w:rPr>
        <w:t>.</w:t>
      </w:r>
    </w:p>
    <w:p w14:paraId="31984D91" w14:textId="77777777" w:rsidR="00677558" w:rsidRPr="00677558" w:rsidRDefault="00677558" w:rsidP="00677558">
      <w:pPr>
        <w:rPr>
          <w:rFonts w:ascii="Sakkal Majalla" w:hAnsi="Sakkal Majalla"/>
          <w:sz w:val="34"/>
          <w:rtl/>
        </w:rPr>
      </w:pPr>
    </w:p>
    <w:p w14:paraId="3AE47F3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إجابة</w:t>
      </w:r>
      <w:r w:rsidRPr="00677558">
        <w:rPr>
          <w:rFonts w:ascii="Sakkal Majalla" w:hAnsi="Sakkal Majalla"/>
          <w:b/>
          <w:bCs/>
          <w:sz w:val="34"/>
        </w:rPr>
        <w:t xml:space="preserve"> ChatGPT:</w:t>
      </w:r>
    </w:p>
    <w:p w14:paraId="6AF0CB5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pandas as pd</w:t>
      </w:r>
    </w:p>
    <w:p w14:paraId="32B51C6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numpy as np</w:t>
      </w:r>
    </w:p>
    <w:p w14:paraId="690F489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json</w:t>
      </w:r>
    </w:p>
    <w:p w14:paraId="0A6103B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matplotlib.pyplot as plt</w:t>
      </w:r>
    </w:p>
    <w:p w14:paraId="46D8D0D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seaborn as sns</w:t>
      </w:r>
    </w:p>
    <w:p w14:paraId="06D15D0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datetime import datetime</w:t>
      </w:r>
    </w:p>
    <w:p w14:paraId="28EB2FA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ضبط التنسيق</w:t>
      </w:r>
    </w:p>
    <w:p w14:paraId="619036D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plt.style.use('seaborn-v0_8-darkgrid')</w:t>
      </w:r>
    </w:p>
    <w:p w14:paraId="7495BFA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sns.set_palette("husl")</w:t>
      </w:r>
    </w:p>
    <w:p w14:paraId="2FE593A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1. </w:t>
      </w:r>
      <w:r w:rsidRPr="00677558">
        <w:rPr>
          <w:rFonts w:ascii="Sakkal Majalla" w:hAnsi="Sakkal Majalla"/>
          <w:sz w:val="34"/>
          <w:rtl/>
        </w:rPr>
        <w:t>استيراد البيانات</w:t>
      </w:r>
    </w:p>
    <w:p w14:paraId="155E336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من</w:t>
      </w:r>
      <w:r w:rsidRPr="00677558">
        <w:rPr>
          <w:rFonts w:ascii="Sakkal Majalla" w:hAnsi="Sakkal Majalla"/>
          <w:sz w:val="34"/>
        </w:rPr>
        <w:t xml:space="preserve"> CSV</w:t>
      </w:r>
    </w:p>
    <w:p w14:paraId="59E7BA8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transactions_df = pd.read_csv('transactions.csv', encoding='utf-8')</w:t>
      </w:r>
    </w:p>
    <w:p w14:paraId="29ECD14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من</w:t>
      </w:r>
      <w:r w:rsidRPr="00677558">
        <w:rPr>
          <w:rFonts w:ascii="Sakkal Majalla" w:hAnsi="Sakkal Majalla"/>
          <w:sz w:val="34"/>
        </w:rPr>
        <w:t xml:space="preserve"> JSON</w:t>
      </w:r>
    </w:p>
    <w:p w14:paraId="7D243AC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with open('user_behavior.json', 'r', encoding='utf-8') as f:</w:t>
      </w:r>
    </w:p>
    <w:p w14:paraId="71F086F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behavior_data = json.load(f)</w:t>
      </w:r>
    </w:p>
    <w:p w14:paraId="3375958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behavior_df = pd.DataFrame(behavior_data)</w:t>
      </w:r>
    </w:p>
    <w:p w14:paraId="40F55A7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2. </w:t>
      </w:r>
      <w:r w:rsidRPr="00677558">
        <w:rPr>
          <w:rFonts w:ascii="Sakkal Majalla" w:hAnsi="Sakkal Majalla"/>
          <w:sz w:val="34"/>
          <w:rtl/>
        </w:rPr>
        <w:t>التنظيف الأوّلي</w:t>
      </w:r>
    </w:p>
    <w:p w14:paraId="1F9D6B7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التعامل مع التواريخ</w:t>
      </w:r>
    </w:p>
    <w:p w14:paraId="752F957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التاريخ</w:t>
      </w:r>
      <w:r w:rsidRPr="00677558">
        <w:rPr>
          <w:rFonts w:ascii="Sakkal Majalla" w:hAnsi="Sakkal Majalla"/>
          <w:sz w:val="34"/>
        </w:rPr>
        <w:t>'] = pd.to_datetime(transactions_df['</w:t>
      </w:r>
      <w:r w:rsidRPr="00677558">
        <w:rPr>
          <w:rFonts w:ascii="Sakkal Majalla" w:hAnsi="Sakkal Majalla"/>
          <w:sz w:val="34"/>
          <w:rtl/>
        </w:rPr>
        <w:t>التاريخ</w:t>
      </w:r>
      <w:r w:rsidRPr="00677558">
        <w:rPr>
          <w:rFonts w:ascii="Sakkal Majalla" w:hAnsi="Sakkal Majalla"/>
          <w:sz w:val="34"/>
        </w:rPr>
        <w:t>'])</w:t>
      </w:r>
    </w:p>
    <w:p w14:paraId="3D85875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behavior_df['</w:t>
      </w:r>
      <w:r w:rsidRPr="00677558">
        <w:rPr>
          <w:rFonts w:ascii="Sakkal Majalla" w:hAnsi="Sakkal Majalla"/>
          <w:sz w:val="34"/>
          <w:rtl/>
        </w:rPr>
        <w:t>تاريخ_الجلسة</w:t>
      </w:r>
      <w:r w:rsidRPr="00677558">
        <w:rPr>
          <w:rFonts w:ascii="Sakkal Majalla" w:hAnsi="Sakkal Majalla"/>
          <w:sz w:val="34"/>
        </w:rPr>
        <w:t>'] = pd.to_datetime(behavior_df['</w:t>
      </w:r>
      <w:r w:rsidRPr="00677558">
        <w:rPr>
          <w:rFonts w:ascii="Sakkal Majalla" w:hAnsi="Sakkal Majalla"/>
          <w:sz w:val="34"/>
          <w:rtl/>
        </w:rPr>
        <w:t>تاريخ_الجلسة</w:t>
      </w:r>
      <w:r w:rsidRPr="00677558">
        <w:rPr>
          <w:rFonts w:ascii="Sakkal Majalla" w:hAnsi="Sakkal Majalla"/>
          <w:sz w:val="34"/>
        </w:rPr>
        <w:t>'])</w:t>
      </w:r>
    </w:p>
    <w:p w14:paraId="46A4F1C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إزالة المكرّرات</w:t>
      </w:r>
    </w:p>
    <w:p w14:paraId="40DC912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transactions_df.drop_duplicates(subset=['</w:t>
      </w:r>
      <w:r w:rsidRPr="00677558">
        <w:rPr>
          <w:rFonts w:ascii="Sakkal Majalla" w:hAnsi="Sakkal Majalla"/>
          <w:sz w:val="34"/>
          <w:rtl/>
        </w:rPr>
        <w:t>رقم_الطلب</w:t>
      </w:r>
      <w:r w:rsidRPr="00677558">
        <w:rPr>
          <w:rFonts w:ascii="Sakkal Majalla" w:hAnsi="Sakkal Majalla"/>
          <w:sz w:val="34"/>
        </w:rPr>
        <w:t>'], inplace=True)</w:t>
      </w:r>
    </w:p>
    <w:p w14:paraId="68BA271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معالجة القيم المفقودة</w:t>
      </w:r>
    </w:p>
    <w:p w14:paraId="4879881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تقييم_العميل</w:t>
      </w:r>
      <w:r w:rsidRPr="00677558">
        <w:rPr>
          <w:rFonts w:ascii="Sakkal Majalla" w:hAnsi="Sakkal Majalla"/>
          <w:sz w:val="34"/>
        </w:rPr>
        <w:t>'].fillna(transactions_df['</w:t>
      </w:r>
      <w:r w:rsidRPr="00677558">
        <w:rPr>
          <w:rFonts w:ascii="Sakkal Majalla" w:hAnsi="Sakkal Majalla"/>
          <w:sz w:val="34"/>
          <w:rtl/>
        </w:rPr>
        <w:t>تقييم_العميل</w:t>
      </w:r>
      <w:r w:rsidRPr="00677558">
        <w:rPr>
          <w:rFonts w:ascii="Sakkal Majalla" w:hAnsi="Sakkal Majalla"/>
          <w:sz w:val="34"/>
        </w:rPr>
        <w:t>'].median(), inplace=True)</w:t>
      </w:r>
    </w:p>
    <w:p w14:paraId="7967078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3. </w:t>
      </w:r>
      <w:r w:rsidRPr="00677558">
        <w:rPr>
          <w:rFonts w:ascii="Sakkal Majalla" w:hAnsi="Sakkal Majalla"/>
          <w:sz w:val="34"/>
          <w:rtl/>
        </w:rPr>
        <w:t>حساب</w:t>
      </w:r>
      <w:r w:rsidRPr="00677558">
        <w:rPr>
          <w:rFonts w:ascii="Sakkal Majalla" w:hAnsi="Sakkal Majalla"/>
          <w:sz w:val="34"/>
        </w:rPr>
        <w:t xml:space="preserve"> KPIs</w:t>
      </w:r>
    </w:p>
    <w:p w14:paraId="0098240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إضافة عمود الشهر</w:t>
      </w:r>
    </w:p>
    <w:p w14:paraId="67AAE8B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الشهر</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'].dt.to_period('M')</w:t>
      </w:r>
    </w:p>
    <w:p w14:paraId="22ADF1C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1: Conversion Rate</w:t>
      </w:r>
    </w:p>
    <w:p w14:paraId="0621EB1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دمج البيانات للحصول على عدد الزيارات</w:t>
      </w:r>
    </w:p>
    <w:p w14:paraId="5E448BD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merged_df = pd.merge(</w:t>
      </w:r>
    </w:p>
    <w:p w14:paraId="06B6E4E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behavior_df.groupby('</w:t>
      </w:r>
      <w:r w:rsidRPr="00677558">
        <w:rPr>
          <w:rFonts w:ascii="Sakkal Majalla" w:hAnsi="Sakkal Majalla"/>
          <w:sz w:val="34"/>
          <w:rtl/>
        </w:rPr>
        <w:t>تاريخ_الجلسة</w:t>
      </w:r>
      <w:r w:rsidRPr="00677558">
        <w:rPr>
          <w:rFonts w:ascii="Sakkal Majalla" w:hAnsi="Sakkal Majalla"/>
          <w:sz w:val="34"/>
        </w:rPr>
        <w:t>').size().reset_index(name='</w:t>
      </w:r>
      <w:r w:rsidRPr="00677558">
        <w:rPr>
          <w:rFonts w:ascii="Sakkal Majalla" w:hAnsi="Sakkal Majalla"/>
          <w:sz w:val="34"/>
          <w:rtl/>
        </w:rPr>
        <w:t>عدد_الزيارات</w:t>
      </w:r>
      <w:r w:rsidRPr="00677558">
        <w:rPr>
          <w:rFonts w:ascii="Sakkal Majalla" w:hAnsi="Sakkal Majalla"/>
          <w:sz w:val="34"/>
        </w:rPr>
        <w:t>'),</w:t>
      </w:r>
    </w:p>
    <w:p w14:paraId="3177FAD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transactions_df.groupby(transactions_df['</w:t>
      </w:r>
      <w:r w:rsidRPr="00677558">
        <w:rPr>
          <w:rFonts w:ascii="Sakkal Majalla" w:hAnsi="Sakkal Majalla"/>
          <w:sz w:val="34"/>
          <w:rtl/>
        </w:rPr>
        <w:t>التاريخ</w:t>
      </w:r>
      <w:r w:rsidRPr="00677558">
        <w:rPr>
          <w:rFonts w:ascii="Sakkal Majalla" w:hAnsi="Sakkal Majalla"/>
          <w:sz w:val="34"/>
        </w:rPr>
        <w:t>'].dt.date).size().reset_index(name='</w:t>
      </w:r>
      <w:r w:rsidRPr="00677558">
        <w:rPr>
          <w:rFonts w:ascii="Sakkal Majalla" w:hAnsi="Sakkal Majalla"/>
          <w:sz w:val="34"/>
          <w:rtl/>
        </w:rPr>
        <w:t>عدد_الطلبات</w:t>
      </w:r>
      <w:r w:rsidRPr="00677558">
        <w:rPr>
          <w:rFonts w:ascii="Sakkal Majalla" w:hAnsi="Sakkal Majalla"/>
          <w:sz w:val="34"/>
        </w:rPr>
        <w:t>'),</w:t>
      </w:r>
    </w:p>
    <w:p w14:paraId="62DEAED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left_on='</w:t>
      </w:r>
      <w:r w:rsidRPr="00677558">
        <w:rPr>
          <w:rFonts w:ascii="Sakkal Majalla" w:hAnsi="Sakkal Majalla"/>
          <w:sz w:val="34"/>
          <w:rtl/>
        </w:rPr>
        <w:t>تاريخ_الجلسة</w:t>
      </w:r>
      <w:r w:rsidRPr="00677558">
        <w:rPr>
          <w:rFonts w:ascii="Sakkal Majalla" w:hAnsi="Sakkal Majalla"/>
          <w:sz w:val="34"/>
        </w:rPr>
        <w:t>',</w:t>
      </w:r>
    </w:p>
    <w:p w14:paraId="13E5884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    right_on='</w:t>
      </w:r>
      <w:r w:rsidRPr="00677558">
        <w:rPr>
          <w:rFonts w:ascii="Sakkal Majalla" w:hAnsi="Sakkal Majalla"/>
          <w:sz w:val="34"/>
          <w:rtl/>
        </w:rPr>
        <w:t>التاريخ</w:t>
      </w:r>
      <w:r w:rsidRPr="00677558">
        <w:rPr>
          <w:rFonts w:ascii="Sakkal Majalla" w:hAnsi="Sakkal Majalla"/>
          <w:sz w:val="34"/>
        </w:rPr>
        <w:t>',</w:t>
      </w:r>
    </w:p>
    <w:p w14:paraId="67A9EB6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how='left'</w:t>
      </w:r>
    </w:p>
    <w:p w14:paraId="7CB89F9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51CE4CA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merged_df['</w:t>
      </w:r>
      <w:r w:rsidRPr="00677558">
        <w:rPr>
          <w:rFonts w:ascii="Sakkal Majalla" w:hAnsi="Sakkal Majalla"/>
          <w:sz w:val="34"/>
          <w:rtl/>
        </w:rPr>
        <w:t>معدل_التحويل</w:t>
      </w:r>
      <w:r w:rsidRPr="00677558">
        <w:rPr>
          <w:rFonts w:ascii="Sakkal Majalla" w:hAnsi="Sakkal Majalla"/>
          <w:sz w:val="34"/>
        </w:rPr>
        <w:t>'] = (merged_df['</w:t>
      </w:r>
      <w:r w:rsidRPr="00677558">
        <w:rPr>
          <w:rFonts w:ascii="Sakkal Majalla" w:hAnsi="Sakkal Majalla"/>
          <w:sz w:val="34"/>
          <w:rtl/>
        </w:rPr>
        <w:t>عدد_الطلبات</w:t>
      </w:r>
      <w:r w:rsidRPr="00677558">
        <w:rPr>
          <w:rFonts w:ascii="Sakkal Majalla" w:hAnsi="Sakkal Majalla"/>
          <w:sz w:val="34"/>
        </w:rPr>
        <w:t>'] / merged_df['</w:t>
      </w:r>
      <w:r w:rsidRPr="00677558">
        <w:rPr>
          <w:rFonts w:ascii="Sakkal Majalla" w:hAnsi="Sakkal Majalla"/>
          <w:sz w:val="34"/>
          <w:rtl/>
        </w:rPr>
        <w:t>عدد_الزيارات</w:t>
      </w:r>
      <w:r w:rsidRPr="00677558">
        <w:rPr>
          <w:rFonts w:ascii="Sakkal Majalla" w:hAnsi="Sakkal Majalla"/>
          <w:sz w:val="34"/>
        </w:rPr>
        <w:t>']) * 100</w:t>
      </w:r>
    </w:p>
    <w:p w14:paraId="725F678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2: Cart Abandonment Rate</w:t>
      </w:r>
    </w:p>
    <w:p w14:paraId="51137D1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total_orders = len(transactions_df)</w:t>
      </w:r>
    </w:p>
    <w:p w14:paraId="73B377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cancelled_orders = len(transactions_df[transactions_df</w:t>
      </w:r>
      <w:r w:rsidRPr="00677558">
        <w:rPr>
          <w:rFonts w:ascii="Sakkal Majalla" w:hAnsi="Sakkal Majalla"/>
          <w:sz w:val="34"/>
          <w:rtl/>
        </w:rPr>
        <w:t>['حالة_الطلب'] == 'ملغي</w:t>
      </w:r>
      <w:r w:rsidRPr="00677558">
        <w:rPr>
          <w:rFonts w:ascii="Sakkal Majalla" w:hAnsi="Sakkal Majalla"/>
          <w:sz w:val="34"/>
        </w:rPr>
        <w:t>'])</w:t>
      </w:r>
    </w:p>
    <w:p w14:paraId="4704411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cart_abandonment = (cancelled_orders / total_orders) * 100</w:t>
      </w:r>
    </w:p>
    <w:p w14:paraId="0942877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3: Customer Lifetime Value (CLV)</w:t>
      </w:r>
    </w:p>
    <w:p w14:paraId="5852E3B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clv = transactions_df.groupby</w:t>
      </w:r>
      <w:r w:rsidRPr="00677558">
        <w:rPr>
          <w:rFonts w:ascii="Sakkal Majalla" w:hAnsi="Sakkal Majalla"/>
          <w:sz w:val="34"/>
          <w:rtl/>
        </w:rPr>
        <w:t>('رقم_العميل')['الإجمالي']</w:t>
      </w:r>
      <w:r w:rsidRPr="00677558">
        <w:rPr>
          <w:rFonts w:ascii="Sakkal Majalla" w:hAnsi="Sakkal Majalla"/>
          <w:sz w:val="34"/>
        </w:rPr>
        <w:t>.sum().mean()</w:t>
      </w:r>
    </w:p>
    <w:p w14:paraId="7EF62835" w14:textId="77777777" w:rsidR="00677558" w:rsidRPr="00677558" w:rsidRDefault="00677558" w:rsidP="00677558">
      <w:pPr>
        <w:shd w:val="clear" w:color="auto" w:fill="F2F2F2" w:themeFill="background1" w:themeFillShade="F2"/>
        <w:bidi w:val="0"/>
        <w:rPr>
          <w:rFonts w:ascii="Sakkal Majalla" w:hAnsi="Sakkal Majalla"/>
          <w:sz w:val="34"/>
          <w:rtl/>
        </w:rPr>
      </w:pPr>
    </w:p>
    <w:p w14:paraId="447185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4: Average Order Value (AOV)</w:t>
      </w:r>
    </w:p>
    <w:p w14:paraId="522799D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aov = transactions_df['</w:t>
      </w:r>
      <w:r w:rsidRPr="00677558">
        <w:rPr>
          <w:rFonts w:ascii="Sakkal Majalla" w:hAnsi="Sakkal Majalla"/>
          <w:sz w:val="34"/>
          <w:rtl/>
        </w:rPr>
        <w:t>الإجمالي</w:t>
      </w:r>
      <w:r w:rsidRPr="00677558">
        <w:rPr>
          <w:rFonts w:ascii="Sakkal Majalla" w:hAnsi="Sakkal Majalla"/>
          <w:sz w:val="34"/>
        </w:rPr>
        <w:t>'].mean()</w:t>
      </w:r>
    </w:p>
    <w:p w14:paraId="54458AB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5: Net Promoter Score (NPS)</w:t>
      </w:r>
    </w:p>
    <w:p w14:paraId="0AE6B45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promoters = len(transactions_df[transactions_df</w:t>
      </w:r>
      <w:r w:rsidRPr="00677558">
        <w:rPr>
          <w:rFonts w:ascii="Sakkal Majalla" w:hAnsi="Sakkal Majalla"/>
          <w:sz w:val="34"/>
          <w:rtl/>
        </w:rPr>
        <w:t>['تقييم_العميل'] &gt;= 4.5</w:t>
      </w:r>
      <w:r w:rsidRPr="00677558">
        <w:rPr>
          <w:rFonts w:ascii="Sakkal Majalla" w:hAnsi="Sakkal Majalla"/>
          <w:sz w:val="34"/>
        </w:rPr>
        <w:t>])</w:t>
      </w:r>
    </w:p>
    <w:p w14:paraId="4FA15A1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detractors = len(transactions_df[transactions_df</w:t>
      </w:r>
      <w:r w:rsidRPr="00677558">
        <w:rPr>
          <w:rFonts w:ascii="Sakkal Majalla" w:hAnsi="Sakkal Majalla"/>
          <w:sz w:val="34"/>
          <w:rtl/>
        </w:rPr>
        <w:t>['تقييم_العميل'] &lt;= 3.0</w:t>
      </w:r>
      <w:r w:rsidRPr="00677558">
        <w:rPr>
          <w:rFonts w:ascii="Sakkal Majalla" w:hAnsi="Sakkal Majalla"/>
          <w:sz w:val="34"/>
        </w:rPr>
        <w:t>])</w:t>
      </w:r>
    </w:p>
    <w:p w14:paraId="7C0A71E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total_customers = len(transactions_df)</w:t>
      </w:r>
    </w:p>
    <w:p w14:paraId="37BFCE2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nps = ((promoters - detractors) / total_customers) * 100</w:t>
      </w:r>
    </w:p>
    <w:p w14:paraId="5454B37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طباعة النتائج</w:t>
      </w:r>
    </w:p>
    <w:p w14:paraId="5075BB6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4FA2B9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المؤشّرات الرئيسية للأداء</w:t>
      </w:r>
      <w:r w:rsidRPr="00677558">
        <w:rPr>
          <w:rFonts w:ascii="Sakkal Majalla" w:hAnsi="Sakkal Majalla"/>
          <w:sz w:val="34"/>
        </w:rPr>
        <w:t xml:space="preserve"> (KPIs)")</w:t>
      </w:r>
    </w:p>
    <w:p w14:paraId="30A1293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31B8185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print(f"1. </w:t>
      </w:r>
      <w:r w:rsidRPr="00677558">
        <w:rPr>
          <w:rFonts w:ascii="Sakkal Majalla" w:hAnsi="Sakkal Majalla"/>
          <w:sz w:val="34"/>
          <w:rtl/>
        </w:rPr>
        <w:t>متوسّط معدّل التحويل</w:t>
      </w:r>
      <w:r w:rsidRPr="00677558">
        <w:rPr>
          <w:rFonts w:ascii="Sakkal Majalla" w:hAnsi="Sakkal Majalla"/>
          <w:sz w:val="34"/>
        </w:rPr>
        <w:t>: {merged_df['</w:t>
      </w:r>
      <w:r w:rsidRPr="00677558">
        <w:rPr>
          <w:rFonts w:ascii="Sakkal Majalla" w:hAnsi="Sakkal Majalla"/>
          <w:sz w:val="34"/>
          <w:rtl/>
        </w:rPr>
        <w:t>معدل_التحويل</w:t>
      </w:r>
      <w:r w:rsidRPr="00677558">
        <w:rPr>
          <w:rFonts w:ascii="Sakkal Majalla" w:hAnsi="Sakkal Majalla"/>
          <w:sz w:val="34"/>
        </w:rPr>
        <w:t>'].mean():.2f}%")</w:t>
      </w:r>
    </w:p>
    <w:p w14:paraId="7E8AEC9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print(f"2. </w:t>
      </w:r>
      <w:r w:rsidRPr="00677558">
        <w:rPr>
          <w:rFonts w:ascii="Sakkal Majalla" w:hAnsi="Sakkal Majalla"/>
          <w:sz w:val="34"/>
          <w:rtl/>
        </w:rPr>
        <w:t>معدّل إلغاء الطلبات</w:t>
      </w:r>
      <w:r w:rsidRPr="00677558">
        <w:rPr>
          <w:rFonts w:ascii="Sakkal Majalla" w:hAnsi="Sakkal Majalla"/>
          <w:sz w:val="34"/>
        </w:rPr>
        <w:t>: {cart_abandonment:.2f}%")</w:t>
      </w:r>
    </w:p>
    <w:p w14:paraId="32A34A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print(f"3. </w:t>
      </w:r>
      <w:r w:rsidRPr="00677558">
        <w:rPr>
          <w:rFonts w:ascii="Sakkal Majalla" w:hAnsi="Sakkal Majalla"/>
          <w:sz w:val="34"/>
          <w:rtl/>
        </w:rPr>
        <w:t>قيمة العميل مدى الحياة</w:t>
      </w:r>
      <w:r w:rsidRPr="00677558">
        <w:rPr>
          <w:rFonts w:ascii="Sakkal Majalla" w:hAnsi="Sakkal Majalla"/>
          <w:sz w:val="34"/>
        </w:rPr>
        <w:t xml:space="preserve"> (CLV): {clv:,.2f} </w:t>
      </w:r>
      <w:r w:rsidRPr="00677558">
        <w:rPr>
          <w:rFonts w:ascii="Sakkal Majalla" w:hAnsi="Sakkal Majalla"/>
          <w:sz w:val="34"/>
          <w:rtl/>
        </w:rPr>
        <w:t>ريال</w:t>
      </w:r>
      <w:r w:rsidRPr="00677558">
        <w:rPr>
          <w:rFonts w:ascii="Sakkal Majalla" w:hAnsi="Sakkal Majalla"/>
          <w:sz w:val="34"/>
        </w:rPr>
        <w:t>")</w:t>
      </w:r>
    </w:p>
    <w:p w14:paraId="3D5BBB0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print(f"4. </w:t>
      </w:r>
      <w:r w:rsidRPr="00677558">
        <w:rPr>
          <w:rFonts w:ascii="Sakkal Majalla" w:hAnsi="Sakkal Majalla"/>
          <w:sz w:val="34"/>
          <w:rtl/>
        </w:rPr>
        <w:t>متوسّط قيمة الطلب</w:t>
      </w:r>
      <w:r w:rsidRPr="00677558">
        <w:rPr>
          <w:rFonts w:ascii="Sakkal Majalla" w:hAnsi="Sakkal Majalla"/>
          <w:sz w:val="34"/>
        </w:rPr>
        <w:t xml:space="preserve"> (AOV): {aov:,.2f} </w:t>
      </w:r>
      <w:r w:rsidRPr="00677558">
        <w:rPr>
          <w:rFonts w:ascii="Sakkal Majalla" w:hAnsi="Sakkal Majalla"/>
          <w:sz w:val="34"/>
          <w:rtl/>
        </w:rPr>
        <w:t>ريال</w:t>
      </w:r>
      <w:r w:rsidRPr="00677558">
        <w:rPr>
          <w:rFonts w:ascii="Sakkal Majalla" w:hAnsi="Sakkal Majalla"/>
          <w:sz w:val="34"/>
        </w:rPr>
        <w:t>")</w:t>
      </w:r>
    </w:p>
    <w:p w14:paraId="0323804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print(f"5. </w:t>
      </w:r>
      <w:r w:rsidRPr="00677558">
        <w:rPr>
          <w:rFonts w:ascii="Sakkal Majalla" w:hAnsi="Sakkal Majalla"/>
          <w:sz w:val="34"/>
          <w:rtl/>
        </w:rPr>
        <w:t>صافي نقاط الترويج</w:t>
      </w:r>
      <w:r w:rsidRPr="00677558">
        <w:rPr>
          <w:rFonts w:ascii="Sakkal Majalla" w:hAnsi="Sakkal Majalla"/>
          <w:sz w:val="34"/>
        </w:rPr>
        <w:t xml:space="preserve"> (NPS): {nps:.2f}")</w:t>
      </w:r>
    </w:p>
    <w:p w14:paraId="03FD9B4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333AF16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4. </w:t>
      </w:r>
      <w:r w:rsidRPr="00677558">
        <w:rPr>
          <w:rFonts w:ascii="Sakkal Majalla" w:hAnsi="Sakkal Majalla"/>
          <w:sz w:val="34"/>
          <w:rtl/>
        </w:rPr>
        <w:t>رسم بياني للاتّجاه الزمني</w:t>
      </w:r>
    </w:p>
    <w:p w14:paraId="774CAC0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تجميع حسب الشهر</w:t>
      </w:r>
    </w:p>
    <w:p w14:paraId="537006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monthly_conversion = merged_df.groupby(pd.to_datetime(merged_df['</w:t>
      </w:r>
      <w:r w:rsidRPr="00677558">
        <w:rPr>
          <w:rFonts w:ascii="Sakkal Majalla" w:hAnsi="Sakkal Majalla"/>
          <w:sz w:val="34"/>
          <w:rtl/>
        </w:rPr>
        <w:t>تاريخ_الجلسة</w:t>
      </w:r>
      <w:r w:rsidRPr="00677558">
        <w:rPr>
          <w:rFonts w:ascii="Sakkal Majalla" w:hAnsi="Sakkal Majalla"/>
          <w:sz w:val="34"/>
        </w:rPr>
        <w:t>']).dt.to_period('M'))['</w:t>
      </w:r>
      <w:r w:rsidRPr="00677558">
        <w:rPr>
          <w:rFonts w:ascii="Sakkal Majalla" w:hAnsi="Sakkal Majalla"/>
          <w:sz w:val="34"/>
          <w:rtl/>
        </w:rPr>
        <w:t>معدل_التحويل</w:t>
      </w:r>
      <w:r w:rsidRPr="00677558">
        <w:rPr>
          <w:rFonts w:ascii="Sakkal Majalla" w:hAnsi="Sakkal Majalla"/>
          <w:sz w:val="34"/>
        </w:rPr>
        <w:t>'].mean().reset_index()</w:t>
      </w:r>
    </w:p>
    <w:p w14:paraId="0BBE298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monthly_conversion['</w:t>
      </w:r>
      <w:r w:rsidRPr="00677558">
        <w:rPr>
          <w:rFonts w:ascii="Sakkal Majalla" w:hAnsi="Sakkal Majalla"/>
          <w:sz w:val="34"/>
          <w:rtl/>
        </w:rPr>
        <w:t>الشهر</w:t>
      </w:r>
      <w:r w:rsidRPr="00677558">
        <w:rPr>
          <w:rFonts w:ascii="Sakkal Majalla" w:hAnsi="Sakkal Majalla"/>
          <w:sz w:val="34"/>
        </w:rPr>
        <w:t>'] = monthly_conversion['</w:t>
      </w:r>
      <w:r w:rsidRPr="00677558">
        <w:rPr>
          <w:rFonts w:ascii="Sakkal Majalla" w:hAnsi="Sakkal Majalla"/>
          <w:sz w:val="34"/>
          <w:rtl/>
        </w:rPr>
        <w:t>تاريخ_الجلسة</w:t>
      </w:r>
      <w:r w:rsidRPr="00677558">
        <w:rPr>
          <w:rFonts w:ascii="Sakkal Majalla" w:hAnsi="Sakkal Majalla"/>
          <w:sz w:val="34"/>
        </w:rPr>
        <w:t>'].astype(str)</w:t>
      </w:r>
    </w:p>
    <w:p w14:paraId="194C808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الرسم</w:t>
      </w:r>
    </w:p>
    <w:p w14:paraId="26EB9C6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ax = plt.subplots(figsize=(14, 6))</w:t>
      </w:r>
    </w:p>
    <w:p w14:paraId="37DAE6D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ax.plot(monthly_conversion['</w:t>
      </w:r>
      <w:r w:rsidRPr="00677558">
        <w:rPr>
          <w:rFonts w:ascii="Sakkal Majalla" w:hAnsi="Sakkal Majalla"/>
          <w:sz w:val="34"/>
          <w:rtl/>
        </w:rPr>
        <w:t>الشهر</w:t>
      </w:r>
      <w:r w:rsidRPr="00677558">
        <w:rPr>
          <w:rFonts w:ascii="Sakkal Majalla" w:hAnsi="Sakkal Majalla"/>
          <w:sz w:val="34"/>
        </w:rPr>
        <w:t>'], monthly_conversion['</w:t>
      </w:r>
      <w:r w:rsidRPr="00677558">
        <w:rPr>
          <w:rFonts w:ascii="Sakkal Majalla" w:hAnsi="Sakkal Majalla"/>
          <w:sz w:val="34"/>
          <w:rtl/>
        </w:rPr>
        <w:t>معدل_التحويل</w:t>
      </w:r>
      <w:r w:rsidRPr="00677558">
        <w:rPr>
          <w:rFonts w:ascii="Sakkal Majalla" w:hAnsi="Sakkal Majalla"/>
          <w:sz w:val="34"/>
        </w:rPr>
        <w:t xml:space="preserve">'], </w:t>
      </w:r>
    </w:p>
    <w:p w14:paraId="63D6A96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marker='o', linewidth=2.5, markersize=8, color='#2E86AB')</w:t>
      </w:r>
    </w:p>
    <w:p w14:paraId="3D2D084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ax.fill_between(monthly_conversion['</w:t>
      </w:r>
      <w:r w:rsidRPr="00677558">
        <w:rPr>
          <w:rFonts w:ascii="Sakkal Majalla" w:hAnsi="Sakkal Majalla"/>
          <w:sz w:val="34"/>
          <w:rtl/>
        </w:rPr>
        <w:t>الشهر</w:t>
      </w:r>
      <w:r w:rsidRPr="00677558">
        <w:rPr>
          <w:rFonts w:ascii="Sakkal Majalla" w:hAnsi="Sakkal Majalla"/>
          <w:sz w:val="34"/>
        </w:rPr>
        <w:t>'], monthly_conversion['</w:t>
      </w:r>
      <w:r w:rsidRPr="00677558">
        <w:rPr>
          <w:rFonts w:ascii="Sakkal Majalla" w:hAnsi="Sakkal Majalla"/>
          <w:sz w:val="34"/>
          <w:rtl/>
        </w:rPr>
        <w:t>معدل_التحويل</w:t>
      </w:r>
      <w:r w:rsidRPr="00677558">
        <w:rPr>
          <w:rFonts w:ascii="Sakkal Majalla" w:hAnsi="Sakkal Majalla"/>
          <w:sz w:val="34"/>
        </w:rPr>
        <w:t xml:space="preserve">'], </w:t>
      </w:r>
    </w:p>
    <w:p w14:paraId="03A3EA1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alpha=0.3, color='#2E86AB')</w:t>
      </w:r>
    </w:p>
    <w:p w14:paraId="4258E4E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خطّ الهدف</w:t>
      </w:r>
    </w:p>
    <w:p w14:paraId="675141C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ax.axhline(y=4.2, color='green', linestyle='--', linewidth=2, label='</w:t>
      </w:r>
      <w:r w:rsidRPr="00677558">
        <w:rPr>
          <w:rFonts w:ascii="Sakkal Majalla" w:hAnsi="Sakkal Majalla"/>
          <w:sz w:val="34"/>
          <w:rtl/>
        </w:rPr>
        <w:t>الهدف</w:t>
      </w:r>
      <w:r w:rsidRPr="00677558">
        <w:rPr>
          <w:rFonts w:ascii="Sakkal Majalla" w:hAnsi="Sakkal Majalla"/>
          <w:sz w:val="34"/>
        </w:rPr>
        <w:t xml:space="preserve"> (4.2%)')</w:t>
      </w:r>
    </w:p>
    <w:p w14:paraId="3354AE4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التنسيق</w:t>
      </w:r>
    </w:p>
    <w:p w14:paraId="52ADDA5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ax.set_title('</w:t>
      </w:r>
      <w:r w:rsidRPr="00677558">
        <w:rPr>
          <w:rFonts w:ascii="Sakkal Majalla" w:hAnsi="Sakkal Majalla"/>
          <w:sz w:val="34"/>
          <w:rtl/>
        </w:rPr>
        <w:t>اتّجاه معدّل التحويل الشهري</w:t>
      </w:r>
      <w:r w:rsidRPr="00677558">
        <w:rPr>
          <w:rFonts w:ascii="Sakkal Majalla" w:hAnsi="Sakkal Majalla"/>
          <w:sz w:val="34"/>
        </w:rPr>
        <w:t>', fontsize=18, weight='bold', pad=20)</w:t>
      </w:r>
    </w:p>
    <w:p w14:paraId="729E169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ax.set_xlabel('</w:t>
      </w:r>
      <w:r w:rsidRPr="00677558">
        <w:rPr>
          <w:rFonts w:ascii="Sakkal Majalla" w:hAnsi="Sakkal Majalla"/>
          <w:sz w:val="34"/>
          <w:rtl/>
        </w:rPr>
        <w:t>الشهر</w:t>
      </w:r>
      <w:r w:rsidRPr="00677558">
        <w:rPr>
          <w:rFonts w:ascii="Sakkal Majalla" w:hAnsi="Sakkal Majalla"/>
          <w:sz w:val="34"/>
        </w:rPr>
        <w:t>', fontsize=14, weight='bold')</w:t>
      </w:r>
    </w:p>
    <w:p w14:paraId="35D4A62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ax.set_ylabel('</w:t>
      </w:r>
      <w:r w:rsidRPr="00677558">
        <w:rPr>
          <w:rFonts w:ascii="Sakkal Majalla" w:hAnsi="Sakkal Majalla"/>
          <w:sz w:val="34"/>
          <w:rtl/>
        </w:rPr>
        <w:t>معدّل التحويل</w:t>
      </w:r>
      <w:r w:rsidRPr="00677558">
        <w:rPr>
          <w:rFonts w:ascii="Sakkal Majalla" w:hAnsi="Sakkal Majalla"/>
          <w:sz w:val="34"/>
        </w:rPr>
        <w:t xml:space="preserve"> (%)', fontsize=14, weight='bold')</w:t>
      </w:r>
    </w:p>
    <w:p w14:paraId="39F6C1D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ax.grid(True, alpha=0.3, linestyle=':', linewidth=1)</w:t>
      </w:r>
    </w:p>
    <w:p w14:paraId="4A7649B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ax.legend(fontsize=12)</w:t>
      </w:r>
    </w:p>
    <w:p w14:paraId="36F7B73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plt.xticks(rotation=45, ha='right')</w:t>
      </w:r>
    </w:p>
    <w:p w14:paraId="583BC35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plt.tight_layout()</w:t>
      </w:r>
    </w:p>
    <w:p w14:paraId="07C1DA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إضافة تعليقات على النقاط المهمّة</w:t>
      </w:r>
    </w:p>
    <w:p w14:paraId="32D7828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min_idx = monthly_conversion['</w:t>
      </w:r>
      <w:r w:rsidRPr="00677558">
        <w:rPr>
          <w:rFonts w:ascii="Sakkal Majalla" w:hAnsi="Sakkal Majalla"/>
          <w:sz w:val="34"/>
          <w:rtl/>
        </w:rPr>
        <w:t>معدل_التحويل</w:t>
      </w:r>
      <w:r w:rsidRPr="00677558">
        <w:rPr>
          <w:rFonts w:ascii="Sakkal Majalla" w:hAnsi="Sakkal Majalla"/>
          <w:sz w:val="34"/>
        </w:rPr>
        <w:t>'].idxmin()</w:t>
      </w:r>
    </w:p>
    <w:p w14:paraId="10B6A83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max_idx = monthly_conversion['</w:t>
      </w:r>
      <w:r w:rsidRPr="00677558">
        <w:rPr>
          <w:rFonts w:ascii="Sakkal Majalla" w:hAnsi="Sakkal Majalla"/>
          <w:sz w:val="34"/>
          <w:rtl/>
        </w:rPr>
        <w:t>معدل_التحويل</w:t>
      </w:r>
      <w:r w:rsidRPr="00677558">
        <w:rPr>
          <w:rFonts w:ascii="Sakkal Majalla" w:hAnsi="Sakkal Majalla"/>
          <w:sz w:val="34"/>
        </w:rPr>
        <w:t>'].idxmax()</w:t>
      </w:r>
    </w:p>
    <w:p w14:paraId="4A61256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ax.annotate(f'</w:t>
      </w:r>
      <w:r w:rsidRPr="00677558">
        <w:rPr>
          <w:rFonts w:ascii="Sakkal Majalla" w:hAnsi="Sakkal Majalla"/>
          <w:sz w:val="34"/>
          <w:rtl/>
        </w:rPr>
        <w:t>أدنى نقطة</w:t>
      </w:r>
      <w:r w:rsidRPr="00677558">
        <w:rPr>
          <w:rFonts w:ascii="Sakkal Majalla" w:hAnsi="Sakkal Majalla"/>
          <w:sz w:val="34"/>
        </w:rPr>
        <w:t>: {monthly_conversion.loc[min_idx, "</w:t>
      </w:r>
      <w:r w:rsidRPr="00677558">
        <w:rPr>
          <w:rFonts w:ascii="Sakkal Majalla" w:hAnsi="Sakkal Majalla"/>
          <w:sz w:val="34"/>
          <w:rtl/>
        </w:rPr>
        <w:t>معدل_التحويل"]:.2</w:t>
      </w:r>
      <w:r w:rsidRPr="00677558">
        <w:rPr>
          <w:rFonts w:ascii="Sakkal Majalla" w:hAnsi="Sakkal Majalla"/>
          <w:sz w:val="34"/>
        </w:rPr>
        <w:t xml:space="preserve">f}%', </w:t>
      </w:r>
    </w:p>
    <w:p w14:paraId="0BE4697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xy=(min_idx, monthly_conversion.loc[min_idx, "</w:t>
      </w:r>
      <w:r w:rsidRPr="00677558">
        <w:rPr>
          <w:rFonts w:ascii="Sakkal Majalla" w:hAnsi="Sakkal Majalla"/>
          <w:sz w:val="34"/>
          <w:rtl/>
        </w:rPr>
        <w:t>معدل_التحويل</w:t>
      </w:r>
      <w:r w:rsidRPr="00677558">
        <w:rPr>
          <w:rFonts w:ascii="Sakkal Majalla" w:hAnsi="Sakkal Majalla"/>
          <w:sz w:val="34"/>
        </w:rPr>
        <w:t>"]),</w:t>
      </w:r>
    </w:p>
    <w:p w14:paraId="54AF931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xytext=(10, -30), textcoords='offset points',</w:t>
      </w:r>
    </w:p>
    <w:p w14:paraId="6EA99E8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bbox=dict(boxstyle='round,pad=0.5', fc='red', alpha=0.7),</w:t>
      </w:r>
    </w:p>
    <w:p w14:paraId="7C34B44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arrowprops=dict(arrowstyle='-&gt;', connectionstyle='arc3,rad=0', color='red'),</w:t>
      </w:r>
    </w:p>
    <w:p w14:paraId="0CF604F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fontsize=10, color='white', weight='bold')</w:t>
      </w:r>
    </w:p>
    <w:p w14:paraId="5528DEC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plt.savefig('conversion_trend.png', dpi=300, bbox_inches='tight')</w:t>
      </w:r>
    </w:p>
    <w:p w14:paraId="1BF765D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plt.show()</w:t>
      </w:r>
    </w:p>
    <w:p w14:paraId="7D0AB20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حفظ الرسم البياني في</w:t>
      </w:r>
      <w:r w:rsidRPr="00677558">
        <w:rPr>
          <w:rFonts w:ascii="Sakkal Majalla" w:hAnsi="Sakkal Majalla"/>
          <w:sz w:val="34"/>
        </w:rPr>
        <w:t xml:space="preserve"> conversion_trend.png")</w:t>
      </w:r>
    </w:p>
    <w:p w14:paraId="1E5BECD1" w14:textId="77777777" w:rsidR="00677558" w:rsidRPr="00677558" w:rsidRDefault="00677558" w:rsidP="00677558">
      <w:pPr>
        <w:rPr>
          <w:rFonts w:ascii="Sakkal Majalla" w:hAnsi="Sakkal Majalla"/>
          <w:sz w:val="34"/>
          <w:rtl/>
        </w:rPr>
      </w:pPr>
    </w:p>
    <w:p w14:paraId="4798CB97"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المرحلة الثانية: التحليل المتقدّم في</w:t>
      </w:r>
      <w:r w:rsidRPr="00C138D4">
        <w:rPr>
          <w:rFonts w:ascii="Sakkal Majalla" w:hAnsi="Sakkal Majalla"/>
          <w:b/>
          <w:bCs/>
          <w:color w:val="C00000"/>
          <w:sz w:val="34"/>
        </w:rPr>
        <w:t xml:space="preserve"> Google Colab</w:t>
      </w:r>
    </w:p>
    <w:p w14:paraId="4BC74C8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3: إعداد بيئة العمل في</w:t>
      </w:r>
      <w:r w:rsidRPr="00677558">
        <w:rPr>
          <w:rFonts w:ascii="Sakkal Majalla" w:hAnsi="Sakkal Majalla"/>
          <w:b/>
          <w:bCs/>
          <w:sz w:val="34"/>
        </w:rPr>
        <w:t xml:space="preserve"> Colab</w:t>
      </w:r>
    </w:p>
    <w:p w14:paraId="37CEB2E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فتح</w:t>
      </w:r>
      <w:r w:rsidRPr="00677558">
        <w:rPr>
          <w:rFonts w:ascii="Sakkal Majalla" w:hAnsi="Sakkal Majalla"/>
          <w:b/>
          <w:bCs/>
          <w:sz w:val="34"/>
        </w:rPr>
        <w:t xml:space="preserve"> Google Colab:</w:t>
      </w:r>
    </w:p>
    <w:p w14:paraId="0FB11631"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 xml:space="preserve">انتقل إلى </w:t>
      </w:r>
      <w:hyperlink r:id="rId263" w:tgtFrame="_blank" w:history="1">
        <w:r w:rsidRPr="00677558">
          <w:rPr>
            <w:rStyle w:val="Hyperlink"/>
            <w:rFonts w:ascii="Sakkal Majalla" w:hAnsi="Sakkal Majalla"/>
            <w:sz w:val="34"/>
          </w:rPr>
          <w:t>https://colab.research.google.com</w:t>
        </w:r>
      </w:hyperlink>
      <w:r w:rsidRPr="00677558">
        <w:rPr>
          <w:rFonts w:ascii="Sakkal Majalla" w:hAnsi="Sakkal Majalla"/>
          <w:sz w:val="34"/>
        </w:rPr>
        <w:t>.</w:t>
      </w:r>
    </w:p>
    <w:p w14:paraId="17AD0EF9"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 xml:space="preserve">انقر على </w:t>
      </w:r>
      <w:r w:rsidRPr="00677558">
        <w:rPr>
          <w:rFonts w:ascii="Sakkal Majalla" w:hAnsi="Sakkal Majalla"/>
          <w:b/>
          <w:bCs/>
          <w:sz w:val="34"/>
        </w:rPr>
        <w:t>File &gt; New Notebook</w:t>
      </w:r>
      <w:r w:rsidRPr="00677558">
        <w:rPr>
          <w:rFonts w:ascii="Sakkal Majalla" w:hAnsi="Sakkal Majalla"/>
          <w:sz w:val="34"/>
        </w:rPr>
        <w:t>.</w:t>
      </w:r>
    </w:p>
    <w:p w14:paraId="652430A2"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سمّي الملفّ</w:t>
      </w:r>
      <w:r w:rsidRPr="00677558">
        <w:rPr>
          <w:rFonts w:ascii="Sakkal Majalla" w:hAnsi="Sakkal Majalla"/>
          <w:sz w:val="34"/>
        </w:rPr>
        <w:t>: ECommerce_Advanced_Analysis.</w:t>
      </w:r>
    </w:p>
    <w:p w14:paraId="386AB050" w14:textId="77777777" w:rsidR="00677558" w:rsidRPr="00677558" w:rsidRDefault="00677558" w:rsidP="00C138D4">
      <w:pPr>
        <w:keepNext/>
        <w:pageBreakBefore/>
        <w:rPr>
          <w:rFonts w:ascii="Sakkal Majalla" w:hAnsi="Sakkal Majalla"/>
          <w:b/>
          <w:bCs/>
          <w:sz w:val="34"/>
        </w:rPr>
      </w:pPr>
      <w:r w:rsidRPr="00677558">
        <w:rPr>
          <w:rFonts w:ascii="Sakkal Majalla" w:hAnsi="Sakkal Majalla"/>
          <w:b/>
          <w:bCs/>
          <w:sz w:val="34"/>
          <w:rtl/>
        </w:rPr>
        <w:lastRenderedPageBreak/>
        <w:t>ب. تحميل البيانات إلى</w:t>
      </w:r>
      <w:r w:rsidRPr="00677558">
        <w:rPr>
          <w:rFonts w:ascii="Sakkal Majalla" w:hAnsi="Sakkal Majalla"/>
          <w:b/>
          <w:bCs/>
          <w:sz w:val="34"/>
        </w:rPr>
        <w:t xml:space="preserve"> Colab:</w:t>
      </w:r>
    </w:p>
    <w:p w14:paraId="6FFAB16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الطريقة 1: التحميل من</w:t>
      </w:r>
      <w:r w:rsidRPr="00677558">
        <w:rPr>
          <w:rFonts w:ascii="Sakkal Majalla" w:hAnsi="Sakkal Majalla"/>
          <w:sz w:val="34"/>
        </w:rPr>
        <w:t xml:space="preserve"> Google Drive</w:t>
      </w:r>
    </w:p>
    <w:p w14:paraId="7F7462B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google.colab import drive</w:t>
      </w:r>
    </w:p>
    <w:p w14:paraId="2EFB8CB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drive.mount('/content/drive')</w:t>
      </w:r>
    </w:p>
    <w:p w14:paraId="03518BD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نسخ الملفّات</w:t>
      </w:r>
    </w:p>
    <w:p w14:paraId="6A6F792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shutil</w:t>
      </w:r>
    </w:p>
    <w:p w14:paraId="518774C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shutil.copy('/content/drive/MyDrive/Data/transactions.csv', '/content/')</w:t>
      </w:r>
    </w:p>
    <w:p w14:paraId="5498F70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shutil.copy('/content/drive/MyDrive/Data/user_behavior.json', '/content/')</w:t>
      </w:r>
    </w:p>
    <w:p w14:paraId="0B4A7D0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الطريقة 2: الرفع المباشر</w:t>
      </w:r>
    </w:p>
    <w:p w14:paraId="43AA233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google.colab import files</w:t>
      </w:r>
    </w:p>
    <w:p w14:paraId="7115FA5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uploaded = files.upload()  # </w:t>
      </w:r>
      <w:r w:rsidRPr="00677558">
        <w:rPr>
          <w:rFonts w:ascii="Sakkal Majalla" w:hAnsi="Sakkal Majalla"/>
          <w:sz w:val="34"/>
          <w:rtl/>
        </w:rPr>
        <w:t>سيفتح نافذة لاختيار الملفّات</w:t>
      </w:r>
    </w:p>
    <w:p w14:paraId="733234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تحميل البيانات بنجاح</w:t>
      </w:r>
      <w:r w:rsidRPr="00677558">
        <w:rPr>
          <w:rFonts w:ascii="Sakkal Majalla" w:hAnsi="Sakkal Majalla"/>
          <w:sz w:val="34"/>
        </w:rPr>
        <w:t>!")</w:t>
      </w:r>
    </w:p>
    <w:p w14:paraId="68214C4E" w14:textId="77777777" w:rsidR="00677558" w:rsidRPr="00677558" w:rsidRDefault="00677558" w:rsidP="00677558">
      <w:pPr>
        <w:rPr>
          <w:rFonts w:ascii="Sakkal Majalla" w:hAnsi="Sakkal Majalla"/>
          <w:sz w:val="34"/>
          <w:rtl/>
        </w:rPr>
      </w:pPr>
    </w:p>
    <w:p w14:paraId="60793B7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ج. تثبيت المكتبات الإضافية</w:t>
      </w:r>
      <w:r w:rsidRPr="00677558">
        <w:rPr>
          <w:rFonts w:ascii="Sakkal Majalla" w:hAnsi="Sakkal Majalla"/>
          <w:b/>
          <w:bCs/>
          <w:sz w:val="34"/>
        </w:rPr>
        <w:t>:</w:t>
      </w:r>
    </w:p>
    <w:p w14:paraId="25EAB94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تثبيت مكتبات إضافية</w:t>
      </w:r>
    </w:p>
    <w:p w14:paraId="38D3382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!pip install plotly scikit-learn statsmodels -q</w:t>
      </w:r>
    </w:p>
    <w:p w14:paraId="1A1E1C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استيراد المكتبات</w:t>
      </w:r>
    </w:p>
    <w:p w14:paraId="1027813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pandas as pd</w:t>
      </w:r>
    </w:p>
    <w:p w14:paraId="5695921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numpy as np</w:t>
      </w:r>
    </w:p>
    <w:p w14:paraId="43127E8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json</w:t>
      </w:r>
    </w:p>
    <w:p w14:paraId="378C08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matplotlib.pyplot as plt</w:t>
      </w:r>
    </w:p>
    <w:p w14:paraId="1225AD5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seaborn as sns</w:t>
      </w:r>
    </w:p>
    <w:p w14:paraId="4A7687A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plotly.express as px</w:t>
      </w:r>
    </w:p>
    <w:p w14:paraId="403F680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plotly.graph_objects as go</w:t>
      </w:r>
    </w:p>
    <w:p w14:paraId="5B8714F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sklearn.cluster import KMeans</w:t>
      </w:r>
    </w:p>
    <w:p w14:paraId="683BE63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from sklearn.preprocessing import StandardScaler</w:t>
      </w:r>
    </w:p>
    <w:p w14:paraId="5CFC162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sklearn.model_selection import train_test_split</w:t>
      </w:r>
    </w:p>
    <w:p w14:paraId="4DEA191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sklearn.linear_model import LinearRegression</w:t>
      </w:r>
    </w:p>
    <w:p w14:paraId="28D1D2D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sklearn.metrics import r2_score, mean_absolute_error</w:t>
      </w:r>
    </w:p>
    <w:p w14:paraId="149328A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warnings</w:t>
      </w:r>
    </w:p>
    <w:p w14:paraId="6C8B434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warnings.filterwarnings('ignore')</w:t>
      </w:r>
    </w:p>
    <w:p w14:paraId="35A0752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استيراد جميع المكتبات</w:t>
      </w:r>
      <w:r w:rsidRPr="00677558">
        <w:rPr>
          <w:rFonts w:ascii="Sakkal Majalla" w:hAnsi="Sakkal Majalla"/>
          <w:sz w:val="34"/>
        </w:rPr>
        <w:t>!")</w:t>
      </w:r>
    </w:p>
    <w:p w14:paraId="67BC015B" w14:textId="77777777" w:rsidR="00677558" w:rsidRPr="00677558" w:rsidRDefault="00677558" w:rsidP="00677558">
      <w:pPr>
        <w:rPr>
          <w:rFonts w:ascii="Sakkal Majalla" w:hAnsi="Sakkal Majalla"/>
          <w:sz w:val="34"/>
          <w:rtl/>
        </w:rPr>
      </w:pPr>
    </w:p>
    <w:p w14:paraId="328D013C"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الخطوة 4: التحليل الاستكشافي المتقدّم</w:t>
      </w:r>
      <w:r w:rsidRPr="00C138D4">
        <w:rPr>
          <w:rFonts w:ascii="Sakkal Majalla" w:hAnsi="Sakkal Majalla"/>
          <w:b/>
          <w:bCs/>
          <w:color w:val="C00000"/>
          <w:sz w:val="34"/>
        </w:rPr>
        <w:t xml:space="preserve"> (Advanced EDA)</w:t>
      </w:r>
    </w:p>
    <w:p w14:paraId="66753A5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تحميل وفحص البيانات</w:t>
      </w:r>
      <w:r w:rsidRPr="00677558">
        <w:rPr>
          <w:rFonts w:ascii="Sakkal Majalla" w:hAnsi="Sakkal Majalla"/>
          <w:b/>
          <w:bCs/>
          <w:sz w:val="34"/>
        </w:rPr>
        <w:t>:</w:t>
      </w:r>
    </w:p>
    <w:p w14:paraId="3A4B990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قراءة البيانات</w:t>
      </w:r>
    </w:p>
    <w:p w14:paraId="013BA78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 = pd.read_csv('transactions.csv', encoding='utf-8')</w:t>
      </w:r>
    </w:p>
    <w:p w14:paraId="68976A3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with open('user_behavior.json', 'r', encoding='utf-8') as f:</w:t>
      </w:r>
    </w:p>
    <w:p w14:paraId="13D1CC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behavior_data = json.load(f)</w:t>
      </w:r>
    </w:p>
    <w:p w14:paraId="72AB4C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behavior_df = pd.DataFrame(behavior_data)</w:t>
      </w:r>
    </w:p>
    <w:p w14:paraId="3099741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معاينة سريعة</w:t>
      </w:r>
    </w:p>
    <w:p w14:paraId="0A086B5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معلومات ملفّ المعاملات</w:t>
      </w:r>
      <w:r w:rsidRPr="00677558">
        <w:rPr>
          <w:rFonts w:ascii="Sakkal Majalla" w:hAnsi="Sakkal Majalla"/>
          <w:sz w:val="34"/>
        </w:rPr>
        <w:t>:")</w:t>
      </w:r>
    </w:p>
    <w:p w14:paraId="000B4E5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عدد الصفوف</w:t>
      </w:r>
      <w:r w:rsidRPr="00677558">
        <w:rPr>
          <w:rFonts w:ascii="Sakkal Majalla" w:hAnsi="Sakkal Majalla"/>
          <w:sz w:val="34"/>
        </w:rPr>
        <w:t>: {len(transactions_df):,}")</w:t>
      </w:r>
    </w:p>
    <w:p w14:paraId="4CC90F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عدد الأعمدة</w:t>
      </w:r>
      <w:r w:rsidRPr="00677558">
        <w:rPr>
          <w:rFonts w:ascii="Sakkal Majalla" w:hAnsi="Sakkal Majalla"/>
          <w:sz w:val="34"/>
        </w:rPr>
        <w:t>: {len(transactions_df.columns)}")</w:t>
      </w:r>
    </w:p>
    <w:p w14:paraId="5869A44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حجم الذاكرة</w:t>
      </w:r>
      <w:r w:rsidRPr="00677558">
        <w:rPr>
          <w:rFonts w:ascii="Sakkal Majalla" w:hAnsi="Sakkal Majalla"/>
          <w:sz w:val="34"/>
        </w:rPr>
        <w:t>: {transactions_df.memory_usage(deep=True).sum() / 1024**2:.2f} MB")</w:t>
      </w:r>
    </w:p>
    <w:p w14:paraId="67CF10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نظرة عامّة على البيانات</w:t>
      </w:r>
      <w:r w:rsidRPr="00677558">
        <w:rPr>
          <w:rFonts w:ascii="Sakkal Majalla" w:hAnsi="Sakkal Majalla"/>
          <w:sz w:val="34"/>
        </w:rPr>
        <w:t>:")</w:t>
      </w:r>
    </w:p>
    <w:p w14:paraId="0DA6C22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transactions_df.info()</w:t>
      </w:r>
    </w:p>
    <w:p w14:paraId="5172EAF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الإحصاءات الوصفية</w:t>
      </w:r>
      <w:r w:rsidRPr="00677558">
        <w:rPr>
          <w:rFonts w:ascii="Sakkal Majalla" w:hAnsi="Sakkal Majalla"/>
          <w:sz w:val="34"/>
        </w:rPr>
        <w:t>:")</w:t>
      </w:r>
    </w:p>
    <w:p w14:paraId="40AD0AA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transactions_df.describe()</w:t>
      </w:r>
    </w:p>
    <w:p w14:paraId="497E8B59" w14:textId="77777777" w:rsidR="00677558" w:rsidRPr="00677558" w:rsidRDefault="00677558" w:rsidP="00677558">
      <w:pPr>
        <w:shd w:val="clear" w:color="auto" w:fill="F2F2F2" w:themeFill="background1" w:themeFillShade="F2"/>
        <w:bidi w:val="0"/>
        <w:rPr>
          <w:rFonts w:ascii="Sakkal Majalla" w:hAnsi="Sakkal Majalla"/>
          <w:sz w:val="34"/>
          <w:rtl/>
        </w:rPr>
      </w:pPr>
    </w:p>
    <w:p w14:paraId="16B4B7A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أوّل 5 صفوف</w:t>
      </w:r>
      <w:r w:rsidRPr="00677558">
        <w:rPr>
          <w:rFonts w:ascii="Sakkal Majalla" w:hAnsi="Sakkal Majalla"/>
          <w:sz w:val="34"/>
        </w:rPr>
        <w:t>:")</w:t>
      </w:r>
    </w:p>
    <w:p w14:paraId="2DF5CE0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display(transactions_df.head())</w:t>
      </w:r>
    </w:p>
    <w:p w14:paraId="49EE50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القيم المفقودة</w:t>
      </w:r>
      <w:r w:rsidRPr="00677558">
        <w:rPr>
          <w:rFonts w:ascii="Sakkal Majalla" w:hAnsi="Sakkal Majalla"/>
          <w:sz w:val="34"/>
        </w:rPr>
        <w:t>:")</w:t>
      </w:r>
    </w:p>
    <w:p w14:paraId="56826E5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missing_data = transactions_df.isnull().sum()</w:t>
      </w:r>
    </w:p>
    <w:p w14:paraId="64D1165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missing_percent = (missing_data / len(transactions_df)) * 100</w:t>
      </w:r>
    </w:p>
    <w:p w14:paraId="4451F92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missing_df = pd.DataFrame({</w:t>
      </w:r>
    </w:p>
    <w:p w14:paraId="17D0B50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عدد_المفقود</w:t>
      </w:r>
      <w:r w:rsidRPr="00677558">
        <w:rPr>
          <w:rFonts w:ascii="Sakkal Majalla" w:hAnsi="Sakkal Majalla"/>
          <w:sz w:val="34"/>
        </w:rPr>
        <w:t>': missing_data,</w:t>
      </w:r>
    </w:p>
    <w:p w14:paraId="3CBC745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النسبة</w:t>
      </w:r>
      <w:r w:rsidRPr="00677558">
        <w:rPr>
          <w:rFonts w:ascii="Sakkal Majalla" w:hAnsi="Sakkal Majalla"/>
          <w:sz w:val="34"/>
        </w:rPr>
        <w:t>_%': missing_percent</w:t>
      </w:r>
    </w:p>
    <w:p w14:paraId="24C77E4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14433EE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display(missing_df[missing_df</w:t>
      </w:r>
      <w:r w:rsidRPr="00677558">
        <w:rPr>
          <w:rFonts w:ascii="Sakkal Majalla" w:hAnsi="Sakkal Majalla"/>
          <w:sz w:val="34"/>
          <w:rtl/>
        </w:rPr>
        <w:t>['عدد_المفقود'] &gt; 0</w:t>
      </w:r>
      <w:r w:rsidRPr="00677558">
        <w:rPr>
          <w:rFonts w:ascii="Sakkal Majalla" w:hAnsi="Sakkal Majalla"/>
          <w:sz w:val="34"/>
        </w:rPr>
        <w:t>])</w:t>
      </w:r>
    </w:p>
    <w:p w14:paraId="72D03193" w14:textId="77777777" w:rsidR="00677558" w:rsidRPr="00677558" w:rsidRDefault="00677558" w:rsidP="00677558">
      <w:pPr>
        <w:rPr>
          <w:rFonts w:ascii="Sakkal Majalla" w:hAnsi="Sakkal Majalla"/>
          <w:sz w:val="34"/>
          <w:rtl/>
        </w:rPr>
      </w:pPr>
    </w:p>
    <w:p w14:paraId="380ACD9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ب. تنظيف البيانات المتقدّم</w:t>
      </w:r>
      <w:r w:rsidRPr="00677558">
        <w:rPr>
          <w:rFonts w:ascii="Sakkal Majalla" w:hAnsi="Sakkal Majalla"/>
          <w:b/>
          <w:bCs/>
          <w:sz w:val="34"/>
        </w:rPr>
        <w:t>:</w:t>
      </w:r>
    </w:p>
    <w:p w14:paraId="117CDC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1. </w:t>
      </w:r>
      <w:r w:rsidRPr="00677558">
        <w:rPr>
          <w:rFonts w:ascii="Sakkal Majalla" w:hAnsi="Sakkal Majalla"/>
          <w:sz w:val="34"/>
          <w:rtl/>
        </w:rPr>
        <w:t>معالجة الأنواع</w:t>
      </w:r>
    </w:p>
    <w:p w14:paraId="7E18E7B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التاريخ</w:t>
      </w:r>
      <w:r w:rsidRPr="00677558">
        <w:rPr>
          <w:rFonts w:ascii="Sakkal Majalla" w:hAnsi="Sakkal Majalla"/>
          <w:sz w:val="34"/>
        </w:rPr>
        <w:t>'] = pd.to_datetime(transactions_df['</w:t>
      </w:r>
      <w:r w:rsidRPr="00677558">
        <w:rPr>
          <w:rFonts w:ascii="Sakkal Majalla" w:hAnsi="Sakkal Majalla"/>
          <w:sz w:val="34"/>
          <w:rtl/>
        </w:rPr>
        <w:t>التاريخ</w:t>
      </w:r>
      <w:r w:rsidRPr="00677558">
        <w:rPr>
          <w:rFonts w:ascii="Sakkal Majalla" w:hAnsi="Sakkal Majalla"/>
          <w:sz w:val="34"/>
        </w:rPr>
        <w:t>'])</w:t>
      </w:r>
    </w:p>
    <w:p w14:paraId="1C7E717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السعر</w:t>
      </w:r>
      <w:r w:rsidRPr="00677558">
        <w:rPr>
          <w:rFonts w:ascii="Sakkal Majalla" w:hAnsi="Sakkal Majalla"/>
          <w:sz w:val="34"/>
        </w:rPr>
        <w:t>'] = pd.to_numeric(transactions_df['</w:t>
      </w:r>
      <w:r w:rsidRPr="00677558">
        <w:rPr>
          <w:rFonts w:ascii="Sakkal Majalla" w:hAnsi="Sakkal Majalla"/>
          <w:sz w:val="34"/>
          <w:rtl/>
        </w:rPr>
        <w:t>السعر</w:t>
      </w:r>
      <w:r w:rsidRPr="00677558">
        <w:rPr>
          <w:rFonts w:ascii="Sakkal Majalla" w:hAnsi="Sakkal Majalla"/>
          <w:sz w:val="34"/>
        </w:rPr>
        <w:t>'], errors='coerce')</w:t>
      </w:r>
    </w:p>
    <w:p w14:paraId="39D379D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الكمية</w:t>
      </w:r>
      <w:r w:rsidRPr="00677558">
        <w:rPr>
          <w:rFonts w:ascii="Sakkal Majalla" w:hAnsi="Sakkal Majalla"/>
          <w:sz w:val="34"/>
        </w:rPr>
        <w:t>'] = pd.to_numeric(transactions_df['</w:t>
      </w:r>
      <w:r w:rsidRPr="00677558">
        <w:rPr>
          <w:rFonts w:ascii="Sakkal Majalla" w:hAnsi="Sakkal Majalla"/>
          <w:sz w:val="34"/>
          <w:rtl/>
        </w:rPr>
        <w:t>الكمية</w:t>
      </w:r>
      <w:r w:rsidRPr="00677558">
        <w:rPr>
          <w:rFonts w:ascii="Sakkal Majalla" w:hAnsi="Sakkal Majalla"/>
          <w:sz w:val="34"/>
        </w:rPr>
        <w:t>'], errors='coerce')</w:t>
      </w:r>
    </w:p>
    <w:p w14:paraId="00F5C28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2. </w:t>
      </w:r>
      <w:r w:rsidRPr="00677558">
        <w:rPr>
          <w:rFonts w:ascii="Sakkal Majalla" w:hAnsi="Sakkal Majalla"/>
          <w:sz w:val="34"/>
          <w:rtl/>
        </w:rPr>
        <w:t>إزالة المتكرّرات</w:t>
      </w:r>
    </w:p>
    <w:p w14:paraId="6F34D9A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print(f"\n </w:t>
      </w:r>
      <w:r w:rsidRPr="00677558">
        <w:rPr>
          <w:rFonts w:ascii="Sakkal Majalla" w:hAnsi="Sakkal Majalla"/>
          <w:sz w:val="34"/>
          <w:rtl/>
        </w:rPr>
        <w:t>عدد الصفوف المكرّرة</w:t>
      </w:r>
      <w:r w:rsidRPr="00677558">
        <w:rPr>
          <w:rFonts w:ascii="Sakkal Majalla" w:hAnsi="Sakkal Majalla"/>
          <w:sz w:val="34"/>
        </w:rPr>
        <w:t>: {transactions_df.duplicated().sum()}")</w:t>
      </w:r>
    </w:p>
    <w:p w14:paraId="598F04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transactions_df.drop_duplicates(subset=['</w:t>
      </w:r>
      <w:r w:rsidRPr="00677558">
        <w:rPr>
          <w:rFonts w:ascii="Sakkal Majalla" w:hAnsi="Sakkal Majalla"/>
          <w:sz w:val="34"/>
          <w:rtl/>
        </w:rPr>
        <w:t>رقم_الطلب</w:t>
      </w:r>
      <w:r w:rsidRPr="00677558">
        <w:rPr>
          <w:rFonts w:ascii="Sakkal Majalla" w:hAnsi="Sakkal Majalla"/>
          <w:sz w:val="34"/>
        </w:rPr>
        <w:t>'], inplace=True)</w:t>
      </w:r>
    </w:p>
    <w:p w14:paraId="5EB470BD" w14:textId="77777777" w:rsidR="00677558" w:rsidRPr="00677558" w:rsidRDefault="00677558" w:rsidP="00677558">
      <w:pPr>
        <w:shd w:val="clear" w:color="auto" w:fill="F2F2F2" w:themeFill="background1" w:themeFillShade="F2"/>
        <w:bidi w:val="0"/>
        <w:rPr>
          <w:rFonts w:ascii="Sakkal Majalla" w:hAnsi="Sakkal Majalla"/>
          <w:sz w:val="34"/>
          <w:rtl/>
        </w:rPr>
      </w:pPr>
    </w:p>
    <w:p w14:paraId="4B55EC7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3. </w:t>
      </w:r>
      <w:r w:rsidRPr="00677558">
        <w:rPr>
          <w:rFonts w:ascii="Sakkal Majalla" w:hAnsi="Sakkal Majalla"/>
          <w:sz w:val="34"/>
          <w:rtl/>
        </w:rPr>
        <w:t>معالجة القيم الشاذّة</w:t>
      </w:r>
      <w:r w:rsidRPr="00677558">
        <w:rPr>
          <w:rFonts w:ascii="Sakkal Majalla" w:hAnsi="Sakkal Majalla"/>
          <w:sz w:val="34"/>
        </w:rPr>
        <w:t xml:space="preserve"> (Outliers)</w:t>
      </w:r>
    </w:p>
    <w:p w14:paraId="3A5D30A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def remove_outliers(df, column):</w:t>
      </w:r>
    </w:p>
    <w:p w14:paraId="241F4816" w14:textId="77777777" w:rsidR="00677558" w:rsidRPr="007510DC" w:rsidRDefault="00677558" w:rsidP="00677558">
      <w:pPr>
        <w:shd w:val="clear" w:color="auto" w:fill="F2F2F2" w:themeFill="background1" w:themeFillShade="F2"/>
        <w:bidi w:val="0"/>
        <w:rPr>
          <w:rFonts w:ascii="Sakkal Majalla" w:hAnsi="Sakkal Majalla"/>
          <w:sz w:val="34"/>
          <w:lang w:val="fr-FR"/>
        </w:rPr>
      </w:pPr>
      <w:r w:rsidRPr="00677558">
        <w:rPr>
          <w:rFonts w:ascii="Sakkal Majalla" w:hAnsi="Sakkal Majalla"/>
          <w:sz w:val="34"/>
        </w:rPr>
        <w:t xml:space="preserve">    </w:t>
      </w:r>
      <w:r w:rsidRPr="007510DC">
        <w:rPr>
          <w:rFonts w:ascii="Sakkal Majalla" w:hAnsi="Sakkal Majalla"/>
          <w:sz w:val="34"/>
          <w:lang w:val="fr-FR"/>
        </w:rPr>
        <w:t>Q1 = df[column].quantile(0.25)</w:t>
      </w:r>
    </w:p>
    <w:p w14:paraId="5F1D454A" w14:textId="77777777" w:rsidR="00677558" w:rsidRPr="00677558" w:rsidRDefault="00677558" w:rsidP="00677558">
      <w:pPr>
        <w:shd w:val="clear" w:color="auto" w:fill="F2F2F2" w:themeFill="background1" w:themeFillShade="F2"/>
        <w:bidi w:val="0"/>
        <w:rPr>
          <w:rFonts w:ascii="Sakkal Majalla" w:hAnsi="Sakkal Majalla"/>
          <w:sz w:val="34"/>
          <w:lang w:val="fr-FR"/>
        </w:rPr>
      </w:pPr>
      <w:r w:rsidRPr="007510DC">
        <w:rPr>
          <w:rFonts w:ascii="Sakkal Majalla" w:hAnsi="Sakkal Majalla"/>
          <w:sz w:val="34"/>
          <w:lang w:val="fr-FR"/>
        </w:rPr>
        <w:t xml:space="preserve">    </w:t>
      </w:r>
      <w:r w:rsidRPr="00677558">
        <w:rPr>
          <w:rFonts w:ascii="Sakkal Majalla" w:hAnsi="Sakkal Majalla"/>
          <w:sz w:val="34"/>
          <w:lang w:val="fr-FR"/>
        </w:rPr>
        <w:t>Q3 = df[column].quantile(0.75)</w:t>
      </w:r>
    </w:p>
    <w:p w14:paraId="00F804CC" w14:textId="77777777" w:rsidR="00677558" w:rsidRPr="00677558" w:rsidRDefault="00677558" w:rsidP="00677558">
      <w:pPr>
        <w:shd w:val="clear" w:color="auto" w:fill="F2F2F2" w:themeFill="background1" w:themeFillShade="F2"/>
        <w:bidi w:val="0"/>
        <w:rPr>
          <w:rFonts w:ascii="Sakkal Majalla" w:hAnsi="Sakkal Majalla"/>
          <w:sz w:val="34"/>
          <w:lang w:val="fr-FR"/>
        </w:rPr>
      </w:pPr>
      <w:r w:rsidRPr="00677558">
        <w:rPr>
          <w:rFonts w:ascii="Sakkal Majalla" w:hAnsi="Sakkal Majalla"/>
          <w:sz w:val="34"/>
          <w:lang w:val="fr-FR"/>
        </w:rPr>
        <w:lastRenderedPageBreak/>
        <w:t xml:space="preserve">    IQR = Q3 - Q1</w:t>
      </w:r>
    </w:p>
    <w:p w14:paraId="45DCC29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lang w:val="fr-FR"/>
        </w:rPr>
        <w:t xml:space="preserve">    </w:t>
      </w:r>
      <w:r w:rsidRPr="00677558">
        <w:rPr>
          <w:rFonts w:ascii="Sakkal Majalla" w:hAnsi="Sakkal Majalla"/>
          <w:sz w:val="34"/>
        </w:rPr>
        <w:t>lower_bound = Q1 - 1.5 * IQR</w:t>
      </w:r>
    </w:p>
    <w:p w14:paraId="412171A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upper_bound = Q3 + 1.5 * IQR</w:t>
      </w:r>
    </w:p>
    <w:p w14:paraId="3B11AFF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before = len(df)</w:t>
      </w:r>
    </w:p>
    <w:p w14:paraId="3099701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df_clean = df[(df[column] &gt;= lower_bound) &amp; (df[column] &lt;= upper_bound)]</w:t>
      </w:r>
    </w:p>
    <w:p w14:paraId="096D69B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after = len(df_clean)</w:t>
      </w:r>
    </w:p>
    <w:p w14:paraId="457D38A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print(f"  - {column}: </w:t>
      </w:r>
      <w:r w:rsidRPr="00677558">
        <w:rPr>
          <w:rFonts w:ascii="Sakkal Majalla" w:hAnsi="Sakkal Majalla"/>
          <w:sz w:val="34"/>
          <w:rtl/>
        </w:rPr>
        <w:t>أُزيل</w:t>
      </w:r>
      <w:r w:rsidRPr="00677558">
        <w:rPr>
          <w:rFonts w:ascii="Sakkal Majalla" w:hAnsi="Sakkal Majalla"/>
          <w:sz w:val="34"/>
        </w:rPr>
        <w:t xml:space="preserve"> {before - after:,} </w:t>
      </w:r>
      <w:r w:rsidRPr="00677558">
        <w:rPr>
          <w:rFonts w:ascii="Sakkal Majalla" w:hAnsi="Sakkal Majalla"/>
          <w:sz w:val="34"/>
          <w:rtl/>
        </w:rPr>
        <w:t>صفّ شاذّ</w:t>
      </w:r>
      <w:r w:rsidRPr="00677558">
        <w:rPr>
          <w:rFonts w:ascii="Sakkal Majalla" w:hAnsi="Sakkal Majalla"/>
          <w:sz w:val="34"/>
        </w:rPr>
        <w:t xml:space="preserve"> ({((before-after)/before)*100:.2f}%)")</w:t>
      </w:r>
    </w:p>
    <w:p w14:paraId="6FF3D1E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return df_clean</w:t>
      </w:r>
    </w:p>
    <w:p w14:paraId="77C7BC2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إزالة القيم الشاذّة</w:t>
      </w:r>
      <w:r w:rsidRPr="00677558">
        <w:rPr>
          <w:rFonts w:ascii="Sakkal Majalla" w:hAnsi="Sakkal Majalla"/>
          <w:sz w:val="34"/>
        </w:rPr>
        <w:t>:")</w:t>
      </w:r>
    </w:p>
    <w:p w14:paraId="448A9B3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السعر</w:t>
      </w:r>
      <w:r w:rsidRPr="00677558">
        <w:rPr>
          <w:rFonts w:ascii="Sakkal Majalla" w:hAnsi="Sakkal Majalla"/>
          <w:sz w:val="34"/>
        </w:rPr>
        <w:t>')</w:t>
      </w:r>
    </w:p>
    <w:p w14:paraId="1471152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الكمية</w:t>
      </w:r>
      <w:r w:rsidRPr="00677558">
        <w:rPr>
          <w:rFonts w:ascii="Sakkal Majalla" w:hAnsi="Sakkal Majalla"/>
          <w:sz w:val="34"/>
        </w:rPr>
        <w:t>')</w:t>
      </w:r>
    </w:p>
    <w:p w14:paraId="514524E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وقت_التسليم</w:t>
      </w:r>
      <w:r w:rsidRPr="00677558">
        <w:rPr>
          <w:rFonts w:ascii="Sakkal Majalla" w:hAnsi="Sakkal Majalla"/>
          <w:sz w:val="34"/>
        </w:rPr>
        <w:t>')</w:t>
      </w:r>
    </w:p>
    <w:p w14:paraId="64A674E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4. </w:t>
      </w:r>
      <w:r w:rsidRPr="00677558">
        <w:rPr>
          <w:rFonts w:ascii="Sakkal Majalla" w:hAnsi="Sakkal Majalla"/>
          <w:sz w:val="34"/>
          <w:rtl/>
        </w:rPr>
        <w:t>إنشاء أعمدة مشتقّة</w:t>
      </w:r>
    </w:p>
    <w:p w14:paraId="60E0D0A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الإجمالي</w:t>
      </w:r>
      <w:r w:rsidRPr="00677558">
        <w:rPr>
          <w:rFonts w:ascii="Sakkal Majalla" w:hAnsi="Sakkal Majalla"/>
          <w:sz w:val="34"/>
        </w:rPr>
        <w:t>'] = transactions_df['</w:t>
      </w:r>
      <w:r w:rsidRPr="00677558">
        <w:rPr>
          <w:rFonts w:ascii="Sakkal Majalla" w:hAnsi="Sakkal Majalla"/>
          <w:sz w:val="34"/>
          <w:rtl/>
        </w:rPr>
        <w:t>السعر</w:t>
      </w:r>
      <w:r w:rsidRPr="00677558">
        <w:rPr>
          <w:rFonts w:ascii="Sakkal Majalla" w:hAnsi="Sakkal Majalla"/>
          <w:sz w:val="34"/>
        </w:rPr>
        <w:t>'] * transactions_df['</w:t>
      </w:r>
      <w:r w:rsidRPr="00677558">
        <w:rPr>
          <w:rFonts w:ascii="Sakkal Majalla" w:hAnsi="Sakkal Majalla"/>
          <w:sz w:val="34"/>
          <w:rtl/>
        </w:rPr>
        <w:t>الكمية</w:t>
      </w:r>
      <w:r w:rsidRPr="00677558">
        <w:rPr>
          <w:rFonts w:ascii="Sakkal Majalla" w:hAnsi="Sakkal Majalla"/>
          <w:sz w:val="34"/>
        </w:rPr>
        <w:t>']</w:t>
      </w:r>
    </w:p>
    <w:p w14:paraId="2BB2BDF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الشهر</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'].dt.to_period('M')</w:t>
      </w:r>
    </w:p>
    <w:p w14:paraId="032D7D6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اليوم_من_الأسبوع</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'].dt.day_name()</w:t>
      </w:r>
    </w:p>
    <w:p w14:paraId="03308A6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الساعة</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'].dt.hour</w:t>
      </w:r>
    </w:p>
    <w:p w14:paraId="783A247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نهاية_الأسبوع</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'].dt.dayofweek.isin([5, 6])</w:t>
      </w:r>
    </w:p>
    <w:p w14:paraId="699545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5. </w:t>
      </w:r>
      <w:r w:rsidRPr="00677558">
        <w:rPr>
          <w:rFonts w:ascii="Sakkal Majalla" w:hAnsi="Sakkal Majalla"/>
          <w:sz w:val="34"/>
          <w:rtl/>
        </w:rPr>
        <w:t>تصنيف العملاء حسب الولاء</w:t>
      </w:r>
    </w:p>
    <w:p w14:paraId="1EA5E57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purchase_counts = transactions_df.groupby('</w:t>
      </w:r>
      <w:r w:rsidRPr="00677558">
        <w:rPr>
          <w:rFonts w:ascii="Sakkal Majalla" w:hAnsi="Sakkal Majalla"/>
          <w:sz w:val="34"/>
          <w:rtl/>
        </w:rPr>
        <w:t>رقم_العميل</w:t>
      </w:r>
      <w:r w:rsidRPr="00677558">
        <w:rPr>
          <w:rFonts w:ascii="Sakkal Majalla" w:hAnsi="Sakkal Majalla"/>
          <w:sz w:val="34"/>
        </w:rPr>
        <w:t>').size()</w:t>
      </w:r>
    </w:p>
    <w:p w14:paraId="5D609FD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فئة_الولاء</w:t>
      </w:r>
      <w:r w:rsidRPr="00677558">
        <w:rPr>
          <w:rFonts w:ascii="Sakkal Majalla" w:hAnsi="Sakkal Majalla"/>
          <w:sz w:val="34"/>
        </w:rPr>
        <w:t>'] = transactions_df['</w:t>
      </w:r>
      <w:r w:rsidRPr="00677558">
        <w:rPr>
          <w:rFonts w:ascii="Sakkal Majalla" w:hAnsi="Sakkal Majalla"/>
          <w:sz w:val="34"/>
          <w:rtl/>
        </w:rPr>
        <w:t>رقم_العميل</w:t>
      </w:r>
      <w:r w:rsidRPr="00677558">
        <w:rPr>
          <w:rFonts w:ascii="Sakkal Majalla" w:hAnsi="Sakkal Majalla"/>
          <w:sz w:val="34"/>
        </w:rPr>
        <w:t>'].map(</w:t>
      </w:r>
    </w:p>
    <w:p w14:paraId="5EE1730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lambda x: 'VIP' if purchase_counts[x] &gt; 10 else ('</w:t>
      </w:r>
      <w:r w:rsidRPr="00677558">
        <w:rPr>
          <w:rFonts w:ascii="Sakkal Majalla" w:hAnsi="Sakkal Majalla"/>
          <w:sz w:val="34"/>
          <w:rtl/>
        </w:rPr>
        <w:t>عادي</w:t>
      </w:r>
      <w:r w:rsidRPr="00677558">
        <w:rPr>
          <w:rFonts w:ascii="Sakkal Majalla" w:hAnsi="Sakkal Majalla"/>
          <w:sz w:val="34"/>
        </w:rPr>
        <w:t>' if purchase_counts[x] &gt; 3 else '</w:t>
      </w:r>
      <w:r w:rsidRPr="00677558">
        <w:rPr>
          <w:rFonts w:ascii="Sakkal Majalla" w:hAnsi="Sakkal Majalla"/>
          <w:sz w:val="34"/>
          <w:rtl/>
        </w:rPr>
        <w:t>جديد</w:t>
      </w:r>
      <w:r w:rsidRPr="00677558">
        <w:rPr>
          <w:rFonts w:ascii="Sakkal Majalla" w:hAnsi="Sakkal Majalla"/>
          <w:sz w:val="34"/>
        </w:rPr>
        <w:t>')</w:t>
      </w:r>
    </w:p>
    <w:p w14:paraId="0A0748B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547D2E2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print(f"\n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البيانات النظيفة</w:t>
      </w:r>
      <w:r w:rsidRPr="00677558">
        <w:rPr>
          <w:rFonts w:ascii="Sakkal Majalla" w:hAnsi="Sakkal Majalla"/>
          <w:sz w:val="34"/>
        </w:rPr>
        <w:t xml:space="preserve">: {len(transactions_df):,} </w:t>
      </w:r>
      <w:r w:rsidRPr="00677558">
        <w:rPr>
          <w:rFonts w:ascii="Sakkal Majalla" w:hAnsi="Sakkal Majalla"/>
          <w:sz w:val="34"/>
          <w:rtl/>
        </w:rPr>
        <w:t>صفّ</w:t>
      </w:r>
      <w:r w:rsidRPr="00677558">
        <w:rPr>
          <w:rFonts w:ascii="Sakkal Majalla" w:hAnsi="Sakkal Majalla"/>
          <w:sz w:val="34"/>
        </w:rPr>
        <w:t>")</w:t>
      </w:r>
    </w:p>
    <w:p w14:paraId="6161802A" w14:textId="77777777" w:rsidR="00677558" w:rsidRPr="00677558" w:rsidRDefault="00677558" w:rsidP="00677558">
      <w:pPr>
        <w:bidi w:val="0"/>
        <w:rPr>
          <w:rFonts w:ascii="Sakkal Majalla" w:hAnsi="Sakkal Majalla"/>
          <w:sz w:val="34"/>
        </w:rPr>
      </w:pPr>
    </w:p>
    <w:p w14:paraId="747EA2D9" w14:textId="492F3EC0" w:rsidR="00677558" w:rsidRPr="00677558" w:rsidRDefault="00677558" w:rsidP="00677558">
      <w:pPr>
        <w:bidi w:val="0"/>
        <w:jc w:val="right"/>
        <w:rPr>
          <w:rFonts w:ascii="Sakkal Majalla" w:hAnsi="Sakkal Majalla"/>
          <w:b/>
          <w:bCs/>
          <w:sz w:val="34"/>
        </w:rPr>
      </w:pPr>
      <w:r w:rsidRPr="00677558">
        <w:rPr>
          <w:rFonts w:ascii="Sakkal Majalla" w:hAnsi="Sakkal Majalla"/>
          <w:b/>
          <w:bCs/>
          <w:sz w:val="34"/>
        </w:rPr>
        <w:t>Funnel (</w:t>
      </w:r>
      <w:r w:rsidRPr="00677558">
        <w:rPr>
          <w:rFonts w:ascii="Sakkal Majalla" w:hAnsi="Sakkal Majalla"/>
          <w:b/>
          <w:bCs/>
          <w:sz w:val="34"/>
          <w:rtl/>
        </w:rPr>
        <w:t xml:space="preserve">مسار </w:t>
      </w:r>
      <w:r w:rsidR="00C138D4" w:rsidRPr="00677558">
        <w:rPr>
          <w:rFonts w:ascii="Sakkal Majalla" w:hAnsi="Sakkal Majalla" w:hint="cs"/>
          <w:b/>
          <w:bCs/>
          <w:sz w:val="34"/>
          <w:rtl/>
        </w:rPr>
        <w:t>التحويل</w:t>
      </w:r>
      <w:r w:rsidR="00C138D4" w:rsidRPr="00677558">
        <w:rPr>
          <w:rFonts w:ascii="Sakkal Majalla" w:hAnsi="Sakkal Majalla"/>
          <w:b/>
          <w:bCs/>
          <w:sz w:val="34"/>
        </w:rPr>
        <w:t xml:space="preserve">) </w:t>
      </w:r>
      <w:r w:rsidR="00C138D4" w:rsidRPr="00677558">
        <w:rPr>
          <w:rFonts w:ascii="Sakkal Majalla" w:hAnsi="Sakkal Majalla" w:hint="cs"/>
          <w:b/>
          <w:bCs/>
          <w:sz w:val="34"/>
          <w:rtl/>
        </w:rPr>
        <w:t>ج.</w:t>
      </w:r>
      <w:r w:rsidRPr="00677558">
        <w:rPr>
          <w:rFonts w:ascii="Sakkal Majalla" w:hAnsi="Sakkal Majalla"/>
          <w:b/>
          <w:bCs/>
          <w:sz w:val="34"/>
          <w:rtl/>
        </w:rPr>
        <w:t xml:space="preserve"> تحليل</w:t>
      </w:r>
    </w:p>
    <w:p w14:paraId="393A45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حساب مراحل</w:t>
      </w:r>
      <w:r w:rsidRPr="00677558">
        <w:rPr>
          <w:rFonts w:ascii="Sakkal Majalla" w:hAnsi="Sakkal Majalla"/>
          <w:sz w:val="34"/>
        </w:rPr>
        <w:t xml:space="preserve"> Funnel</w:t>
      </w:r>
    </w:p>
    <w:p w14:paraId="0B8E39C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behavior_df['</w:t>
      </w:r>
      <w:r w:rsidRPr="00677558">
        <w:rPr>
          <w:rFonts w:ascii="Sakkal Majalla" w:hAnsi="Sakkal Majalla"/>
          <w:sz w:val="34"/>
          <w:rtl/>
        </w:rPr>
        <w:t>تاريخ</w:t>
      </w:r>
      <w:r w:rsidRPr="00677558">
        <w:rPr>
          <w:rFonts w:ascii="Sakkal Majalla" w:hAnsi="Sakkal Majalla"/>
          <w:sz w:val="34"/>
        </w:rPr>
        <w:t>'] = pd.to_datetime(behavior_df['</w:t>
      </w:r>
      <w:r w:rsidRPr="00677558">
        <w:rPr>
          <w:rFonts w:ascii="Sakkal Majalla" w:hAnsi="Sakkal Majalla"/>
          <w:sz w:val="34"/>
          <w:rtl/>
        </w:rPr>
        <w:t>تاريخ_الجلسة</w:t>
      </w:r>
      <w:r w:rsidRPr="00677558">
        <w:rPr>
          <w:rFonts w:ascii="Sakkal Majalla" w:hAnsi="Sakkal Majalla"/>
          <w:sz w:val="34"/>
        </w:rPr>
        <w:t>']).dt.date</w:t>
      </w:r>
    </w:p>
    <w:p w14:paraId="6A4B970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1: الزوّار</w:t>
      </w:r>
    </w:p>
    <w:p w14:paraId="70ECEA0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total_visitors = behavior_df['</w:t>
      </w:r>
      <w:r w:rsidRPr="00677558">
        <w:rPr>
          <w:rFonts w:ascii="Sakkal Majalla" w:hAnsi="Sakkal Majalla"/>
          <w:sz w:val="34"/>
          <w:rtl/>
        </w:rPr>
        <w:t>رقم_الجلسة</w:t>
      </w:r>
      <w:r w:rsidRPr="00677558">
        <w:rPr>
          <w:rFonts w:ascii="Sakkal Majalla" w:hAnsi="Sakkal Majalla"/>
          <w:sz w:val="34"/>
        </w:rPr>
        <w:t>'].nunique()</w:t>
      </w:r>
    </w:p>
    <w:p w14:paraId="4BDB51F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2: المتصفّحون (عرضوا صفحة منتج)</w:t>
      </w:r>
    </w:p>
    <w:p w14:paraId="37E3F30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product_viewers = behavior_df[behavior_df['</w:t>
      </w:r>
      <w:r w:rsidRPr="00677558">
        <w:rPr>
          <w:rFonts w:ascii="Sakkal Majalla" w:hAnsi="Sakkal Majalla"/>
          <w:sz w:val="34"/>
          <w:rtl/>
        </w:rPr>
        <w:t>صفحة_المنتج_مشاهدة</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3EF02BC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3: من أضافوا للسلّة</w:t>
      </w:r>
    </w:p>
    <w:p w14:paraId="1ECBC3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cart_adders = behavior_df[behavior_df['</w:t>
      </w:r>
      <w:r w:rsidRPr="00677558">
        <w:rPr>
          <w:rFonts w:ascii="Sakkal Majalla" w:hAnsi="Sakkal Majalla"/>
          <w:sz w:val="34"/>
          <w:rtl/>
        </w:rPr>
        <w:t>أضاف_للسلة</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0A0CD3A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4: بدأوا الدفع</w:t>
      </w:r>
    </w:p>
    <w:p w14:paraId="291F4EE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checkout_started = behavior_df[behavior_df['</w:t>
      </w:r>
      <w:r w:rsidRPr="00677558">
        <w:rPr>
          <w:rFonts w:ascii="Sakkal Majalla" w:hAnsi="Sakkal Majalla"/>
          <w:sz w:val="34"/>
          <w:rtl/>
        </w:rPr>
        <w:t>بدأ_الدفع</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3122F372" w14:textId="77777777" w:rsidR="00677558" w:rsidRPr="00677558" w:rsidRDefault="00677558" w:rsidP="00677558">
      <w:pPr>
        <w:shd w:val="clear" w:color="auto" w:fill="F2F2F2" w:themeFill="background1" w:themeFillShade="F2"/>
        <w:bidi w:val="0"/>
        <w:rPr>
          <w:rFonts w:ascii="Sakkal Majalla" w:hAnsi="Sakkal Majalla"/>
          <w:sz w:val="34"/>
          <w:rtl/>
        </w:rPr>
      </w:pPr>
    </w:p>
    <w:p w14:paraId="24E23C1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5: أكملوا الشراء</w:t>
      </w:r>
    </w:p>
    <w:p w14:paraId="1628633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purchases = transactions_df[transactions_df</w:t>
      </w:r>
      <w:r w:rsidRPr="00677558">
        <w:rPr>
          <w:rFonts w:ascii="Sakkal Majalla" w:hAnsi="Sakkal Majalla"/>
          <w:sz w:val="34"/>
          <w:rtl/>
        </w:rPr>
        <w:t>['حالة_الطلب'] == 'مكتمل</w:t>
      </w:r>
      <w:r w:rsidRPr="00677558">
        <w:rPr>
          <w:rFonts w:ascii="Sakkal Majalla" w:hAnsi="Sakkal Majalla"/>
          <w:sz w:val="34"/>
        </w:rPr>
        <w:t>']['</w:t>
      </w:r>
      <w:r w:rsidRPr="00677558">
        <w:rPr>
          <w:rFonts w:ascii="Sakkal Majalla" w:hAnsi="Sakkal Majalla"/>
          <w:sz w:val="34"/>
          <w:rtl/>
        </w:rPr>
        <w:t>رقم_الطلب</w:t>
      </w:r>
      <w:r w:rsidRPr="00677558">
        <w:rPr>
          <w:rFonts w:ascii="Sakkal Majalla" w:hAnsi="Sakkal Majalla"/>
          <w:sz w:val="34"/>
        </w:rPr>
        <w:t>'].nunique()</w:t>
      </w:r>
    </w:p>
    <w:p w14:paraId="2672666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إنشاء</w:t>
      </w:r>
      <w:r w:rsidRPr="00677558">
        <w:rPr>
          <w:rFonts w:ascii="Sakkal Majalla" w:hAnsi="Sakkal Majalla"/>
          <w:sz w:val="34"/>
        </w:rPr>
        <w:t xml:space="preserve"> DataFrame </w:t>
      </w:r>
      <w:r w:rsidRPr="00677558">
        <w:rPr>
          <w:rFonts w:ascii="Sakkal Majalla" w:hAnsi="Sakkal Majalla"/>
          <w:sz w:val="34"/>
          <w:rtl/>
        </w:rPr>
        <w:t>للـ</w:t>
      </w:r>
      <w:r w:rsidRPr="00677558">
        <w:rPr>
          <w:rFonts w:ascii="Sakkal Majalla" w:hAnsi="Sakkal Majalla"/>
          <w:sz w:val="34"/>
        </w:rPr>
        <w:t xml:space="preserve"> Funnel</w:t>
      </w:r>
    </w:p>
    <w:p w14:paraId="0DCE82B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funnel_data = pd.DataFrame({</w:t>
      </w:r>
    </w:p>
    <w:p w14:paraId="46785F8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['1. الزوّار', '2. عرض المنتج', '3. إضافة للسلّة', '4. بدء الدفع', '5. إتمام الشراء']</w:t>
      </w:r>
      <w:r w:rsidRPr="00677558">
        <w:rPr>
          <w:rFonts w:ascii="Sakkal Majalla" w:hAnsi="Sakkal Majalla"/>
          <w:sz w:val="34"/>
        </w:rPr>
        <w:t>,</w:t>
      </w:r>
    </w:p>
    <w:p w14:paraId="12F64DE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العدد</w:t>
      </w:r>
      <w:r w:rsidRPr="00677558">
        <w:rPr>
          <w:rFonts w:ascii="Sakkal Majalla" w:hAnsi="Sakkal Majalla"/>
          <w:sz w:val="34"/>
        </w:rPr>
        <w:t>': [total_visitors, product_viewers, cart_adders, checkout_started, purchases],</w:t>
      </w:r>
    </w:p>
    <w:p w14:paraId="0E16B0A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النسبة_%': [100</w:t>
      </w:r>
      <w:r w:rsidRPr="00677558">
        <w:rPr>
          <w:rFonts w:ascii="Sakkal Majalla" w:hAnsi="Sakkal Majalla"/>
          <w:sz w:val="34"/>
        </w:rPr>
        <w:t xml:space="preserve">, </w:t>
      </w:r>
    </w:p>
    <w:p w14:paraId="17835FB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(product_viewers/total_visitors)*100,</w:t>
      </w:r>
    </w:p>
    <w:p w14:paraId="25FCBF8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 xml:space="preserve">                (cart_adders/total_visitors)*100,</w:t>
      </w:r>
    </w:p>
    <w:p w14:paraId="6C4CB77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(checkout_started/total_visitors)*100,</w:t>
      </w:r>
    </w:p>
    <w:p w14:paraId="56285CF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(purchases/total_visitors)*100]</w:t>
      </w:r>
    </w:p>
    <w:p w14:paraId="6583B49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08B2FF0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funnel_data['</w:t>
      </w:r>
      <w:r w:rsidRPr="00677558">
        <w:rPr>
          <w:rFonts w:ascii="Sakkal Majalla" w:hAnsi="Sakkal Majalla"/>
          <w:sz w:val="34"/>
          <w:rtl/>
        </w:rPr>
        <w:t>الانخفاض</w:t>
      </w:r>
      <w:r w:rsidRPr="00677558">
        <w:rPr>
          <w:rFonts w:ascii="Sakkal Majalla" w:hAnsi="Sakkal Majalla"/>
          <w:sz w:val="34"/>
        </w:rPr>
        <w:t>_%'] = funnel_data['</w:t>
      </w:r>
      <w:r w:rsidRPr="00677558">
        <w:rPr>
          <w:rFonts w:ascii="Sakkal Majalla" w:hAnsi="Sakkal Majalla"/>
          <w:sz w:val="34"/>
          <w:rtl/>
        </w:rPr>
        <w:t>النسبة</w:t>
      </w:r>
      <w:r w:rsidRPr="00677558">
        <w:rPr>
          <w:rFonts w:ascii="Sakkal Majalla" w:hAnsi="Sakkal Majalla"/>
          <w:sz w:val="34"/>
        </w:rPr>
        <w:t>_%'].diff().fillna(0)</w:t>
      </w:r>
    </w:p>
    <w:p w14:paraId="55EEC65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تحليل مسار التحويل</w:t>
      </w:r>
      <w:r w:rsidRPr="00677558">
        <w:rPr>
          <w:rFonts w:ascii="Sakkal Majalla" w:hAnsi="Sakkal Majalla"/>
          <w:sz w:val="34"/>
        </w:rPr>
        <w:t xml:space="preserve"> (Funnel):")</w:t>
      </w:r>
    </w:p>
    <w:p w14:paraId="443D1D0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display(funnel_data)</w:t>
      </w:r>
    </w:p>
    <w:p w14:paraId="778E77D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رسم</w:t>
      </w:r>
      <w:r w:rsidRPr="00677558">
        <w:rPr>
          <w:rFonts w:ascii="Sakkal Majalla" w:hAnsi="Sakkal Majalla"/>
          <w:sz w:val="34"/>
        </w:rPr>
        <w:t xml:space="preserve"> Funnel</w:t>
      </w:r>
    </w:p>
    <w:p w14:paraId="2F977F9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 go.Figure(go.Funnel(</w:t>
      </w:r>
    </w:p>
    <w:p w14:paraId="6205B4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y=funnel_data['</w:t>
      </w:r>
      <w:r w:rsidRPr="00677558">
        <w:rPr>
          <w:rFonts w:ascii="Sakkal Majalla" w:hAnsi="Sakkal Majalla"/>
          <w:sz w:val="34"/>
          <w:rtl/>
        </w:rPr>
        <w:t>المرحلة</w:t>
      </w:r>
      <w:r w:rsidRPr="00677558">
        <w:rPr>
          <w:rFonts w:ascii="Sakkal Majalla" w:hAnsi="Sakkal Majalla"/>
          <w:sz w:val="34"/>
        </w:rPr>
        <w:t>'],</w:t>
      </w:r>
    </w:p>
    <w:p w14:paraId="0FDF9A5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x=funnel_data['</w:t>
      </w:r>
      <w:r w:rsidRPr="00677558">
        <w:rPr>
          <w:rFonts w:ascii="Sakkal Majalla" w:hAnsi="Sakkal Majalla"/>
          <w:sz w:val="34"/>
          <w:rtl/>
        </w:rPr>
        <w:t>العدد</w:t>
      </w:r>
      <w:r w:rsidRPr="00677558">
        <w:rPr>
          <w:rFonts w:ascii="Sakkal Majalla" w:hAnsi="Sakkal Majalla"/>
          <w:sz w:val="34"/>
        </w:rPr>
        <w:t>'],</w:t>
      </w:r>
    </w:p>
    <w:p w14:paraId="102FE45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textposition="inside",</w:t>
      </w:r>
    </w:p>
    <w:p w14:paraId="185728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textinfo="value+percent initial",</w:t>
      </w:r>
    </w:p>
    <w:p w14:paraId="62B0393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marker=dict(color=["#4CAF50", "#8BC34A", "#CDDC39", "#FFC107", "#FF5722"])</w:t>
      </w:r>
    </w:p>
    <w:p w14:paraId="1D904A5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43802D5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fig.update_layout(</w:t>
      </w:r>
    </w:p>
    <w:p w14:paraId="27583E9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title="</w:t>
      </w:r>
      <w:r w:rsidRPr="00677558">
        <w:rPr>
          <w:rFonts w:ascii="Sakkal Majalla" w:hAnsi="Sakkal Majalla"/>
          <w:sz w:val="34"/>
          <w:rtl/>
        </w:rPr>
        <w:t>مسار التحويل من الزيارة إلى الشراء</w:t>
      </w:r>
      <w:r w:rsidRPr="00677558">
        <w:rPr>
          <w:rFonts w:ascii="Sakkal Majalla" w:hAnsi="Sakkal Majalla"/>
          <w:sz w:val="34"/>
        </w:rPr>
        <w:t>",</w:t>
      </w:r>
    </w:p>
    <w:p w14:paraId="7F670F5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font=dict(size=14),</w:t>
      </w:r>
    </w:p>
    <w:p w14:paraId="2FC42B3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height=500</w:t>
      </w:r>
    </w:p>
    <w:p w14:paraId="13BA8F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772DAB3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fig.show()</w:t>
      </w:r>
    </w:p>
    <w:p w14:paraId="2E0E0A9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تحديد نقاط التسرّب الرئيسية</w:t>
      </w:r>
    </w:p>
    <w:p w14:paraId="6BB9F45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max_drop = funnel_data['</w:t>
      </w:r>
      <w:r w:rsidRPr="00677558">
        <w:rPr>
          <w:rFonts w:ascii="Sakkal Majalla" w:hAnsi="Sakkal Majalla"/>
          <w:sz w:val="34"/>
          <w:rtl/>
        </w:rPr>
        <w:t>الانخفاض</w:t>
      </w:r>
      <w:r w:rsidRPr="00677558">
        <w:rPr>
          <w:rFonts w:ascii="Sakkal Majalla" w:hAnsi="Sakkal Majalla"/>
          <w:sz w:val="34"/>
        </w:rPr>
        <w:t>_%'].abs().idxmax()</w:t>
      </w:r>
    </w:p>
    <w:p w14:paraId="57DF762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print(f"\n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أكبر انخفاض في المرحلة</w:t>
      </w:r>
      <w:r w:rsidRPr="00677558">
        <w:rPr>
          <w:rFonts w:ascii="Sakkal Majalla" w:hAnsi="Sakkal Majalla"/>
          <w:sz w:val="34"/>
        </w:rPr>
        <w:t>: {funnel_data.loc[max_drop, '</w:t>
      </w:r>
      <w:r w:rsidRPr="00677558">
        <w:rPr>
          <w:rFonts w:ascii="Sakkal Majalla" w:hAnsi="Sakkal Majalla"/>
          <w:sz w:val="34"/>
          <w:rtl/>
        </w:rPr>
        <w:t>المرحلة</w:t>
      </w:r>
      <w:r w:rsidRPr="00677558">
        <w:rPr>
          <w:rFonts w:ascii="Sakkal Majalla" w:hAnsi="Sakkal Majalla"/>
          <w:sz w:val="34"/>
        </w:rPr>
        <w:t>']}")</w:t>
      </w:r>
    </w:p>
    <w:p w14:paraId="21D982A4" w14:textId="0D8E3A65" w:rsidR="00677558" w:rsidRPr="00677558" w:rsidRDefault="00677558" w:rsidP="00C138D4">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print(f"   </w:t>
      </w:r>
      <w:r w:rsidRPr="00677558">
        <w:rPr>
          <w:rFonts w:ascii="Sakkal Majalla" w:hAnsi="Sakkal Majalla"/>
          <w:sz w:val="34"/>
          <w:rtl/>
        </w:rPr>
        <w:t>نسبة الانخفاض</w:t>
      </w:r>
      <w:r w:rsidRPr="00677558">
        <w:rPr>
          <w:rFonts w:ascii="Sakkal Majalla" w:hAnsi="Sakkal Majalla"/>
          <w:sz w:val="34"/>
        </w:rPr>
        <w:t>: {abs(funnel_data.loc[max_drop, '</w:t>
      </w:r>
      <w:r w:rsidRPr="00677558">
        <w:rPr>
          <w:rFonts w:ascii="Sakkal Majalla" w:hAnsi="Sakkal Majalla"/>
          <w:sz w:val="34"/>
          <w:rtl/>
        </w:rPr>
        <w:t>الانخفاض</w:t>
      </w:r>
      <w:r w:rsidRPr="00677558">
        <w:rPr>
          <w:rFonts w:ascii="Sakkal Majalla" w:hAnsi="Sakkal Majalla"/>
          <w:sz w:val="34"/>
        </w:rPr>
        <w:t>_%']):.2f}%")</w:t>
      </w:r>
    </w:p>
    <w:p w14:paraId="296E6A88" w14:textId="613A1D98" w:rsidR="00677558" w:rsidRPr="00677558" w:rsidRDefault="00677558" w:rsidP="00C138D4">
      <w:pPr>
        <w:bidi w:val="0"/>
        <w:jc w:val="right"/>
        <w:rPr>
          <w:rFonts w:ascii="Sakkal Majalla" w:hAnsi="Sakkal Majalla"/>
          <w:b/>
          <w:bCs/>
          <w:sz w:val="34"/>
        </w:rPr>
      </w:pPr>
      <w:r w:rsidRPr="00677558">
        <w:rPr>
          <w:rFonts w:ascii="Sakkal Majalla" w:hAnsi="Sakkal Majalla"/>
          <w:b/>
          <w:bCs/>
          <w:sz w:val="34"/>
        </w:rPr>
        <w:lastRenderedPageBreak/>
        <w:t xml:space="preserve">RFM (Recency, Frequency, </w:t>
      </w:r>
      <w:r w:rsidR="00C138D4" w:rsidRPr="00677558">
        <w:rPr>
          <w:rFonts w:ascii="Sakkal Majalla" w:hAnsi="Sakkal Majalla"/>
          <w:b/>
          <w:bCs/>
          <w:sz w:val="34"/>
        </w:rPr>
        <w:t xml:space="preserve">Monetary) </w:t>
      </w:r>
      <w:r w:rsidR="00C138D4" w:rsidRPr="00677558">
        <w:rPr>
          <w:rFonts w:ascii="Sakkal Majalla" w:hAnsi="Sakkal Majalla" w:hint="cs"/>
          <w:b/>
          <w:bCs/>
          <w:sz w:val="34"/>
          <w:rtl/>
        </w:rPr>
        <w:t>د.</w:t>
      </w:r>
      <w:r w:rsidRPr="00677558">
        <w:rPr>
          <w:rFonts w:ascii="Sakkal Majalla" w:hAnsi="Sakkal Majalla"/>
          <w:b/>
          <w:bCs/>
          <w:sz w:val="34"/>
          <w:rtl/>
        </w:rPr>
        <w:t xml:space="preserve"> تحليل</w:t>
      </w:r>
    </w:p>
    <w:p w14:paraId="0BF9B22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حساب</w:t>
      </w:r>
      <w:r w:rsidRPr="00677558">
        <w:rPr>
          <w:rFonts w:ascii="Sakkal Majalla" w:hAnsi="Sakkal Majalla"/>
          <w:sz w:val="34"/>
        </w:rPr>
        <w:t xml:space="preserve"> RFM</w:t>
      </w:r>
    </w:p>
    <w:p w14:paraId="05347EB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reference_date = transactions_df['</w:t>
      </w:r>
      <w:r w:rsidRPr="00677558">
        <w:rPr>
          <w:rFonts w:ascii="Sakkal Majalla" w:hAnsi="Sakkal Majalla"/>
          <w:sz w:val="34"/>
          <w:rtl/>
        </w:rPr>
        <w:t>التاريخ</w:t>
      </w:r>
      <w:r w:rsidRPr="00677558">
        <w:rPr>
          <w:rFonts w:ascii="Sakkal Majalla" w:hAnsi="Sakkal Majalla"/>
          <w:sz w:val="34"/>
        </w:rPr>
        <w:t>'].max() + pd.Timedelta(days=1)</w:t>
      </w:r>
    </w:p>
    <w:p w14:paraId="49ED6E8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 = transactions_df.groupby('</w:t>
      </w:r>
      <w:r w:rsidRPr="00677558">
        <w:rPr>
          <w:rFonts w:ascii="Sakkal Majalla" w:hAnsi="Sakkal Majalla"/>
          <w:sz w:val="34"/>
          <w:rtl/>
        </w:rPr>
        <w:t>رقم_العميل</w:t>
      </w:r>
      <w:r w:rsidRPr="00677558">
        <w:rPr>
          <w:rFonts w:ascii="Sakkal Majalla" w:hAnsi="Sakkal Majalla"/>
          <w:sz w:val="34"/>
        </w:rPr>
        <w:t>').agg({</w:t>
      </w:r>
    </w:p>
    <w:p w14:paraId="34B5C7D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التاريخ</w:t>
      </w:r>
      <w:r w:rsidRPr="00677558">
        <w:rPr>
          <w:rFonts w:ascii="Sakkal Majalla" w:hAnsi="Sakkal Majalla"/>
          <w:sz w:val="34"/>
        </w:rPr>
        <w:t>': lambda x: (reference_date - x.max()).days,  # Recency</w:t>
      </w:r>
    </w:p>
    <w:p w14:paraId="3CBFA58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رقم_الطلب</w:t>
      </w:r>
      <w:r w:rsidRPr="00677558">
        <w:rPr>
          <w:rFonts w:ascii="Sakkal Majalla" w:hAnsi="Sakkal Majalla"/>
          <w:sz w:val="34"/>
        </w:rPr>
        <w:t>': 'count',  # Frequency</w:t>
      </w:r>
    </w:p>
    <w:p w14:paraId="1F3DBE2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الإجمالي</w:t>
      </w:r>
      <w:r w:rsidRPr="00677558">
        <w:rPr>
          <w:rFonts w:ascii="Sakkal Majalla" w:hAnsi="Sakkal Majalla"/>
          <w:sz w:val="34"/>
        </w:rPr>
        <w:t>': 'sum'  # Monetary</w:t>
      </w:r>
    </w:p>
    <w:p w14:paraId="1EB59C8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}).reset_index()</w:t>
      </w:r>
    </w:p>
    <w:p w14:paraId="38432BF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rfm.columns = ['</w:t>
      </w:r>
      <w:r w:rsidRPr="00677558">
        <w:rPr>
          <w:rFonts w:ascii="Sakkal Majalla" w:hAnsi="Sakkal Majalla"/>
          <w:sz w:val="34"/>
          <w:rtl/>
        </w:rPr>
        <w:t>رقم_العميل', 'الحداثة', 'التكرار', 'القيمة_المالية</w:t>
      </w:r>
      <w:r w:rsidRPr="00677558">
        <w:rPr>
          <w:rFonts w:ascii="Sakkal Majalla" w:hAnsi="Sakkal Majalla"/>
          <w:sz w:val="34"/>
        </w:rPr>
        <w:t>']</w:t>
      </w:r>
    </w:p>
    <w:p w14:paraId="03FA16F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تصنيف العملاء باستخدام</w:t>
      </w:r>
      <w:r w:rsidRPr="00677558">
        <w:rPr>
          <w:rFonts w:ascii="Sakkal Majalla" w:hAnsi="Sakkal Majalla"/>
          <w:sz w:val="34"/>
        </w:rPr>
        <w:t xml:space="preserve"> Quartiles</w:t>
      </w:r>
    </w:p>
    <w:p w14:paraId="2C4FEE1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rfm['R_Score'] = pd.qcut(rfm</w:t>
      </w:r>
      <w:r w:rsidRPr="00677558">
        <w:rPr>
          <w:rFonts w:ascii="Sakkal Majalla" w:hAnsi="Sakkal Majalla"/>
          <w:sz w:val="34"/>
          <w:rtl/>
        </w:rPr>
        <w:t>['الحداثة'], 4</w:t>
      </w:r>
      <w:r w:rsidRPr="00677558">
        <w:rPr>
          <w:rFonts w:ascii="Sakkal Majalla" w:hAnsi="Sakkal Majalla"/>
          <w:sz w:val="34"/>
        </w:rPr>
        <w:t>, labels=['4', '3', '2', '1'])</w:t>
      </w:r>
    </w:p>
    <w:p w14:paraId="116D41C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rfm['F_Score'] = pd.qcut(rfm['</w:t>
      </w:r>
      <w:r w:rsidRPr="00677558">
        <w:rPr>
          <w:rFonts w:ascii="Sakkal Majalla" w:hAnsi="Sakkal Majalla"/>
          <w:sz w:val="34"/>
          <w:rtl/>
        </w:rPr>
        <w:t>التكرار</w:t>
      </w:r>
      <w:r w:rsidRPr="00677558">
        <w:rPr>
          <w:rFonts w:ascii="Sakkal Majalla" w:hAnsi="Sakkal Majalla"/>
          <w:sz w:val="34"/>
        </w:rPr>
        <w:t>'].rank(method='first'), 4, labels=['1', '2', '3', '4'])</w:t>
      </w:r>
    </w:p>
    <w:p w14:paraId="2780E78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rfm['M_Score'] = pd.qcut(rfm</w:t>
      </w:r>
      <w:r w:rsidRPr="00677558">
        <w:rPr>
          <w:rFonts w:ascii="Sakkal Majalla" w:hAnsi="Sakkal Majalla"/>
          <w:sz w:val="34"/>
          <w:rtl/>
        </w:rPr>
        <w:t>['القيمة_المالية'], 4</w:t>
      </w:r>
      <w:r w:rsidRPr="00677558">
        <w:rPr>
          <w:rFonts w:ascii="Sakkal Majalla" w:hAnsi="Sakkal Majalla"/>
          <w:sz w:val="34"/>
        </w:rPr>
        <w:t>, labels=['1', '2', '3', '4'])</w:t>
      </w:r>
    </w:p>
    <w:p w14:paraId="173DF78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RFM Score </w:t>
      </w:r>
      <w:r w:rsidRPr="00677558">
        <w:rPr>
          <w:rFonts w:ascii="Sakkal Majalla" w:hAnsi="Sakkal Majalla"/>
          <w:sz w:val="34"/>
          <w:rtl/>
        </w:rPr>
        <w:t>الإجمالي</w:t>
      </w:r>
    </w:p>
    <w:p w14:paraId="3F4E1B0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rfm['RFM_Score'] = rfm['R_Score'].astype(str) + rfm['F_Score'].astype(str) + rfm['M_Score'].astype(str)</w:t>
      </w:r>
    </w:p>
    <w:p w14:paraId="3270011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تصنيف العملاء</w:t>
      </w:r>
    </w:p>
    <w:p w14:paraId="0DE57FA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def classify_customer(score):</w:t>
      </w:r>
    </w:p>
    <w:p w14:paraId="385F166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 f, m = int(score[0]), int(score[1]), int(score[2])</w:t>
      </w:r>
    </w:p>
    <w:p w14:paraId="32EAC34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if r &gt;= 3 and f &gt;= 3 and m &gt;= 3:</w:t>
      </w:r>
    </w:p>
    <w:p w14:paraId="7353846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أبطال</w:t>
      </w:r>
      <w:r w:rsidRPr="00677558">
        <w:rPr>
          <w:rFonts w:ascii="Sakkal Majalla" w:hAnsi="Sakkal Majalla"/>
          <w:sz w:val="34"/>
        </w:rPr>
        <w:t>'  # Champions</w:t>
      </w:r>
    </w:p>
    <w:p w14:paraId="660AD03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&gt;= 3 and f &gt;= 2:</w:t>
      </w:r>
    </w:p>
    <w:p w14:paraId="47E37AD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عملاء مخلصون</w:t>
      </w:r>
      <w:r w:rsidRPr="00677558">
        <w:rPr>
          <w:rFonts w:ascii="Sakkal Majalla" w:hAnsi="Sakkal Majalla"/>
          <w:sz w:val="34"/>
        </w:rPr>
        <w:t>'  # Loyal Customers</w:t>
      </w:r>
    </w:p>
    <w:p w14:paraId="7CEB88C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&gt;= 3:</w:t>
      </w:r>
    </w:p>
    <w:p w14:paraId="72EB26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عملاء جدد واعدون</w:t>
      </w:r>
      <w:r w:rsidRPr="00677558">
        <w:rPr>
          <w:rFonts w:ascii="Sakkal Majalla" w:hAnsi="Sakkal Majalla"/>
          <w:sz w:val="34"/>
        </w:rPr>
        <w:t>'  # Potential Loyalists</w:t>
      </w:r>
    </w:p>
    <w:p w14:paraId="423ECDC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 xml:space="preserve">    elif f &gt;= 3:</w:t>
      </w:r>
    </w:p>
    <w:p w14:paraId="7E68BE2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بحاجة لاهتمام</w:t>
      </w:r>
      <w:r w:rsidRPr="00677558">
        <w:rPr>
          <w:rFonts w:ascii="Sakkal Majalla" w:hAnsi="Sakkal Majalla"/>
          <w:sz w:val="34"/>
        </w:rPr>
        <w:t>'  # Need Attention</w:t>
      </w:r>
    </w:p>
    <w:p w14:paraId="1354CCB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&lt;= 2 and f &lt;= 2:</w:t>
      </w:r>
    </w:p>
    <w:p w14:paraId="373E78C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في خطر</w:t>
      </w:r>
      <w:r w:rsidRPr="00677558">
        <w:rPr>
          <w:rFonts w:ascii="Sakkal Majalla" w:hAnsi="Sakkal Majalla"/>
          <w:sz w:val="34"/>
        </w:rPr>
        <w:t>'  # At Risk</w:t>
      </w:r>
    </w:p>
    <w:p w14:paraId="72AD0EA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&lt;= 2:</w:t>
      </w:r>
    </w:p>
    <w:p w14:paraId="7418607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فُقدوا</w:t>
      </w:r>
      <w:r w:rsidRPr="00677558">
        <w:rPr>
          <w:rFonts w:ascii="Sakkal Majalla" w:hAnsi="Sakkal Majalla"/>
          <w:sz w:val="34"/>
        </w:rPr>
        <w:t>'  # Lost</w:t>
      </w:r>
    </w:p>
    <w:p w14:paraId="6639341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else:</w:t>
      </w:r>
    </w:p>
    <w:p w14:paraId="3B90D44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آخرون</w:t>
      </w:r>
      <w:r w:rsidRPr="00677558">
        <w:rPr>
          <w:rFonts w:ascii="Sakkal Majalla" w:hAnsi="Sakkal Majalla"/>
          <w:sz w:val="34"/>
        </w:rPr>
        <w:t>'</w:t>
      </w:r>
    </w:p>
    <w:p w14:paraId="3E2CE49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w:t>
      </w:r>
      <w:r w:rsidRPr="00677558">
        <w:rPr>
          <w:rFonts w:ascii="Sakkal Majalla" w:hAnsi="Sakkal Majalla"/>
          <w:sz w:val="34"/>
          <w:rtl/>
        </w:rPr>
        <w:t>الفئة</w:t>
      </w:r>
      <w:r w:rsidRPr="00677558">
        <w:rPr>
          <w:rFonts w:ascii="Sakkal Majalla" w:hAnsi="Sakkal Majalla"/>
          <w:sz w:val="34"/>
        </w:rPr>
        <w:t>'] = rfm['RFM_Score'].apply(classify_customer)</w:t>
      </w:r>
    </w:p>
    <w:p w14:paraId="5B4B2AA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توزيع العملاء حسب الفئات</w:t>
      </w:r>
      <w:r w:rsidRPr="00677558">
        <w:rPr>
          <w:rFonts w:ascii="Sakkal Majalla" w:hAnsi="Sakkal Majalla"/>
          <w:sz w:val="34"/>
        </w:rPr>
        <w:t>:")</w:t>
      </w:r>
    </w:p>
    <w:p w14:paraId="6DB158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customer_segments = rfm['</w:t>
      </w:r>
      <w:r w:rsidRPr="00677558">
        <w:rPr>
          <w:rFonts w:ascii="Sakkal Majalla" w:hAnsi="Sakkal Majalla"/>
          <w:sz w:val="34"/>
          <w:rtl/>
        </w:rPr>
        <w:t>الفئة</w:t>
      </w:r>
      <w:r w:rsidRPr="00677558">
        <w:rPr>
          <w:rFonts w:ascii="Sakkal Majalla" w:hAnsi="Sakkal Majalla"/>
          <w:sz w:val="34"/>
        </w:rPr>
        <w:t>'].value_counts()</w:t>
      </w:r>
    </w:p>
    <w:p w14:paraId="47A22F9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display(customer_segments)</w:t>
      </w:r>
    </w:p>
    <w:p w14:paraId="3409A87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رسم بياني</w:t>
      </w:r>
    </w:p>
    <w:p w14:paraId="71910F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 px.sunburst(</w:t>
      </w:r>
    </w:p>
    <w:p w14:paraId="650346F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rfm,</w:t>
      </w:r>
    </w:p>
    <w:p w14:paraId="49C76D6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path=['</w:t>
      </w:r>
      <w:r w:rsidRPr="00677558">
        <w:rPr>
          <w:rFonts w:ascii="Sakkal Majalla" w:hAnsi="Sakkal Majalla"/>
          <w:sz w:val="34"/>
          <w:rtl/>
        </w:rPr>
        <w:t>الفئة</w:t>
      </w:r>
      <w:r w:rsidRPr="00677558">
        <w:rPr>
          <w:rFonts w:ascii="Sakkal Majalla" w:hAnsi="Sakkal Majalla"/>
          <w:sz w:val="34"/>
        </w:rPr>
        <w:t>'],</w:t>
      </w:r>
    </w:p>
    <w:p w14:paraId="02BC7D7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values='</w:t>
      </w:r>
      <w:r w:rsidRPr="00677558">
        <w:rPr>
          <w:rFonts w:ascii="Sakkal Majalla" w:hAnsi="Sakkal Majalla"/>
          <w:sz w:val="34"/>
          <w:rtl/>
        </w:rPr>
        <w:t>القيمة_المالية</w:t>
      </w:r>
      <w:r w:rsidRPr="00677558">
        <w:rPr>
          <w:rFonts w:ascii="Sakkal Majalla" w:hAnsi="Sakkal Majalla"/>
          <w:sz w:val="34"/>
        </w:rPr>
        <w:t>',</w:t>
      </w:r>
    </w:p>
    <w:p w14:paraId="14269D9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title='</w:t>
      </w:r>
      <w:r w:rsidRPr="00677558">
        <w:rPr>
          <w:rFonts w:ascii="Sakkal Majalla" w:hAnsi="Sakkal Majalla"/>
          <w:sz w:val="34"/>
          <w:rtl/>
        </w:rPr>
        <w:t>توزيع القيمة المالية حسب فئات العملاء</w:t>
      </w:r>
      <w:r w:rsidRPr="00677558">
        <w:rPr>
          <w:rFonts w:ascii="Sakkal Majalla" w:hAnsi="Sakkal Majalla"/>
          <w:sz w:val="34"/>
        </w:rPr>
        <w:t>'</w:t>
      </w:r>
    </w:p>
    <w:p w14:paraId="287895C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3515ED2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fig.show()</w:t>
      </w:r>
    </w:p>
    <w:p w14:paraId="2538859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إحصاءات تفصيلية</w:t>
      </w:r>
    </w:p>
    <w:p w14:paraId="04695B6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إحصاءات الفئات</w:t>
      </w:r>
      <w:r w:rsidRPr="00677558">
        <w:rPr>
          <w:rFonts w:ascii="Sakkal Majalla" w:hAnsi="Sakkal Majalla"/>
          <w:sz w:val="34"/>
        </w:rPr>
        <w:t>:")</w:t>
      </w:r>
    </w:p>
    <w:p w14:paraId="58E35F3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segment_stats = rfm.groupby('</w:t>
      </w:r>
      <w:r w:rsidRPr="00677558">
        <w:rPr>
          <w:rFonts w:ascii="Sakkal Majalla" w:hAnsi="Sakkal Majalla"/>
          <w:sz w:val="34"/>
          <w:rtl/>
        </w:rPr>
        <w:t>الفئة</w:t>
      </w:r>
      <w:r w:rsidRPr="00677558">
        <w:rPr>
          <w:rFonts w:ascii="Sakkal Majalla" w:hAnsi="Sakkal Majalla"/>
          <w:sz w:val="34"/>
        </w:rPr>
        <w:t>').agg({</w:t>
      </w:r>
    </w:p>
    <w:p w14:paraId="25C7DB8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رقم_العميل</w:t>
      </w:r>
      <w:r w:rsidRPr="00677558">
        <w:rPr>
          <w:rFonts w:ascii="Sakkal Majalla" w:hAnsi="Sakkal Majalla"/>
          <w:sz w:val="34"/>
        </w:rPr>
        <w:t>': 'count',</w:t>
      </w:r>
    </w:p>
    <w:p w14:paraId="7F3DA62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الحداثة</w:t>
      </w:r>
      <w:r w:rsidRPr="00677558">
        <w:rPr>
          <w:rFonts w:ascii="Sakkal Majalla" w:hAnsi="Sakkal Majalla"/>
          <w:sz w:val="34"/>
        </w:rPr>
        <w:t>': 'mean',</w:t>
      </w:r>
    </w:p>
    <w:p w14:paraId="7B1B22E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    '</w:t>
      </w:r>
      <w:r w:rsidRPr="00677558">
        <w:rPr>
          <w:rFonts w:ascii="Sakkal Majalla" w:hAnsi="Sakkal Majalla"/>
          <w:sz w:val="34"/>
          <w:rtl/>
        </w:rPr>
        <w:t>التكرار</w:t>
      </w:r>
      <w:r w:rsidRPr="00677558">
        <w:rPr>
          <w:rFonts w:ascii="Sakkal Majalla" w:hAnsi="Sakkal Majalla"/>
          <w:sz w:val="34"/>
        </w:rPr>
        <w:t>': 'mean',</w:t>
      </w:r>
    </w:p>
    <w:p w14:paraId="5B167C0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القيمة_المالية</w:t>
      </w:r>
      <w:r w:rsidRPr="00677558">
        <w:rPr>
          <w:rFonts w:ascii="Sakkal Majalla" w:hAnsi="Sakkal Majalla"/>
          <w:sz w:val="34"/>
        </w:rPr>
        <w:t>': 'mean'</w:t>
      </w:r>
    </w:p>
    <w:p w14:paraId="08A1652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}).round(2)</w:t>
      </w:r>
    </w:p>
    <w:p w14:paraId="32B3252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segment_stats.columns = ['</w:t>
      </w:r>
      <w:r w:rsidRPr="00677558">
        <w:rPr>
          <w:rFonts w:ascii="Sakkal Majalla" w:hAnsi="Sakkal Majalla"/>
          <w:sz w:val="34"/>
          <w:rtl/>
        </w:rPr>
        <w:t>عدد_العملاء', 'متوسط_الحداثة', 'متوسط_التكرار', 'متوسط_القيمة</w:t>
      </w:r>
      <w:r w:rsidRPr="00677558">
        <w:rPr>
          <w:rFonts w:ascii="Sakkal Majalla" w:hAnsi="Sakkal Majalla"/>
          <w:sz w:val="34"/>
        </w:rPr>
        <w:t>']</w:t>
      </w:r>
    </w:p>
    <w:p w14:paraId="1DA4E65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display(segment_stats)</w:t>
      </w:r>
    </w:p>
    <w:p w14:paraId="5A247E27" w14:textId="77777777" w:rsidR="00677558" w:rsidRPr="00677558" w:rsidRDefault="00677558" w:rsidP="00677558">
      <w:pPr>
        <w:bidi w:val="0"/>
        <w:jc w:val="right"/>
        <w:rPr>
          <w:rFonts w:ascii="Sakkal Majalla" w:hAnsi="Sakkal Majalla"/>
          <w:sz w:val="34"/>
        </w:rPr>
      </w:pPr>
    </w:p>
    <w:p w14:paraId="45087802"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الخطوة 5: النمذجة التنبّؤية</w:t>
      </w:r>
      <w:r w:rsidRPr="00C138D4">
        <w:rPr>
          <w:rFonts w:ascii="Sakkal Majalla" w:hAnsi="Sakkal Majalla"/>
          <w:b/>
          <w:bCs/>
          <w:color w:val="C00000"/>
          <w:sz w:val="34"/>
        </w:rPr>
        <w:t xml:space="preserve"> (Predictive Modeling)</w:t>
      </w:r>
    </w:p>
    <w:p w14:paraId="70F0B665"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التنبّؤ بالمبيعات باستخدام</w:t>
      </w:r>
      <w:r w:rsidRPr="00677558">
        <w:rPr>
          <w:rFonts w:ascii="Sakkal Majalla" w:hAnsi="Sakkal Majalla"/>
          <w:b/>
          <w:bCs/>
          <w:sz w:val="34"/>
        </w:rPr>
        <w:t xml:space="preserve"> Regression:</w:t>
      </w:r>
    </w:p>
    <w:p w14:paraId="5D92407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إعداد البيانات للنمذجة</w:t>
      </w:r>
    </w:p>
    <w:p w14:paraId="4EBF23B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تجميع المبيعات اليومية</w:t>
      </w:r>
    </w:p>
    <w:p w14:paraId="15C9F63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 = transactions_df.groupby(transactions_df['</w:t>
      </w:r>
      <w:r w:rsidRPr="00677558">
        <w:rPr>
          <w:rFonts w:ascii="Sakkal Majalla" w:hAnsi="Sakkal Majalla"/>
          <w:sz w:val="34"/>
          <w:rtl/>
          <w:lang w:bidi="ar-SY"/>
        </w:rPr>
        <w:t>التاريخ</w:t>
      </w:r>
      <w:r w:rsidRPr="00677558">
        <w:rPr>
          <w:rFonts w:ascii="Sakkal Majalla" w:hAnsi="Sakkal Majalla"/>
          <w:sz w:val="34"/>
          <w:lang w:bidi="ar-SY"/>
        </w:rPr>
        <w:t>'].dt.date).agg({</w:t>
      </w:r>
    </w:p>
    <w:p w14:paraId="7FF6F0BE"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الإجمالي</w:t>
      </w:r>
      <w:r w:rsidRPr="00677558">
        <w:rPr>
          <w:rFonts w:ascii="Sakkal Majalla" w:hAnsi="Sakkal Majalla"/>
          <w:sz w:val="34"/>
          <w:lang w:bidi="ar-SY"/>
        </w:rPr>
        <w:t>': 'sum',</w:t>
      </w:r>
    </w:p>
    <w:p w14:paraId="3F7EB0A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رقم_الطلب</w:t>
      </w:r>
      <w:r w:rsidRPr="00677558">
        <w:rPr>
          <w:rFonts w:ascii="Sakkal Majalla" w:hAnsi="Sakkal Majalla"/>
          <w:sz w:val="34"/>
          <w:lang w:bidi="ar-SY"/>
        </w:rPr>
        <w:t>': 'count'</w:t>
      </w:r>
    </w:p>
    <w:p w14:paraId="7A4B7B1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}).reset_index()</w:t>
      </w:r>
    </w:p>
    <w:p w14:paraId="3CBDF05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daily_sales.columns = ['</w:t>
      </w:r>
      <w:r w:rsidRPr="00677558">
        <w:rPr>
          <w:rFonts w:ascii="Sakkal Majalla" w:hAnsi="Sakkal Majalla"/>
          <w:sz w:val="34"/>
          <w:rtl/>
          <w:lang w:bidi="ar-SY"/>
        </w:rPr>
        <w:t>التاريخ', 'المبيعات', 'عدد_الطلبات</w:t>
      </w:r>
      <w:r w:rsidRPr="00677558">
        <w:rPr>
          <w:rFonts w:ascii="Sakkal Majalla" w:hAnsi="Sakkal Majalla"/>
          <w:sz w:val="34"/>
          <w:lang w:bidi="ar-SY"/>
        </w:rPr>
        <w:t>']</w:t>
      </w:r>
    </w:p>
    <w:p w14:paraId="5DB9B1B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إنشاء ميّزات</w:t>
      </w:r>
      <w:r w:rsidRPr="00677558">
        <w:rPr>
          <w:rFonts w:ascii="Sakkal Majalla" w:hAnsi="Sakkal Majalla"/>
          <w:sz w:val="34"/>
          <w:lang w:bidi="ar-SY"/>
        </w:rPr>
        <w:t xml:space="preserve"> (Features)</w:t>
      </w:r>
    </w:p>
    <w:p w14:paraId="37E476B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التاريخ</w:t>
      </w:r>
      <w:r w:rsidRPr="00677558">
        <w:rPr>
          <w:rFonts w:ascii="Sakkal Majalla" w:hAnsi="Sakkal Majalla"/>
          <w:sz w:val="34"/>
          <w:lang w:bidi="ar-SY"/>
        </w:rPr>
        <w:t>'] = pd.to_datetime(daily_sales['</w:t>
      </w:r>
      <w:r w:rsidRPr="00677558">
        <w:rPr>
          <w:rFonts w:ascii="Sakkal Majalla" w:hAnsi="Sakkal Majalla"/>
          <w:sz w:val="34"/>
          <w:rtl/>
          <w:lang w:bidi="ar-SY"/>
        </w:rPr>
        <w:t>التاريخ</w:t>
      </w:r>
      <w:r w:rsidRPr="00677558">
        <w:rPr>
          <w:rFonts w:ascii="Sakkal Majalla" w:hAnsi="Sakkal Majalla"/>
          <w:sz w:val="34"/>
          <w:lang w:bidi="ar-SY"/>
        </w:rPr>
        <w:t>'])</w:t>
      </w:r>
    </w:p>
    <w:p w14:paraId="52AB99F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اليوم_الرقمي</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'].min()).dt.days</w:t>
      </w:r>
    </w:p>
    <w:p w14:paraId="1C3E246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اليوم_من_الأسبوع</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'].dt.dayofweek</w:t>
      </w:r>
    </w:p>
    <w:p w14:paraId="1708039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الشهر</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'].dt.month</w:t>
      </w:r>
    </w:p>
    <w:p w14:paraId="297EDF8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نهاية_الأسبوع</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'].dt.dayofweek.isin([5, 6]).astype(int)</w:t>
      </w:r>
    </w:p>
    <w:p w14:paraId="0352C4F8"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195B200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المتغيّرات المستقلّة والتابعة</w:t>
      </w:r>
    </w:p>
    <w:p w14:paraId="57E8A6C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X = daily_sales[['</w:t>
      </w:r>
      <w:r w:rsidRPr="00677558">
        <w:rPr>
          <w:rFonts w:ascii="Sakkal Majalla" w:hAnsi="Sakkal Majalla"/>
          <w:sz w:val="34"/>
          <w:rtl/>
          <w:lang w:bidi="ar-SY"/>
        </w:rPr>
        <w:t>اليوم_الرقمي', 'اليوم_من_الأسبوع', 'الشهر', 'نهاية_الأسبوع</w:t>
      </w:r>
      <w:r w:rsidRPr="00677558">
        <w:rPr>
          <w:rFonts w:ascii="Sakkal Majalla" w:hAnsi="Sakkal Majalla"/>
          <w:sz w:val="34"/>
          <w:lang w:bidi="ar-SY"/>
        </w:rPr>
        <w:t>']]</w:t>
      </w:r>
    </w:p>
    <w:p w14:paraId="13520E6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lastRenderedPageBreak/>
        <w:t>y = daily_sales['</w:t>
      </w:r>
      <w:r w:rsidRPr="00677558">
        <w:rPr>
          <w:rFonts w:ascii="Sakkal Majalla" w:hAnsi="Sakkal Majalla"/>
          <w:sz w:val="34"/>
          <w:rtl/>
          <w:lang w:bidi="ar-SY"/>
        </w:rPr>
        <w:t>المبيعات</w:t>
      </w:r>
      <w:r w:rsidRPr="00677558">
        <w:rPr>
          <w:rFonts w:ascii="Sakkal Majalla" w:hAnsi="Sakkal Majalla"/>
          <w:sz w:val="34"/>
          <w:lang w:bidi="ar-SY"/>
        </w:rPr>
        <w:t>']</w:t>
      </w:r>
    </w:p>
    <w:p w14:paraId="4DFF92E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تقسيم البيانات (80% تدريب، 20% اختبار)</w:t>
      </w:r>
    </w:p>
    <w:p w14:paraId="60B2BF8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X_train, X_test, y_train, y_test = train_test_split(X, y, test_size=0.2, random_state=42)</w:t>
      </w:r>
    </w:p>
    <w:p w14:paraId="446B105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بناء النموذج</w:t>
      </w:r>
    </w:p>
    <w:p w14:paraId="5A5F8398" w14:textId="77777777" w:rsidR="00677558" w:rsidRPr="007510DC" w:rsidRDefault="00677558" w:rsidP="00677558">
      <w:pPr>
        <w:shd w:val="clear" w:color="auto" w:fill="F2F2F2" w:themeFill="background1" w:themeFillShade="F2"/>
        <w:bidi w:val="0"/>
        <w:rPr>
          <w:rFonts w:ascii="Sakkal Majalla" w:hAnsi="Sakkal Majalla"/>
          <w:sz w:val="34"/>
          <w:lang w:val="fr-FR" w:bidi="ar-SY"/>
        </w:rPr>
      </w:pPr>
      <w:r w:rsidRPr="007510DC">
        <w:rPr>
          <w:rFonts w:ascii="Sakkal Majalla" w:hAnsi="Sakkal Majalla"/>
          <w:sz w:val="34"/>
          <w:lang w:val="fr-FR" w:bidi="ar-SY"/>
        </w:rPr>
        <w:t>model = LinearRegression()</w:t>
      </w:r>
    </w:p>
    <w:p w14:paraId="1D4846D2" w14:textId="77777777" w:rsidR="00677558" w:rsidRPr="007510DC" w:rsidRDefault="00677558" w:rsidP="00677558">
      <w:pPr>
        <w:shd w:val="clear" w:color="auto" w:fill="F2F2F2" w:themeFill="background1" w:themeFillShade="F2"/>
        <w:bidi w:val="0"/>
        <w:rPr>
          <w:rFonts w:ascii="Sakkal Majalla" w:hAnsi="Sakkal Majalla"/>
          <w:sz w:val="34"/>
          <w:lang w:val="fr-FR" w:bidi="ar-SY"/>
        </w:rPr>
      </w:pPr>
      <w:r w:rsidRPr="007510DC">
        <w:rPr>
          <w:rFonts w:ascii="Sakkal Majalla" w:hAnsi="Sakkal Majalla"/>
          <w:sz w:val="34"/>
          <w:lang w:val="fr-FR" w:bidi="ar-SY"/>
        </w:rPr>
        <w:t>model.fit(X_train, y_train)</w:t>
      </w:r>
    </w:p>
    <w:p w14:paraId="78D1AFA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التنبّؤ</w:t>
      </w:r>
    </w:p>
    <w:p w14:paraId="1F4C201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y_pred = model.predict(X_test)</w:t>
      </w:r>
    </w:p>
    <w:p w14:paraId="4678C3F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تقييم النموذج</w:t>
      </w:r>
    </w:p>
    <w:p w14:paraId="22039761"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r2 = r2_score(y_test, y_pred)</w:t>
      </w:r>
    </w:p>
    <w:p w14:paraId="7ED32F3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mae = mean_absolute_error(y_test, y_pred)</w:t>
      </w:r>
    </w:p>
    <w:p w14:paraId="06C8308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نتائج نموذج التنبّؤ</w:t>
      </w:r>
      <w:r w:rsidRPr="00677558">
        <w:rPr>
          <w:rFonts w:ascii="Sakkal Majalla" w:hAnsi="Sakkal Majalla"/>
          <w:sz w:val="34"/>
          <w:lang w:bidi="ar-SY"/>
        </w:rPr>
        <w:t>:")</w:t>
      </w:r>
    </w:p>
    <w:p w14:paraId="48FB283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print(f"  - R² Score: {r2:.4f}")</w:t>
      </w:r>
    </w:p>
    <w:p w14:paraId="664309D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print(f"  - Mean Absolute Error: {mae:,.2f} </w:t>
      </w:r>
      <w:r w:rsidRPr="00677558">
        <w:rPr>
          <w:rFonts w:ascii="Sakkal Majalla" w:hAnsi="Sakkal Majalla"/>
          <w:sz w:val="34"/>
          <w:rtl/>
          <w:lang w:bidi="ar-SY"/>
        </w:rPr>
        <w:t>ريال</w:t>
      </w:r>
      <w:r w:rsidRPr="00677558">
        <w:rPr>
          <w:rFonts w:ascii="Sakkal Majalla" w:hAnsi="Sakkal Majalla"/>
          <w:sz w:val="34"/>
          <w:lang w:bidi="ar-SY"/>
        </w:rPr>
        <w:t>")</w:t>
      </w:r>
    </w:p>
    <w:p w14:paraId="34DD75F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 بياني للتنبّؤات مقابل القيم الفعلية</w:t>
      </w:r>
    </w:p>
    <w:p w14:paraId="2F035E0C"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 ax = plt.subplots(figsize=(12, 6))</w:t>
      </w:r>
    </w:p>
    <w:p w14:paraId="2F3BB99E"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ax.scatter(y_test, y_pred, alpha=0.6, s=50, edgecolors='black', linewidth=0.5)</w:t>
      </w:r>
    </w:p>
    <w:p w14:paraId="214CB24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ax.plot([y_test.min(), y_test.max()], [y_test.min(), y_test.max()], 'r--', lw=2, label='Perfect Prediction')</w:t>
      </w:r>
    </w:p>
    <w:p w14:paraId="165FF30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79FB5E4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ax.set_title('</w:t>
      </w:r>
      <w:r w:rsidRPr="00677558">
        <w:rPr>
          <w:rFonts w:ascii="Sakkal Majalla" w:hAnsi="Sakkal Majalla"/>
          <w:sz w:val="34"/>
          <w:rtl/>
          <w:lang w:bidi="ar-SY"/>
        </w:rPr>
        <w:t>المبيعات الفعلية مقابل المتنبّأ بها</w:t>
      </w:r>
      <w:r w:rsidRPr="00677558">
        <w:rPr>
          <w:rFonts w:ascii="Sakkal Majalla" w:hAnsi="Sakkal Majalla"/>
          <w:sz w:val="34"/>
          <w:lang w:bidi="ar-SY"/>
        </w:rPr>
        <w:t>', fontsize=16, weight='bold')</w:t>
      </w:r>
    </w:p>
    <w:p w14:paraId="3B5DE5D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ax.set_xlabel('</w:t>
      </w:r>
      <w:r w:rsidRPr="00677558">
        <w:rPr>
          <w:rFonts w:ascii="Sakkal Majalla" w:hAnsi="Sakkal Majalla"/>
          <w:sz w:val="34"/>
          <w:rtl/>
          <w:lang w:bidi="ar-SY"/>
        </w:rPr>
        <w:t>المبيعات الفعلية (ريال)</w:t>
      </w:r>
      <w:r w:rsidRPr="00677558">
        <w:rPr>
          <w:rFonts w:ascii="Sakkal Majalla" w:hAnsi="Sakkal Majalla"/>
          <w:sz w:val="34"/>
          <w:lang w:bidi="ar-SY"/>
        </w:rPr>
        <w:t>', fontsize=12)</w:t>
      </w:r>
    </w:p>
    <w:p w14:paraId="1C46A380"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ax.set_ylabel('</w:t>
      </w:r>
      <w:r w:rsidRPr="00677558">
        <w:rPr>
          <w:rFonts w:ascii="Sakkal Majalla" w:hAnsi="Sakkal Majalla"/>
          <w:sz w:val="34"/>
          <w:rtl/>
          <w:lang w:bidi="ar-SY"/>
        </w:rPr>
        <w:t>المبيعات المتنبّأ بها (ريال)</w:t>
      </w:r>
      <w:r w:rsidRPr="00677558">
        <w:rPr>
          <w:rFonts w:ascii="Sakkal Majalla" w:hAnsi="Sakkal Majalla"/>
          <w:sz w:val="34"/>
          <w:lang w:bidi="ar-SY"/>
        </w:rPr>
        <w:t>', fontsize=12)</w:t>
      </w:r>
    </w:p>
    <w:p w14:paraId="5CFB22C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ax.legend(fontsize=11)</w:t>
      </w:r>
    </w:p>
    <w:p w14:paraId="29728F8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ax.grid(True, alpha=0.3)</w:t>
      </w:r>
    </w:p>
    <w:p w14:paraId="2AF9EAD7"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plt.tight_layout()</w:t>
      </w:r>
    </w:p>
    <w:p w14:paraId="50B3130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plt.show()</w:t>
      </w:r>
    </w:p>
    <w:p w14:paraId="00EE7E2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التنبّؤ للأيّام الـ 30 القادمة</w:t>
      </w:r>
    </w:p>
    <w:p w14:paraId="5869E93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last_day = daily_sales['</w:t>
      </w:r>
      <w:r w:rsidRPr="00677558">
        <w:rPr>
          <w:rFonts w:ascii="Sakkal Majalla" w:hAnsi="Sakkal Majalla"/>
          <w:sz w:val="34"/>
          <w:rtl/>
          <w:lang w:bidi="ar-SY"/>
        </w:rPr>
        <w:t>اليوم_الرقمي</w:t>
      </w:r>
      <w:r w:rsidRPr="00677558">
        <w:rPr>
          <w:rFonts w:ascii="Sakkal Majalla" w:hAnsi="Sakkal Majalla"/>
          <w:sz w:val="34"/>
          <w:lang w:bidi="ar-SY"/>
        </w:rPr>
        <w:t>'].max()</w:t>
      </w:r>
    </w:p>
    <w:p w14:paraId="7223ECE4"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future_days = pd.DataFrame({</w:t>
      </w:r>
    </w:p>
    <w:p w14:paraId="6743E84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اليوم_الرقمي</w:t>
      </w:r>
      <w:r w:rsidRPr="00677558">
        <w:rPr>
          <w:rFonts w:ascii="Sakkal Majalla" w:hAnsi="Sakkal Majalla"/>
          <w:sz w:val="34"/>
          <w:lang w:bidi="ar-SY"/>
        </w:rPr>
        <w:t>': range(last_day + 1, last_day + 31),</w:t>
      </w:r>
    </w:p>
    <w:p w14:paraId="3333CD6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اليوم_من_الأسبوع</w:t>
      </w:r>
      <w:r w:rsidRPr="00677558">
        <w:rPr>
          <w:rFonts w:ascii="Sakkal Majalla" w:hAnsi="Sakkal Majalla"/>
          <w:sz w:val="34"/>
          <w:lang w:bidi="ar-SY"/>
        </w:rPr>
        <w:t>': [(i % 7) for i in range(30)],</w:t>
      </w:r>
    </w:p>
    <w:p w14:paraId="655AE24B"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الشهر': [12] * 30,  # ديسمبر</w:t>
      </w:r>
    </w:p>
    <w:p w14:paraId="6AA8523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نهاية_الأسبوع</w:t>
      </w:r>
      <w:r w:rsidRPr="00677558">
        <w:rPr>
          <w:rFonts w:ascii="Sakkal Majalla" w:hAnsi="Sakkal Majalla"/>
          <w:sz w:val="34"/>
          <w:lang w:bidi="ar-SY"/>
        </w:rPr>
        <w:t>': [1 if (i % 7) in [5, 6] else 0 for i in range(30)]</w:t>
      </w:r>
    </w:p>
    <w:p w14:paraId="56667180"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w:t>
      </w:r>
    </w:p>
    <w:p w14:paraId="331D28D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future_predictions = model.predict(future_days)</w:t>
      </w:r>
    </w:p>
    <w:p w14:paraId="00B3DAA8"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print(f"\n </w:t>
      </w:r>
      <w:r w:rsidRPr="00677558">
        <w:rPr>
          <w:rFonts w:ascii="Sakkal Majalla" w:hAnsi="Sakkal Majalla"/>
          <w:sz w:val="34"/>
          <w:rtl/>
          <w:lang w:bidi="ar-SY"/>
        </w:rPr>
        <w:t>متوسّط المبيعات المتوقّعة للشهر القادم</w:t>
      </w:r>
      <w:r w:rsidRPr="00677558">
        <w:rPr>
          <w:rFonts w:ascii="Sakkal Majalla" w:hAnsi="Sakkal Majalla"/>
          <w:sz w:val="34"/>
          <w:lang w:bidi="ar-SY"/>
        </w:rPr>
        <w:t xml:space="preserve">: {future_predictions.mean():,.2f} </w:t>
      </w:r>
      <w:r w:rsidRPr="00677558">
        <w:rPr>
          <w:rFonts w:ascii="Sakkal Majalla" w:hAnsi="Sakkal Majalla"/>
          <w:sz w:val="34"/>
          <w:rtl/>
          <w:lang w:bidi="ar-SY"/>
        </w:rPr>
        <w:t>ريال/يوم</w:t>
      </w:r>
      <w:r w:rsidRPr="00677558">
        <w:rPr>
          <w:rFonts w:ascii="Sakkal Majalla" w:hAnsi="Sakkal Majalla"/>
          <w:sz w:val="34"/>
          <w:lang w:bidi="ar-SY"/>
        </w:rPr>
        <w:t>")</w:t>
      </w:r>
    </w:p>
    <w:p w14:paraId="0ED814C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print(f"   </w:t>
      </w:r>
      <w:r w:rsidRPr="00677558">
        <w:rPr>
          <w:rFonts w:ascii="Sakkal Majalla" w:hAnsi="Sakkal Majalla"/>
          <w:sz w:val="34"/>
          <w:rtl/>
          <w:lang w:bidi="ar-SY"/>
        </w:rPr>
        <w:t>إجمالي المبيعات المتوقّعة</w:t>
      </w:r>
      <w:r w:rsidRPr="00677558">
        <w:rPr>
          <w:rFonts w:ascii="Sakkal Majalla" w:hAnsi="Sakkal Majalla"/>
          <w:sz w:val="34"/>
          <w:lang w:bidi="ar-SY"/>
        </w:rPr>
        <w:t xml:space="preserve">: {future_predictions.sum():,.2f} </w:t>
      </w:r>
      <w:r w:rsidRPr="00677558">
        <w:rPr>
          <w:rFonts w:ascii="Sakkal Majalla" w:hAnsi="Sakkal Majalla"/>
          <w:sz w:val="34"/>
          <w:rtl/>
          <w:lang w:bidi="ar-SY"/>
        </w:rPr>
        <w:t>ريال</w:t>
      </w:r>
      <w:r w:rsidRPr="00677558">
        <w:rPr>
          <w:rFonts w:ascii="Sakkal Majalla" w:hAnsi="Sakkal Majalla"/>
          <w:sz w:val="34"/>
          <w:lang w:bidi="ar-SY"/>
        </w:rPr>
        <w:t>")</w:t>
      </w:r>
    </w:p>
    <w:p w14:paraId="12A11306" w14:textId="77777777" w:rsidR="00677558" w:rsidRPr="00677558" w:rsidRDefault="00677558" w:rsidP="00677558">
      <w:pPr>
        <w:bidi w:val="0"/>
        <w:rPr>
          <w:rFonts w:ascii="Sakkal Majalla" w:hAnsi="Sakkal Majalla"/>
          <w:sz w:val="34"/>
          <w:rtl/>
          <w:lang w:bidi="ar-SY"/>
        </w:rPr>
      </w:pPr>
    </w:p>
    <w:p w14:paraId="4863832A" w14:textId="77777777" w:rsidR="00677558" w:rsidRPr="00677558" w:rsidRDefault="00677558" w:rsidP="00677558">
      <w:pPr>
        <w:rPr>
          <w:rFonts w:ascii="Sakkal Majalla" w:hAnsi="Sakkal Majalla"/>
          <w:b/>
          <w:bCs/>
          <w:sz w:val="34"/>
          <w:rtl/>
          <w:lang w:bidi="ar-SY"/>
        </w:rPr>
      </w:pPr>
      <w:r w:rsidRPr="00677558">
        <w:rPr>
          <w:rFonts w:ascii="Sakkal Majalla" w:hAnsi="Sakkal Majalla"/>
          <w:b/>
          <w:bCs/>
          <w:sz w:val="34"/>
          <w:rtl/>
          <w:lang w:bidi="ar-SY"/>
        </w:rPr>
        <w:t>ب. تقسيم العملاء (</w:t>
      </w:r>
      <w:r w:rsidRPr="00677558">
        <w:rPr>
          <w:rFonts w:ascii="Sakkal Majalla" w:hAnsi="Sakkal Majalla"/>
          <w:b/>
          <w:bCs/>
          <w:sz w:val="34"/>
          <w:lang w:bidi="ar-SY"/>
        </w:rPr>
        <w:t>Customer Segmentation</w:t>
      </w:r>
      <w:r w:rsidRPr="00677558">
        <w:rPr>
          <w:rFonts w:ascii="Sakkal Majalla" w:hAnsi="Sakkal Majalla"/>
          <w:b/>
          <w:bCs/>
          <w:sz w:val="34"/>
          <w:rtl/>
          <w:lang w:bidi="ar-SY"/>
        </w:rPr>
        <w:t xml:space="preserve">) باستخدام </w:t>
      </w:r>
      <w:r w:rsidRPr="00677558">
        <w:rPr>
          <w:rFonts w:ascii="Sakkal Majalla" w:hAnsi="Sakkal Majalla"/>
          <w:b/>
          <w:bCs/>
          <w:sz w:val="34"/>
          <w:lang w:bidi="ar-SY"/>
        </w:rPr>
        <w:t>K-Means</w:t>
      </w:r>
      <w:r w:rsidRPr="00677558">
        <w:rPr>
          <w:rFonts w:ascii="Sakkal Majalla" w:hAnsi="Sakkal Majalla"/>
          <w:b/>
          <w:bCs/>
          <w:sz w:val="34"/>
          <w:rtl/>
          <w:lang w:bidi="ar-SY"/>
        </w:rPr>
        <w:t>:</w:t>
      </w:r>
    </w:p>
    <w:p w14:paraId="2CABCA5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إعداد البيانات للـ</w:t>
      </w:r>
      <w:r w:rsidRPr="00677558">
        <w:rPr>
          <w:rFonts w:ascii="Sakkal Majalla" w:hAnsi="Sakkal Majalla"/>
          <w:sz w:val="34"/>
          <w:lang w:bidi="ar-SY"/>
        </w:rPr>
        <w:t xml:space="preserve"> Clustering</w:t>
      </w:r>
    </w:p>
    <w:p w14:paraId="557F741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clustering_data = rfm[['</w:t>
      </w:r>
      <w:r w:rsidRPr="00677558">
        <w:rPr>
          <w:rFonts w:ascii="Sakkal Majalla" w:hAnsi="Sakkal Majalla"/>
          <w:sz w:val="34"/>
          <w:rtl/>
          <w:lang w:bidi="ar-SY"/>
        </w:rPr>
        <w:t>الحداثة', 'التكرار', 'القيمة_المالية</w:t>
      </w:r>
      <w:r w:rsidRPr="00677558">
        <w:rPr>
          <w:rFonts w:ascii="Sakkal Majalla" w:hAnsi="Sakkal Majalla"/>
          <w:sz w:val="34"/>
          <w:lang w:bidi="ar-SY"/>
        </w:rPr>
        <w:t>']].copy()</w:t>
      </w:r>
    </w:p>
    <w:p w14:paraId="15950DBE"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التطبيع</w:t>
      </w:r>
      <w:r w:rsidRPr="00677558">
        <w:rPr>
          <w:rFonts w:ascii="Sakkal Majalla" w:hAnsi="Sakkal Majalla"/>
          <w:sz w:val="34"/>
          <w:lang w:bidi="ar-SY"/>
        </w:rPr>
        <w:t xml:space="preserve"> (Normalization)</w:t>
      </w:r>
    </w:p>
    <w:p w14:paraId="123CE9C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scaler = StandardScaler()</w:t>
      </w:r>
    </w:p>
    <w:p w14:paraId="45E109C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clustering_data_scaled = scaler.fit_transform(clustering_data)</w:t>
      </w:r>
    </w:p>
    <w:p w14:paraId="6541D22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تحديد العدد الأمثل للمجموعات باستخدام</w:t>
      </w:r>
      <w:r w:rsidRPr="00677558">
        <w:rPr>
          <w:rFonts w:ascii="Sakkal Majalla" w:hAnsi="Sakkal Majalla"/>
          <w:sz w:val="34"/>
          <w:lang w:bidi="ar-SY"/>
        </w:rPr>
        <w:t xml:space="preserve"> Elbow Method</w:t>
      </w:r>
    </w:p>
    <w:p w14:paraId="292792A9"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inertias = []</w:t>
      </w:r>
    </w:p>
    <w:p w14:paraId="6E32203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K_range = range(2, 11)</w:t>
      </w:r>
    </w:p>
    <w:p w14:paraId="140B522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for k in K_range:</w:t>
      </w:r>
    </w:p>
    <w:p w14:paraId="115C3AA1"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 xml:space="preserve">    kmeans = KMeans(n_clusters=k, random_state=42, n_init=10)</w:t>
      </w:r>
    </w:p>
    <w:p w14:paraId="1A41E165"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kmeans.fit(clustering_data_scaled)</w:t>
      </w:r>
    </w:p>
    <w:p w14:paraId="6C70AE4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inertias.append(kmeans.inertia_)</w:t>
      </w:r>
    </w:p>
    <w:p w14:paraId="39DB3B7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w:t>
      </w:r>
      <w:r w:rsidRPr="00677558">
        <w:rPr>
          <w:rFonts w:ascii="Sakkal Majalla" w:hAnsi="Sakkal Majalla"/>
          <w:sz w:val="34"/>
          <w:lang w:bidi="ar-SY"/>
        </w:rPr>
        <w:t xml:space="preserve"> Elbow Curve</w:t>
      </w:r>
    </w:p>
    <w:p w14:paraId="2A85950F"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 ax = plt.subplots(figsize=(10, 6))</w:t>
      </w:r>
    </w:p>
    <w:p w14:paraId="61B41CD7"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ax.plot(K_range, inertias, marker='o', linewidth=2, markersize=8)</w:t>
      </w:r>
    </w:p>
    <w:p w14:paraId="55C34D6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ax.set_title('</w:t>
      </w:r>
      <w:r w:rsidRPr="00677558">
        <w:rPr>
          <w:rFonts w:ascii="Sakkal Majalla" w:hAnsi="Sakkal Majalla"/>
          <w:sz w:val="34"/>
          <w:rtl/>
          <w:lang w:bidi="ar-SY"/>
        </w:rPr>
        <w:t>طريقة المرفق</w:t>
      </w:r>
      <w:r w:rsidRPr="00677558">
        <w:rPr>
          <w:rFonts w:ascii="Sakkal Majalla" w:hAnsi="Sakkal Majalla"/>
          <w:sz w:val="34"/>
          <w:lang w:bidi="ar-SY"/>
        </w:rPr>
        <w:t xml:space="preserve"> (Elbow Method) </w:t>
      </w:r>
      <w:r w:rsidRPr="00677558">
        <w:rPr>
          <w:rFonts w:ascii="Sakkal Majalla" w:hAnsi="Sakkal Majalla"/>
          <w:sz w:val="34"/>
          <w:rtl/>
          <w:lang w:bidi="ar-SY"/>
        </w:rPr>
        <w:t>لتحديد العدد الأمثل للمجموعات</w:t>
      </w:r>
      <w:r w:rsidRPr="00677558">
        <w:rPr>
          <w:rFonts w:ascii="Sakkal Majalla" w:hAnsi="Sakkal Majalla"/>
          <w:sz w:val="34"/>
          <w:lang w:bidi="ar-SY"/>
        </w:rPr>
        <w:t>', fontsize=14, weight='bold')</w:t>
      </w:r>
    </w:p>
    <w:p w14:paraId="407C63F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ax.set_xlabel('</w:t>
      </w:r>
      <w:r w:rsidRPr="00677558">
        <w:rPr>
          <w:rFonts w:ascii="Sakkal Majalla" w:hAnsi="Sakkal Majalla"/>
          <w:sz w:val="34"/>
          <w:rtl/>
          <w:lang w:bidi="ar-SY"/>
        </w:rPr>
        <w:t>عدد المجموعات</w:t>
      </w:r>
      <w:r w:rsidRPr="00677558">
        <w:rPr>
          <w:rFonts w:ascii="Sakkal Majalla" w:hAnsi="Sakkal Majalla"/>
          <w:sz w:val="34"/>
          <w:lang w:bidi="ar-SY"/>
        </w:rPr>
        <w:t xml:space="preserve"> (K)', fontsize=12)</w:t>
      </w:r>
    </w:p>
    <w:p w14:paraId="7F130F5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ax.set_ylabel('Inertia', fontsize=12)</w:t>
      </w:r>
    </w:p>
    <w:p w14:paraId="19410B19"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ax.grid(True, alpha=0.3)</w:t>
      </w:r>
    </w:p>
    <w:p w14:paraId="6F538D6E"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plt.tight_layout()</w:t>
      </w:r>
    </w:p>
    <w:p w14:paraId="73659C8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plt.show()</w:t>
      </w:r>
    </w:p>
    <w:p w14:paraId="1C3228A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4B4D76A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اختيار</w:t>
      </w:r>
      <w:r w:rsidRPr="00677558">
        <w:rPr>
          <w:rFonts w:ascii="Sakkal Majalla" w:hAnsi="Sakkal Majalla"/>
          <w:sz w:val="34"/>
          <w:lang w:bidi="ar-SY"/>
        </w:rPr>
        <w:t xml:space="preserve"> k=4 (</w:t>
      </w:r>
      <w:r w:rsidRPr="00677558">
        <w:rPr>
          <w:rFonts w:ascii="Sakkal Majalla" w:hAnsi="Sakkal Majalla"/>
          <w:sz w:val="34"/>
          <w:rtl/>
          <w:lang w:bidi="ar-SY"/>
        </w:rPr>
        <w:t>من الرسم البياني</w:t>
      </w:r>
      <w:r w:rsidRPr="00677558">
        <w:rPr>
          <w:rFonts w:ascii="Sakkal Majalla" w:hAnsi="Sakkal Majalla"/>
          <w:sz w:val="34"/>
          <w:lang w:bidi="ar-SY"/>
        </w:rPr>
        <w:t>)</w:t>
      </w:r>
    </w:p>
    <w:p w14:paraId="75CD365C"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optimal_k = 4</w:t>
      </w:r>
    </w:p>
    <w:p w14:paraId="5CAB5DE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kmeans = KMeans(n_clusters=optimal_k, random_state=42, n_init=10)</w:t>
      </w:r>
    </w:p>
    <w:p w14:paraId="353D87A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rfm['</w:t>
      </w:r>
      <w:r w:rsidRPr="00677558">
        <w:rPr>
          <w:rFonts w:ascii="Sakkal Majalla" w:hAnsi="Sakkal Majalla"/>
          <w:sz w:val="34"/>
          <w:rtl/>
          <w:lang w:bidi="ar-SY"/>
        </w:rPr>
        <w:t>المجموعة</w:t>
      </w:r>
      <w:r w:rsidRPr="00677558">
        <w:rPr>
          <w:rFonts w:ascii="Sakkal Majalla" w:hAnsi="Sakkal Majalla"/>
          <w:sz w:val="34"/>
          <w:lang w:bidi="ar-SY"/>
        </w:rPr>
        <w:t>'] = kmeans.fit_predict(clustering_data_scaled)</w:t>
      </w:r>
    </w:p>
    <w:p w14:paraId="148B2396"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تحليل المجموعات</w:t>
      </w:r>
    </w:p>
    <w:p w14:paraId="38E0F14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تحليل المجموعات</w:t>
      </w:r>
      <w:r w:rsidRPr="00677558">
        <w:rPr>
          <w:rFonts w:ascii="Sakkal Majalla" w:hAnsi="Sakkal Majalla"/>
          <w:sz w:val="34"/>
          <w:lang w:bidi="ar-SY"/>
        </w:rPr>
        <w:t>:")</w:t>
      </w:r>
    </w:p>
    <w:p w14:paraId="28943A8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cluster_analysis = rfm.groupby('</w:t>
      </w:r>
      <w:r w:rsidRPr="00677558">
        <w:rPr>
          <w:rFonts w:ascii="Sakkal Majalla" w:hAnsi="Sakkal Majalla"/>
          <w:sz w:val="34"/>
          <w:rtl/>
          <w:lang w:bidi="ar-SY"/>
        </w:rPr>
        <w:t>المجموعة</w:t>
      </w:r>
      <w:r w:rsidRPr="00677558">
        <w:rPr>
          <w:rFonts w:ascii="Sakkal Majalla" w:hAnsi="Sakkal Majalla"/>
          <w:sz w:val="34"/>
          <w:lang w:bidi="ar-SY"/>
        </w:rPr>
        <w:t>').agg({</w:t>
      </w:r>
    </w:p>
    <w:p w14:paraId="599741A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رقم_العميل</w:t>
      </w:r>
      <w:r w:rsidRPr="00677558">
        <w:rPr>
          <w:rFonts w:ascii="Sakkal Majalla" w:hAnsi="Sakkal Majalla"/>
          <w:sz w:val="34"/>
          <w:lang w:bidi="ar-SY"/>
        </w:rPr>
        <w:t>': 'count',</w:t>
      </w:r>
    </w:p>
    <w:p w14:paraId="1ABED5B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الحداثة</w:t>
      </w:r>
      <w:r w:rsidRPr="00677558">
        <w:rPr>
          <w:rFonts w:ascii="Sakkal Majalla" w:hAnsi="Sakkal Majalla"/>
          <w:sz w:val="34"/>
          <w:lang w:bidi="ar-SY"/>
        </w:rPr>
        <w:t>': 'mean',</w:t>
      </w:r>
    </w:p>
    <w:p w14:paraId="2618FDA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التكرار</w:t>
      </w:r>
      <w:r w:rsidRPr="00677558">
        <w:rPr>
          <w:rFonts w:ascii="Sakkal Majalla" w:hAnsi="Sakkal Majalla"/>
          <w:sz w:val="34"/>
          <w:lang w:bidi="ar-SY"/>
        </w:rPr>
        <w:t>': 'mean',</w:t>
      </w:r>
    </w:p>
    <w:p w14:paraId="27C8EB4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القيمة_المالية</w:t>
      </w:r>
      <w:r w:rsidRPr="00677558">
        <w:rPr>
          <w:rFonts w:ascii="Sakkal Majalla" w:hAnsi="Sakkal Majalla"/>
          <w:sz w:val="34"/>
          <w:lang w:bidi="ar-SY"/>
        </w:rPr>
        <w:t>': 'mean'</w:t>
      </w:r>
    </w:p>
    <w:p w14:paraId="61F5FDCB"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lastRenderedPageBreak/>
        <w:t>}).round(2)</w:t>
      </w:r>
    </w:p>
    <w:p w14:paraId="35164524"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cluster_analysis.columns = ['</w:t>
      </w:r>
      <w:r w:rsidRPr="00677558">
        <w:rPr>
          <w:rFonts w:ascii="Sakkal Majalla" w:hAnsi="Sakkal Majalla"/>
          <w:sz w:val="34"/>
          <w:rtl/>
          <w:lang w:bidi="ar-SY"/>
        </w:rPr>
        <w:t>عدد_العملاء', 'متوسط_الحداثة', 'متوسط_التكرار', 'متوسط_القيمة</w:t>
      </w:r>
      <w:r w:rsidRPr="00677558">
        <w:rPr>
          <w:rFonts w:ascii="Sakkal Majalla" w:hAnsi="Sakkal Majalla"/>
          <w:sz w:val="34"/>
          <w:lang w:bidi="ar-SY"/>
        </w:rPr>
        <w:t>']</w:t>
      </w:r>
    </w:p>
    <w:p w14:paraId="32673B3D"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display(cluster_analysis)</w:t>
      </w:r>
    </w:p>
    <w:p w14:paraId="3D585FBD"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تسمية المجموعات</w:t>
      </w:r>
    </w:p>
    <w:p w14:paraId="025DA191"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cluster_names = {</w:t>
      </w:r>
    </w:p>
    <w:p w14:paraId="5D0BEB3A"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0: '</w:t>
      </w:r>
      <w:r w:rsidRPr="00677558">
        <w:rPr>
          <w:rFonts w:ascii="Sakkal Majalla" w:hAnsi="Sakkal Majalla"/>
          <w:sz w:val="34"/>
          <w:rtl/>
          <w:lang w:bidi="ar-SY"/>
        </w:rPr>
        <w:t>عملاء ذهبيون</w:t>
      </w:r>
      <w:r w:rsidRPr="00677558">
        <w:rPr>
          <w:rFonts w:ascii="Sakkal Majalla" w:hAnsi="Sakkal Majalla"/>
          <w:sz w:val="34"/>
          <w:lang w:bidi="ar-SY"/>
        </w:rPr>
        <w:t>',</w:t>
      </w:r>
    </w:p>
    <w:p w14:paraId="2D4BE8B7"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1: '</w:t>
      </w:r>
      <w:r w:rsidRPr="00677558">
        <w:rPr>
          <w:rFonts w:ascii="Sakkal Majalla" w:hAnsi="Sakkal Majalla"/>
          <w:sz w:val="34"/>
          <w:rtl/>
          <w:lang w:bidi="ar-SY"/>
        </w:rPr>
        <w:t>عملاء واعدون</w:t>
      </w:r>
      <w:r w:rsidRPr="00677558">
        <w:rPr>
          <w:rFonts w:ascii="Sakkal Majalla" w:hAnsi="Sakkal Majalla"/>
          <w:sz w:val="34"/>
          <w:lang w:bidi="ar-SY"/>
        </w:rPr>
        <w:t>',</w:t>
      </w:r>
    </w:p>
    <w:p w14:paraId="542B7A63"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2: '</w:t>
      </w:r>
      <w:r w:rsidRPr="00677558">
        <w:rPr>
          <w:rFonts w:ascii="Sakkal Majalla" w:hAnsi="Sakkal Majalla"/>
          <w:sz w:val="34"/>
          <w:rtl/>
          <w:lang w:bidi="ar-SY"/>
        </w:rPr>
        <w:t>عملاء نائمون</w:t>
      </w:r>
      <w:r w:rsidRPr="00677558">
        <w:rPr>
          <w:rFonts w:ascii="Sakkal Majalla" w:hAnsi="Sakkal Majalla"/>
          <w:sz w:val="34"/>
          <w:lang w:bidi="ar-SY"/>
        </w:rPr>
        <w:t>',</w:t>
      </w:r>
    </w:p>
    <w:p w14:paraId="230313DD"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3: '</w:t>
      </w:r>
      <w:r w:rsidRPr="00677558">
        <w:rPr>
          <w:rFonts w:ascii="Sakkal Majalla" w:hAnsi="Sakkal Majalla"/>
          <w:sz w:val="34"/>
          <w:rtl/>
          <w:lang w:bidi="ar-SY"/>
        </w:rPr>
        <w:t>عملاء جدد</w:t>
      </w:r>
      <w:r w:rsidRPr="00677558">
        <w:rPr>
          <w:rFonts w:ascii="Sakkal Majalla" w:hAnsi="Sakkal Majalla"/>
          <w:sz w:val="34"/>
          <w:lang w:bidi="ar-SY"/>
        </w:rPr>
        <w:t>'</w:t>
      </w:r>
    </w:p>
    <w:p w14:paraId="481DCE57"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w:t>
      </w:r>
    </w:p>
    <w:p w14:paraId="3A81BD44"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rfm['</w:t>
      </w:r>
      <w:r w:rsidRPr="00677558">
        <w:rPr>
          <w:rFonts w:ascii="Sakkal Majalla" w:hAnsi="Sakkal Majalla"/>
          <w:sz w:val="34"/>
          <w:rtl/>
          <w:lang w:bidi="ar-SY"/>
        </w:rPr>
        <w:t>اسم_المجموعة</w:t>
      </w:r>
      <w:r w:rsidRPr="00677558">
        <w:rPr>
          <w:rFonts w:ascii="Sakkal Majalla" w:hAnsi="Sakkal Majalla"/>
          <w:sz w:val="34"/>
          <w:lang w:bidi="ar-SY"/>
        </w:rPr>
        <w:t>'] = rfm['</w:t>
      </w:r>
      <w:r w:rsidRPr="00677558">
        <w:rPr>
          <w:rFonts w:ascii="Sakkal Majalla" w:hAnsi="Sakkal Majalla"/>
          <w:sz w:val="34"/>
          <w:rtl/>
          <w:lang w:bidi="ar-SY"/>
        </w:rPr>
        <w:t>المجموعة</w:t>
      </w:r>
      <w:r w:rsidRPr="00677558">
        <w:rPr>
          <w:rFonts w:ascii="Sakkal Majalla" w:hAnsi="Sakkal Majalla"/>
          <w:sz w:val="34"/>
          <w:lang w:bidi="ar-SY"/>
        </w:rPr>
        <w:t>'].map(cluster_names)</w:t>
      </w:r>
    </w:p>
    <w:p w14:paraId="1E46B57E"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 ثلاثي الأبعاد</w:t>
      </w:r>
    </w:p>
    <w:p w14:paraId="19AD69CF"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fig = px.scatter_3d(</w:t>
      </w:r>
    </w:p>
    <w:p w14:paraId="2CC0E52B"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 xml:space="preserve">    rfm,</w:t>
      </w:r>
    </w:p>
    <w:p w14:paraId="7F247A95"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x='</w:t>
      </w:r>
      <w:r w:rsidRPr="00677558">
        <w:rPr>
          <w:rFonts w:ascii="Sakkal Majalla" w:hAnsi="Sakkal Majalla"/>
          <w:sz w:val="34"/>
          <w:rtl/>
          <w:lang w:bidi="ar-SY"/>
        </w:rPr>
        <w:t>الحداثة</w:t>
      </w:r>
      <w:r w:rsidRPr="00677558">
        <w:rPr>
          <w:rFonts w:ascii="Sakkal Majalla" w:hAnsi="Sakkal Majalla"/>
          <w:sz w:val="34"/>
          <w:lang w:bidi="ar-SY"/>
        </w:rPr>
        <w:t>',</w:t>
      </w:r>
    </w:p>
    <w:p w14:paraId="357FAFC6"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y='</w:t>
      </w:r>
      <w:r w:rsidRPr="00677558">
        <w:rPr>
          <w:rFonts w:ascii="Sakkal Majalla" w:hAnsi="Sakkal Majalla"/>
          <w:sz w:val="34"/>
          <w:rtl/>
          <w:lang w:bidi="ar-SY"/>
        </w:rPr>
        <w:t>التكرار</w:t>
      </w:r>
      <w:r w:rsidRPr="00677558">
        <w:rPr>
          <w:rFonts w:ascii="Sakkal Majalla" w:hAnsi="Sakkal Majalla"/>
          <w:sz w:val="34"/>
          <w:lang w:bidi="ar-SY"/>
        </w:rPr>
        <w:t>',</w:t>
      </w:r>
    </w:p>
    <w:p w14:paraId="7E870C54"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z='</w:t>
      </w:r>
      <w:r w:rsidRPr="00677558">
        <w:rPr>
          <w:rFonts w:ascii="Sakkal Majalla" w:hAnsi="Sakkal Majalla"/>
          <w:sz w:val="34"/>
          <w:rtl/>
          <w:lang w:bidi="ar-SY"/>
        </w:rPr>
        <w:t>القيمة_المالية</w:t>
      </w:r>
      <w:r w:rsidRPr="00677558">
        <w:rPr>
          <w:rFonts w:ascii="Sakkal Majalla" w:hAnsi="Sakkal Majalla"/>
          <w:sz w:val="34"/>
          <w:lang w:bidi="ar-SY"/>
        </w:rPr>
        <w:t>',</w:t>
      </w:r>
    </w:p>
    <w:p w14:paraId="1DF0E4B5"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color='</w:t>
      </w:r>
      <w:r w:rsidRPr="00677558">
        <w:rPr>
          <w:rFonts w:ascii="Sakkal Majalla" w:hAnsi="Sakkal Majalla"/>
          <w:sz w:val="34"/>
          <w:rtl/>
          <w:lang w:bidi="ar-SY"/>
        </w:rPr>
        <w:t>اسم_المجموعة</w:t>
      </w:r>
      <w:r w:rsidRPr="00677558">
        <w:rPr>
          <w:rFonts w:ascii="Sakkal Majalla" w:hAnsi="Sakkal Majalla"/>
          <w:sz w:val="34"/>
          <w:lang w:bidi="ar-SY"/>
        </w:rPr>
        <w:t>',</w:t>
      </w:r>
    </w:p>
    <w:p w14:paraId="3D82C6B3"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title='</w:t>
      </w:r>
      <w:r w:rsidRPr="00677558">
        <w:rPr>
          <w:rFonts w:ascii="Sakkal Majalla" w:hAnsi="Sakkal Majalla"/>
          <w:sz w:val="34"/>
          <w:rtl/>
          <w:lang w:bidi="ar-SY"/>
        </w:rPr>
        <w:t>تقسيم العملاء ثلاثي الأبعاد</w:t>
      </w:r>
      <w:r w:rsidRPr="00677558">
        <w:rPr>
          <w:rFonts w:ascii="Sakkal Majalla" w:hAnsi="Sakkal Majalla"/>
          <w:sz w:val="34"/>
          <w:lang w:bidi="ar-SY"/>
        </w:rPr>
        <w:t xml:space="preserve"> (RFM)',</w:t>
      </w:r>
    </w:p>
    <w:p w14:paraId="5D0D9DCA"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labels={'</w:t>
      </w:r>
      <w:r w:rsidRPr="00677558">
        <w:rPr>
          <w:rFonts w:ascii="Sakkal Majalla" w:hAnsi="Sakkal Majalla"/>
          <w:sz w:val="34"/>
          <w:rtl/>
          <w:lang w:bidi="ar-SY"/>
        </w:rPr>
        <w:t>الحداثة': 'الحداثة (أيّام)', 'التكرار': 'عدد المشتريات', 'القيمة_المالية': 'القيمة (ريال)</w:t>
      </w:r>
      <w:r w:rsidRPr="00677558">
        <w:rPr>
          <w:rFonts w:ascii="Sakkal Majalla" w:hAnsi="Sakkal Majalla"/>
          <w:sz w:val="34"/>
          <w:lang w:bidi="ar-SY"/>
        </w:rPr>
        <w:t>'},</w:t>
      </w:r>
    </w:p>
    <w:p w14:paraId="6E6B2346"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 xml:space="preserve">    height=700</w:t>
      </w:r>
    </w:p>
    <w:p w14:paraId="1F352CEB"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w:t>
      </w:r>
    </w:p>
    <w:p w14:paraId="5608E9D8"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fig.show()</w:t>
      </w:r>
    </w:p>
    <w:p w14:paraId="2EFFDF55"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حفظ النتائج</w:t>
      </w:r>
    </w:p>
    <w:p w14:paraId="29278DE2"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rfm.to_csv('customer_segments.csv', index=False, encoding='utf-8-sig')</w:t>
      </w:r>
    </w:p>
    <w:p w14:paraId="6D7ACDF2" w14:textId="77777777" w:rsidR="00677558" w:rsidRPr="00677558" w:rsidRDefault="00677558" w:rsidP="00F718B4">
      <w:pPr>
        <w:shd w:val="clear" w:color="auto" w:fill="F2F2F2" w:themeFill="background1" w:themeFillShade="F2"/>
        <w:bidi w:val="0"/>
        <w:spacing w:line="240" w:lineRule="auto"/>
        <w:rPr>
          <w:rFonts w:ascii="Sakkal Majalla" w:hAnsi="Sakkal Majalla"/>
          <w:sz w:val="34"/>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تمّ حفظ تقسيم العملاء في</w:t>
      </w:r>
      <w:r w:rsidRPr="00677558">
        <w:rPr>
          <w:rFonts w:ascii="Sakkal Majalla" w:hAnsi="Sakkal Majalla"/>
          <w:sz w:val="34"/>
          <w:lang w:bidi="ar-SY"/>
        </w:rPr>
        <w:t xml:space="preserve"> customer_segments.csv")</w:t>
      </w:r>
    </w:p>
    <w:p w14:paraId="03A7D1D2" w14:textId="77777777" w:rsidR="0041133E" w:rsidRDefault="0041133E" w:rsidP="00677558">
      <w:pPr>
        <w:spacing w:after="160" w:line="259" w:lineRule="auto"/>
        <w:jc w:val="left"/>
        <w:rPr>
          <w:rFonts w:ascii="Adobe Arabic" w:hAnsi="Adobe Arabic" w:cs="Adobe Arabic"/>
          <w:b/>
          <w:bCs/>
          <w:color w:val="002060"/>
          <w:sz w:val="36"/>
          <w:szCs w:val="36"/>
          <w:rtl/>
        </w:rPr>
      </w:pPr>
    </w:p>
    <w:p w14:paraId="4DF1E321" w14:textId="77777777" w:rsidR="00C138D4" w:rsidRDefault="00C138D4" w:rsidP="00C138D4">
      <w:pPr>
        <w:jc w:val="center"/>
        <w:rPr>
          <w:rFonts w:ascii="Adobe Arabic" w:hAnsi="Adobe Arabic" w:cs="Adobe Arabic"/>
          <w:sz w:val="36"/>
          <w:szCs w:val="36"/>
          <w:rtl/>
        </w:rPr>
      </w:pPr>
    </w:p>
    <w:p w14:paraId="3A9DA14C" w14:textId="77777777" w:rsidR="00C138D4" w:rsidRDefault="00C138D4" w:rsidP="00C138D4">
      <w:pPr>
        <w:jc w:val="center"/>
        <w:rPr>
          <w:rFonts w:ascii="Adobe Arabic" w:hAnsi="Adobe Arabic" w:cs="Adobe Arabic"/>
          <w:sz w:val="36"/>
          <w:szCs w:val="36"/>
          <w:rtl/>
        </w:rPr>
      </w:pPr>
    </w:p>
    <w:p w14:paraId="604974B3" w14:textId="0660EFE0" w:rsidR="00ED3796" w:rsidRDefault="00F718B4" w:rsidP="00F01FA2">
      <w:pPr>
        <w:bidi w:val="0"/>
        <w:spacing w:after="160" w:line="259" w:lineRule="auto"/>
        <w:jc w:val="left"/>
        <w:rPr>
          <w:noProof/>
        </w:rPr>
      </w:pPr>
      <w:r>
        <w:rPr>
          <w:noProof/>
        </w:rPr>
        <mc:AlternateContent>
          <mc:Choice Requires="wps">
            <w:drawing>
              <wp:inline distT="0" distB="0" distL="0" distR="0" wp14:anchorId="4FDF209E" wp14:editId="3D94D490">
                <wp:extent cx="5847907" cy="473075"/>
                <wp:effectExtent l="0" t="0" r="0" b="0"/>
                <wp:docPr id="150" name="TextBox 65"/>
                <wp:cNvGraphicFramePr/>
                <a:graphic xmlns:a="http://schemas.openxmlformats.org/drawingml/2006/main">
                  <a:graphicData uri="http://schemas.microsoft.com/office/word/2010/wordprocessingShape">
                    <wps:wsp>
                      <wps:cNvSpPr txBox="1"/>
                      <wps:spPr>
                        <a:xfrm>
                          <a:off x="0" y="0"/>
                          <a:ext cx="5847907" cy="473075"/>
                        </a:xfrm>
                        <a:prstGeom prst="rect">
                          <a:avLst/>
                        </a:prstGeom>
                        <a:noFill/>
                      </wps:spPr>
                      <wps:txbx>
                        <w:txbxContent>
                          <w:p w14:paraId="1B43D3A7" w14:textId="2BA598A1" w:rsidR="00ED3796" w:rsidRPr="00ED3796" w:rsidRDefault="00ED3796" w:rsidP="00F718B4">
                            <w:pPr>
                              <w:jc w:val="cente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436A99">
                              <w:rPr>
                                <w:rFonts w:ascii="Adobe Arabic" w:eastAsia="Times New Roman" w:hAnsi="Adobe Arabic" w:cs="Adobe Arabic" w:hint="cs"/>
                                <w:b/>
                                <w:bCs/>
                                <w:color w:val="168489"/>
                                <w:kern w:val="24"/>
                                <w:sz w:val="48"/>
                                <w:szCs w:val="48"/>
                                <w:rtl/>
                                <w:lang w:bidi="ar-AE"/>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0D7AAA">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w:t>
                            </w:r>
                          </w:p>
                        </w:txbxContent>
                      </wps:txbx>
                      <wps:bodyPr wrap="square">
                        <a:spAutoFit/>
                      </wps:bodyPr>
                    </wps:wsp>
                  </a:graphicData>
                </a:graphic>
              </wp:inline>
            </w:drawing>
          </mc:Choice>
          <mc:Fallback>
            <w:pict>
              <v:shape w14:anchorId="4FDF209E" id="TextBox 65" o:spid="_x0000_s1833" type="#_x0000_t202" style="width:460.45pt;height:3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" filled="f" stroked="f">
                <v:textbox style="mso-fit-shape-to-text:t">
                  <w:txbxContent>
                    <w:p w14:paraId="1B43D3A7" w14:textId="2BA598A1" w:rsidR="00ED3796" w:rsidRPr="00ED3796" w:rsidRDefault="00ED3796" w:rsidP="00F718B4">
                      <w:pPr>
                        <w:jc w:val="cente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436A99">
                        <w:rPr>
                          <w:rFonts w:ascii="Adobe Arabic" w:eastAsia="Times New Roman" w:hAnsi="Adobe Arabic" w:cs="Adobe Arabic" w:hint="cs"/>
                          <w:b/>
                          <w:bCs/>
                          <w:color w:val="168489"/>
                          <w:kern w:val="24"/>
                          <w:sz w:val="48"/>
                          <w:szCs w:val="48"/>
                          <w:rtl/>
                          <w:lang w:bidi="ar-AE"/>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0D7AAA">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w:t>
                      </w:r>
                    </w:p>
                  </w:txbxContent>
                </v:textbox>
                <w10:anchorlock/>
              </v:shape>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50573535" w14:textId="1686BA50" w:rsidR="009F5DE0" w:rsidRPr="00F718B4" w:rsidRDefault="00A25AD3" w:rsidP="00F718B4">
      <w:pPr>
        <w:spacing w:after="160" w:line="600" w:lineRule="auto"/>
        <w:jc w:val="center"/>
        <w:rPr>
          <w:rFonts w:ascii="Adobe Arabic" w:hAnsi="Adobe Arabic" w:cs="Adobe Arabic"/>
          <w:sz w:val="36"/>
          <w:szCs w:val="40"/>
          <w:rtl/>
          <w:lang w:bidi="ar-SY"/>
        </w:rPr>
      </w:pPr>
      <w:r w:rsidRPr="00134CDB">
        <w:rPr>
          <w:rFonts w:ascii="Adobe Arabic" w:hAnsi="Adobe Arabic" w:cs="Adobe Arabic"/>
          <w:sz w:val="36"/>
          <w:szCs w:val="40"/>
          <w:lang w:bidi="ar-SY"/>
        </w:rPr>
        <w:t>………………………………………………………………………………………………………………………………………………………………………………………………………………………………………………………………………………………………………………………………………………………………………………………………………………………………………………………………………………………………………………………………………………………………………………</w:t>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183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">
                <v:rect id="Rectangle 388507707" o:spid="_x0000_s183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183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183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4D7D3E0E"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الغامدي، عبد الله بن محمد بن سعيد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الذكاء الاصطناعي: المفاهيم والتطبيقات</w:t>
      </w:r>
      <w:r w:rsidRPr="00C138D4">
        <w:rPr>
          <w:rFonts w:ascii="Sakkal Majalla" w:eastAsia="Times New Roman" w:hAnsi="Sakkal Majalla"/>
          <w:sz w:val="34"/>
        </w:rPr>
        <w:t xml:space="preserve">. </w:t>
      </w:r>
      <w:r w:rsidRPr="00C138D4">
        <w:rPr>
          <w:rFonts w:ascii="Sakkal Majalla" w:eastAsia="Times New Roman" w:hAnsi="Sakkal Majalla"/>
          <w:sz w:val="34"/>
          <w:rtl/>
        </w:rPr>
        <w:t>الطبعة الثانية. الرياض، المملكة العربية السعودية: دار جامعة الملك سعود للنشر</w:t>
      </w:r>
      <w:r w:rsidRPr="00C138D4">
        <w:rPr>
          <w:rFonts w:ascii="Sakkal Majalla" w:eastAsia="Times New Roman" w:hAnsi="Sakkal Majalla"/>
          <w:sz w:val="34"/>
        </w:rPr>
        <w:t>.</w:t>
      </w:r>
    </w:p>
    <w:p w14:paraId="58C27E52"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الشمري، خالد بن عبد العزيز بن صالح، والعتيبي، محمد بن فهد بن إبراهيم</w:t>
      </w:r>
      <w:r w:rsidRPr="00C138D4">
        <w:rPr>
          <w:rFonts w:ascii="Sakkal Majalla" w:eastAsia="Times New Roman" w:hAnsi="Sakkal Majalla"/>
          <w:sz w:val="34"/>
        </w:rPr>
        <w:t xml:space="preserve">. (2024). </w:t>
      </w:r>
      <w:r w:rsidRPr="00C138D4">
        <w:rPr>
          <w:rFonts w:ascii="Sakkal Majalla" w:eastAsia="Times New Roman" w:hAnsi="Sakkal Majalla"/>
          <w:sz w:val="34"/>
          <w:rtl/>
        </w:rPr>
        <w:t>تحليل البيانات الضخمة باستخدام</w:t>
      </w:r>
      <w:r w:rsidRPr="00C138D4">
        <w:rPr>
          <w:rFonts w:ascii="Sakkal Majalla" w:eastAsia="Times New Roman" w:hAnsi="Sakkal Majalla"/>
          <w:sz w:val="34"/>
        </w:rPr>
        <w:t xml:space="preserve"> Python. </w:t>
      </w:r>
      <w:r w:rsidRPr="00C138D4">
        <w:rPr>
          <w:rFonts w:ascii="Sakkal Majalla" w:eastAsia="Times New Roman" w:hAnsi="Sakkal Majalla"/>
          <w:sz w:val="34"/>
          <w:rtl/>
        </w:rPr>
        <w:t>جدة، المملكة العربية السعودية: دار خوارزم العلمية للنشر والتوزيع</w:t>
      </w:r>
      <w:r w:rsidRPr="00C138D4">
        <w:rPr>
          <w:rFonts w:ascii="Sakkal Majalla" w:eastAsia="Times New Roman" w:hAnsi="Sakkal Majalla"/>
          <w:sz w:val="34"/>
        </w:rPr>
        <w:t>.</w:t>
      </w:r>
    </w:p>
    <w:p w14:paraId="3874E475"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حسن، علي بن أحمد بن محمود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التعلم الآلي: من النظرية إلى التطبيق</w:t>
      </w:r>
      <w:r w:rsidRPr="00C138D4">
        <w:rPr>
          <w:rFonts w:ascii="Sakkal Majalla" w:eastAsia="Times New Roman" w:hAnsi="Sakkal Majalla"/>
          <w:sz w:val="34"/>
        </w:rPr>
        <w:t xml:space="preserve">. </w:t>
      </w:r>
      <w:r w:rsidRPr="00C138D4">
        <w:rPr>
          <w:rFonts w:ascii="Sakkal Majalla" w:eastAsia="Times New Roman" w:hAnsi="Sakkal Majalla"/>
          <w:sz w:val="34"/>
          <w:rtl/>
        </w:rPr>
        <w:t>القاهرة، جمهورية مصر العربية: دار الفكر العربي</w:t>
      </w:r>
      <w:r w:rsidRPr="00C138D4">
        <w:rPr>
          <w:rFonts w:ascii="Sakkal Majalla" w:eastAsia="Times New Roman" w:hAnsi="Sakkal Majalla"/>
          <w:sz w:val="34"/>
        </w:rPr>
        <w:t>.</w:t>
      </w:r>
    </w:p>
    <w:p w14:paraId="776D4015"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النجار، فاطمة بنت حسن بن عبد الله</w:t>
      </w:r>
      <w:r w:rsidRPr="00C138D4">
        <w:rPr>
          <w:rFonts w:ascii="Sakkal Majalla" w:eastAsia="Times New Roman" w:hAnsi="Sakkal Majalla"/>
          <w:sz w:val="34"/>
        </w:rPr>
        <w:t xml:space="preserve">. (2024). </w:t>
      </w:r>
      <w:r w:rsidRPr="00C138D4">
        <w:rPr>
          <w:rFonts w:ascii="Sakkal Majalla" w:eastAsia="Times New Roman" w:hAnsi="Sakkal Majalla"/>
          <w:sz w:val="34"/>
          <w:rtl/>
        </w:rPr>
        <w:t>مقدمة في علم البيانات والتعلم الآلي</w:t>
      </w:r>
      <w:r w:rsidRPr="00C138D4">
        <w:rPr>
          <w:rFonts w:ascii="Sakkal Majalla" w:eastAsia="Times New Roman" w:hAnsi="Sakkal Majalla"/>
          <w:sz w:val="34"/>
        </w:rPr>
        <w:t xml:space="preserve">. </w:t>
      </w:r>
      <w:r w:rsidRPr="00C138D4">
        <w:rPr>
          <w:rFonts w:ascii="Sakkal Majalla" w:eastAsia="Times New Roman" w:hAnsi="Sakkal Majalla"/>
          <w:sz w:val="34"/>
          <w:rtl/>
        </w:rPr>
        <w:t>دبي، الإمارات العربية المتحدة: دار الكتاب الجامعي</w:t>
      </w:r>
      <w:r w:rsidRPr="00C138D4">
        <w:rPr>
          <w:rFonts w:ascii="Sakkal Majalla" w:eastAsia="Times New Roman" w:hAnsi="Sakkal Majalla"/>
          <w:sz w:val="34"/>
        </w:rPr>
        <w:t>.</w:t>
      </w:r>
    </w:p>
    <w:p w14:paraId="35404ED4"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العمري، يوسف بن سعد بن عبد الرحمن، والقحطاني، سارة بنت علي بن محمد</w:t>
      </w:r>
      <w:r w:rsidRPr="00C138D4">
        <w:rPr>
          <w:rFonts w:ascii="Sakkal Majalla" w:eastAsia="Times New Roman" w:hAnsi="Sakkal Majalla"/>
          <w:sz w:val="34"/>
        </w:rPr>
        <w:t xml:space="preserve">. (2023). </w:t>
      </w:r>
      <w:r w:rsidRPr="00C138D4">
        <w:rPr>
          <w:rFonts w:ascii="Sakkal Majalla" w:eastAsia="Times New Roman" w:hAnsi="Sakkal Majalla"/>
          <w:sz w:val="34"/>
          <w:rtl/>
        </w:rPr>
        <w:t>تطبيقات الذكاء الاصطناعي في الأعمال</w:t>
      </w:r>
      <w:r w:rsidRPr="00C138D4">
        <w:rPr>
          <w:rFonts w:ascii="Sakkal Majalla" w:eastAsia="Times New Roman" w:hAnsi="Sakkal Majalla"/>
          <w:sz w:val="34"/>
        </w:rPr>
        <w:t xml:space="preserve">. </w:t>
      </w:r>
      <w:r w:rsidRPr="00C138D4">
        <w:rPr>
          <w:rFonts w:ascii="Sakkal Majalla" w:eastAsia="Times New Roman" w:hAnsi="Sakkal Majalla"/>
          <w:sz w:val="34"/>
          <w:rtl/>
        </w:rPr>
        <w:t>أبو ظبي، الإمارات العربية المتحدة: مركز الإمارات للدراسات والبحوث الاستراتيجية</w:t>
      </w:r>
      <w:r w:rsidRPr="00C138D4">
        <w:rPr>
          <w:rFonts w:ascii="Sakkal Majalla" w:eastAsia="Times New Roman" w:hAnsi="Sakkal Majalla"/>
          <w:sz w:val="34"/>
        </w:rPr>
        <w:t>.</w:t>
      </w:r>
    </w:p>
    <w:p w14:paraId="7F1CF5C0"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المطيري، ناصر بن راشد بن عبد الله</w:t>
      </w:r>
      <w:r w:rsidRPr="00C138D4">
        <w:rPr>
          <w:rFonts w:ascii="Sakkal Majalla" w:eastAsia="Times New Roman" w:hAnsi="Sakkal Majalla"/>
          <w:sz w:val="34"/>
        </w:rPr>
        <w:t xml:space="preserve">. (2024). </w:t>
      </w:r>
      <w:r w:rsidRPr="00C138D4">
        <w:rPr>
          <w:rFonts w:ascii="Sakkal Majalla" w:eastAsia="Times New Roman" w:hAnsi="Sakkal Majalla"/>
          <w:sz w:val="34"/>
          <w:rtl/>
        </w:rPr>
        <w:t>البرمجة بلغة</w:t>
      </w:r>
      <w:r w:rsidRPr="00C138D4">
        <w:rPr>
          <w:rFonts w:ascii="Sakkal Majalla" w:eastAsia="Times New Roman" w:hAnsi="Sakkal Majalla"/>
          <w:sz w:val="34"/>
        </w:rPr>
        <w:t xml:space="preserve"> Python </w:t>
      </w:r>
      <w:r w:rsidRPr="00C138D4">
        <w:rPr>
          <w:rFonts w:ascii="Sakkal Majalla" w:eastAsia="Times New Roman" w:hAnsi="Sakkal Majalla"/>
          <w:sz w:val="34"/>
          <w:rtl/>
        </w:rPr>
        <w:t>للمبتدئين</w:t>
      </w:r>
      <w:r w:rsidRPr="00C138D4">
        <w:rPr>
          <w:rFonts w:ascii="Sakkal Majalla" w:eastAsia="Times New Roman" w:hAnsi="Sakkal Majalla"/>
          <w:sz w:val="34"/>
        </w:rPr>
        <w:t xml:space="preserve">. </w:t>
      </w:r>
      <w:r w:rsidRPr="00C138D4">
        <w:rPr>
          <w:rFonts w:ascii="Sakkal Majalla" w:eastAsia="Times New Roman" w:hAnsi="Sakkal Majalla"/>
          <w:sz w:val="34"/>
          <w:rtl/>
        </w:rPr>
        <w:t>الطبعة الثالثة. الدوحة، دولة قطر: دار الثقافة للنشر والتوزيع</w:t>
      </w:r>
      <w:r w:rsidRPr="00C138D4">
        <w:rPr>
          <w:rFonts w:ascii="Sakkal Majalla" w:eastAsia="Times New Roman" w:hAnsi="Sakkal Majalla"/>
          <w:sz w:val="34"/>
        </w:rPr>
        <w:t>.</w:t>
      </w:r>
    </w:p>
    <w:p w14:paraId="150CC5AE"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البلوشي، أحمد بن سالم بن حمد، والسيابي، عائشة بنت خلفان بنت سعيد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الشبكات العصبية الاصطناعية: الأسس والتطبيقات</w:t>
      </w:r>
      <w:r w:rsidRPr="00C138D4">
        <w:rPr>
          <w:rFonts w:ascii="Sakkal Majalla" w:eastAsia="Times New Roman" w:hAnsi="Sakkal Majalla"/>
          <w:sz w:val="34"/>
        </w:rPr>
        <w:t xml:space="preserve">. </w:t>
      </w:r>
      <w:r w:rsidRPr="00C138D4">
        <w:rPr>
          <w:rFonts w:ascii="Sakkal Majalla" w:eastAsia="Times New Roman" w:hAnsi="Sakkal Majalla"/>
          <w:sz w:val="34"/>
          <w:rtl/>
        </w:rPr>
        <w:t>مسقط، سلطنة عمان: دار الأنوار العمانية</w:t>
      </w:r>
      <w:r w:rsidRPr="00C138D4">
        <w:rPr>
          <w:rFonts w:ascii="Sakkal Majalla" w:eastAsia="Times New Roman" w:hAnsi="Sakkal Majalla"/>
          <w:sz w:val="34"/>
        </w:rPr>
        <w:t>.</w:t>
      </w:r>
    </w:p>
    <w:p w14:paraId="2492AB22" w14:textId="21EC8417" w:rsidR="00337FA6" w:rsidRPr="00F718B4" w:rsidRDefault="00026522" w:rsidP="00F718B4">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الزهراني، عبد الرحمن بن عبد الله بن محمد</w:t>
      </w:r>
      <w:r w:rsidRPr="00C138D4">
        <w:rPr>
          <w:rFonts w:ascii="Sakkal Majalla" w:eastAsia="Times New Roman" w:hAnsi="Sakkal Majalla"/>
          <w:sz w:val="34"/>
        </w:rPr>
        <w:t xml:space="preserve">. (2024). </w:t>
      </w:r>
      <w:r w:rsidRPr="00C138D4">
        <w:rPr>
          <w:rFonts w:ascii="Sakkal Majalla" w:eastAsia="Times New Roman" w:hAnsi="Sakkal Majalla"/>
          <w:sz w:val="34"/>
          <w:rtl/>
        </w:rPr>
        <w:t>تقنيات التعلم العميق والتطبيقات الذكية</w:t>
      </w:r>
      <w:r w:rsidRPr="00C138D4">
        <w:rPr>
          <w:rFonts w:ascii="Sakkal Majalla" w:eastAsia="Times New Roman" w:hAnsi="Sakkal Majalla"/>
          <w:sz w:val="34"/>
        </w:rPr>
        <w:t xml:space="preserve">. </w:t>
      </w:r>
      <w:r w:rsidRPr="00C138D4">
        <w:rPr>
          <w:rFonts w:ascii="Sakkal Majalla" w:eastAsia="Times New Roman" w:hAnsi="Sakkal Majalla"/>
          <w:sz w:val="34"/>
          <w:rtl/>
        </w:rPr>
        <w:t>المنامة، مملكة البحرين: مؤسسة الأيام للنشر والتوزيع</w:t>
      </w:r>
      <w:r w:rsidRPr="00C138D4">
        <w:rPr>
          <w:rFonts w:ascii="Sakkal Majalla" w:eastAsia="Times New Roman" w:hAnsi="Sakkal Majalla"/>
          <w:sz w:val="34"/>
        </w:rPr>
        <w:t>.</w:t>
      </w:r>
    </w:p>
    <w:p w14:paraId="6C8693EF" w14:textId="3E085F40" w:rsidR="00C648CE" w:rsidRPr="00F40E57" w:rsidRDefault="00C648CE" w:rsidP="00026522">
      <w:pP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8B5F6" w14:textId="77777777" w:rsidR="003346FD" w:rsidRDefault="003346FD" w:rsidP="00F53D08">
      <w:pPr>
        <w:spacing w:line="240" w:lineRule="auto"/>
      </w:pPr>
      <w:r>
        <w:separator/>
      </w:r>
    </w:p>
  </w:endnote>
  <w:endnote w:type="continuationSeparator" w:id="0">
    <w:p w14:paraId="26AC8567" w14:textId="77777777" w:rsidR="003346FD" w:rsidRDefault="003346F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egoe UI Symbol">
    <w:panose1 w:val="020B0502040204020203"/>
    <w:charset w:val="00"/>
    <w:family w:val="swiss"/>
    <w:pitch w:val="variable"/>
    <w:sig w:usb0="800001E3" w:usb1="1200FFEF" w:usb2="00040000" w:usb3="00000000" w:csb0="00000001"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Public Sans Bold">
    <w:altName w:val="Cambria"/>
    <w:panose1 w:val="00000000000000000000"/>
    <w:charset w:val="00"/>
    <w:family w:val="roman"/>
    <w:notTrueType/>
    <w:pitch w:val="default"/>
  </w:font>
  <w:font w:name="Public Sans">
    <w:panose1 w:val="00000000000000000000"/>
    <w:charset w:val="00"/>
    <w:family w:val="roman"/>
    <w:notTrueType/>
    <w:pitch w:val="default"/>
  </w:font>
  <w:font w:name="TT Norms">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3F047F27" w:rsidR="005E14CE" w:rsidRPr="00E42DAD" w:rsidRDefault="00D606EF"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265EFDE1" wp14:editId="5DF9C80E">
              <wp:simplePos x="0" y="0"/>
              <wp:positionH relativeFrom="column">
                <wp:posOffset>-825500</wp:posOffset>
              </wp:positionH>
              <wp:positionV relativeFrom="paragraph">
                <wp:posOffset>440690</wp:posOffset>
              </wp:positionV>
              <wp:extent cx="1375410" cy="254000"/>
              <wp:effectExtent l="0" t="0" r="0" b="0"/>
              <wp:wrapNone/>
              <wp:docPr id="1130989554" name="مستطيل 1130989554"/>
              <wp:cNvGraphicFramePr/>
              <a:graphic xmlns:a="http://schemas.openxmlformats.org/drawingml/2006/main">
                <a:graphicData uri="http://schemas.microsoft.com/office/word/2010/wordprocessingShape">
                  <wps:wsp>
                    <wps:cNvSpPr/>
                    <wps:spPr>
                      <a:xfrm>
                        <a:off x="0" y="0"/>
                        <a:ext cx="1375410"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4E75C2F" w14:textId="77777777" w:rsidR="00D606EF" w:rsidRPr="007C020A" w:rsidRDefault="00D606EF" w:rsidP="00D606EF">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5EFDE1" id="مستطيل 1130989554" o:spid="_x0000_s1841" style="position:absolute;left:0;text-align:left;margin-left:-65pt;margin-top:34.7pt;width:108.3pt;height:20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" filled="f" stroked="f" strokeweight="1pt">
              <v:textbox>
                <w:txbxContent>
                  <w:p w14:paraId="64E75C2F" w14:textId="77777777" w:rsidR="00D606EF" w:rsidRPr="007C020A" w:rsidRDefault="00D606EF" w:rsidP="00D606EF">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09EFA80B" wp14:editId="53B66C2E">
              <wp:simplePos x="0" y="0"/>
              <wp:positionH relativeFrom="column">
                <wp:posOffset>1600200</wp:posOffset>
              </wp:positionH>
              <wp:positionV relativeFrom="paragraph">
                <wp:posOffset>446405</wp:posOffset>
              </wp:positionV>
              <wp:extent cx="1628775" cy="304800"/>
              <wp:effectExtent l="0" t="0" r="0" b="0"/>
              <wp:wrapNone/>
              <wp:docPr id="280786396" name="مربع نص 280786396"/>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29EA3" w14:textId="77777777" w:rsidR="00D606EF" w:rsidRPr="00B928B1" w:rsidRDefault="00D606EF" w:rsidP="00D606EF">
                          <w:pPr>
                            <w:spacing w:line="240" w:lineRule="auto"/>
                            <w:jc w:val="center"/>
                            <w:rPr>
                              <w:rFonts w:ascii="Sakkal Majalla" w:hAnsi="Sakkal Majalla"/>
                              <w:b/>
                              <w:bCs/>
                              <w:color w:val="A8D08D" w:themeColor="accent6" w:themeTint="99"/>
                              <w:sz w:val="22"/>
                              <w:szCs w:val="24"/>
                              <w:lang w:bidi="ar-JO"/>
                            </w:rPr>
                          </w:pPr>
                          <w:r w:rsidRPr="00B928B1">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9EFA80B" id="_x0000_t202" coordsize="21600,21600" o:spt="202" path="m,l,21600r21600,l21600,xe">
              <v:stroke joinstyle="miter"/>
              <v:path gradientshapeok="t" o:connecttype="rect"/>
            </v:shapetype>
            <v:shape id="مربع نص 280786396" o:spid="_x0000_s1842" type="#_x0000_t202" style="position:absolute;left:0;text-align:left;margin-left:126pt;margin-top:35.15pt;width:128.2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" filled="f" stroked="f" strokeweight=".5pt">
              <v:textbox>
                <w:txbxContent>
                  <w:p w14:paraId="69A29EA3" w14:textId="77777777" w:rsidR="00D606EF" w:rsidRPr="00B928B1" w:rsidRDefault="00D606EF" w:rsidP="00D606EF">
                    <w:pPr>
                      <w:spacing w:line="240" w:lineRule="auto"/>
                      <w:jc w:val="center"/>
                      <w:rPr>
                        <w:rFonts w:ascii="Sakkal Majalla" w:hAnsi="Sakkal Majalla"/>
                        <w:b/>
                        <w:bCs/>
                        <w:color w:val="A8D08D" w:themeColor="accent6" w:themeTint="99"/>
                        <w:sz w:val="22"/>
                        <w:szCs w:val="24"/>
                        <w:lang w:bidi="ar-JO"/>
                      </w:rPr>
                    </w:pPr>
                    <w:r w:rsidRPr="00B928B1">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0C895474">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DD415E2"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28A0CA4" w14:textId="6398B423" w:rsidR="005E14CE" w:rsidRDefault="00D606EF">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1626D073" wp14:editId="689F2D7E">
              <wp:simplePos x="0" y="0"/>
              <wp:positionH relativeFrom="column">
                <wp:posOffset>3857625</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127D40" w14:textId="77777777" w:rsidR="00D606EF" w:rsidRPr="00DC31A5" w:rsidRDefault="00D606EF" w:rsidP="00D606EF">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585BD9F0" w14:textId="77777777" w:rsidR="00D606EF" w:rsidRPr="00DC31A5" w:rsidRDefault="00D606EF" w:rsidP="00D606EF">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56C4B649" w14:textId="77777777" w:rsidR="00D606EF" w:rsidRPr="00DC31A5" w:rsidRDefault="00D606EF" w:rsidP="00D606EF">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391F026" w14:textId="77777777" w:rsidR="00D606EF" w:rsidRPr="00DC31A5" w:rsidRDefault="00D606EF" w:rsidP="00D606EF">
                          <w:pPr>
                            <w:spacing w:line="240" w:lineRule="auto"/>
                            <w:jc w:val="center"/>
                            <w:rPr>
                              <w:rFonts w:ascii="Sakkal Majalla" w:hAnsi="Sakkal Majalla"/>
                              <w:b/>
                              <w:bCs/>
                            </w:rPr>
                          </w:pPr>
                          <w:r w:rsidRPr="00DC31A5">
                            <w:rPr>
                              <w:rFonts w:ascii="Sakkal Majalla" w:hAnsi="Sakkal Majalla"/>
                              <w:b/>
                              <w:bCs/>
                            </w:rPr>
                            <w:t>Mobile &amp; whatssup:</w:t>
                          </w:r>
                        </w:p>
                        <w:p w14:paraId="20B6D5A5" w14:textId="77777777" w:rsidR="00D606EF" w:rsidRDefault="00D606EF" w:rsidP="00D606EF">
                          <w:pPr>
                            <w:spacing w:line="240" w:lineRule="auto"/>
                            <w:jc w:val="center"/>
                            <w:rPr>
                              <w:rFonts w:ascii="Sakkal Majalla" w:hAnsi="Sakkal Majalla"/>
                              <w:b/>
                              <w:bCs/>
                              <w:rtl/>
                            </w:rPr>
                          </w:pPr>
                          <w:r w:rsidRPr="00DC31A5">
                            <w:rPr>
                              <w:rFonts w:ascii="Sakkal Majalla" w:hAnsi="Sakkal Majalla"/>
                              <w:b/>
                              <w:bCs/>
                            </w:rPr>
                            <w:t>00962779222666</w:t>
                          </w:r>
                        </w:p>
                        <w:p w14:paraId="212EEDBD" w14:textId="77777777" w:rsidR="00D606EF" w:rsidRPr="00DC31A5" w:rsidRDefault="00D606EF" w:rsidP="00D606EF">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6D073" id="مستطيل 38" o:spid="_x0000_s1843" style="position:absolute;left:0;text-align:left;margin-left:303.75pt;margin-top:7.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" filled="f" stroked="f" strokeweight="1pt">
              <v:textbox>
                <w:txbxContent>
                  <w:p w14:paraId="58127D40" w14:textId="77777777" w:rsidR="00D606EF" w:rsidRPr="00DC31A5" w:rsidRDefault="00D606EF" w:rsidP="00D606EF">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585BD9F0" w14:textId="77777777" w:rsidR="00D606EF" w:rsidRPr="00DC31A5" w:rsidRDefault="00D606EF" w:rsidP="00D606EF">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56C4B649" w14:textId="77777777" w:rsidR="00D606EF" w:rsidRPr="00DC31A5" w:rsidRDefault="00D606EF" w:rsidP="00D606EF">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391F026" w14:textId="77777777" w:rsidR="00D606EF" w:rsidRPr="00DC31A5" w:rsidRDefault="00D606EF" w:rsidP="00D606EF">
                    <w:pPr>
                      <w:spacing w:line="240" w:lineRule="auto"/>
                      <w:jc w:val="center"/>
                      <w:rPr>
                        <w:rFonts w:ascii="Sakkal Majalla" w:hAnsi="Sakkal Majalla"/>
                        <w:b/>
                        <w:bCs/>
                      </w:rPr>
                    </w:pPr>
                    <w:r w:rsidRPr="00DC31A5">
                      <w:rPr>
                        <w:rFonts w:ascii="Sakkal Majalla" w:hAnsi="Sakkal Majalla"/>
                        <w:b/>
                        <w:bCs/>
                      </w:rPr>
                      <w:t>Mobile &amp; whatssup:</w:t>
                    </w:r>
                  </w:p>
                  <w:p w14:paraId="20B6D5A5" w14:textId="77777777" w:rsidR="00D606EF" w:rsidRDefault="00D606EF" w:rsidP="00D606EF">
                    <w:pPr>
                      <w:spacing w:line="240" w:lineRule="auto"/>
                      <w:jc w:val="center"/>
                      <w:rPr>
                        <w:rFonts w:ascii="Sakkal Majalla" w:hAnsi="Sakkal Majalla"/>
                        <w:b/>
                        <w:bCs/>
                        <w:rtl/>
                      </w:rPr>
                    </w:pPr>
                    <w:r w:rsidRPr="00DC31A5">
                      <w:rPr>
                        <w:rFonts w:ascii="Sakkal Majalla" w:hAnsi="Sakkal Majalla"/>
                        <w:b/>
                        <w:bCs/>
                      </w:rPr>
                      <w:t>00962779222666</w:t>
                    </w:r>
                  </w:p>
                  <w:p w14:paraId="212EEDBD" w14:textId="77777777" w:rsidR="00D606EF" w:rsidRPr="00DC31A5" w:rsidRDefault="00D606EF" w:rsidP="00D606EF">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1A351" w14:textId="77777777" w:rsidR="003346FD" w:rsidRDefault="003346FD" w:rsidP="00F53D08">
      <w:pPr>
        <w:spacing w:line="240" w:lineRule="auto"/>
      </w:pPr>
      <w:r>
        <w:separator/>
      </w:r>
    </w:p>
  </w:footnote>
  <w:footnote w:type="continuationSeparator" w:id="0">
    <w:p w14:paraId="7D5A9792" w14:textId="77777777" w:rsidR="003346FD" w:rsidRDefault="003346FD"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5A62DD5E" w:rsidR="00E42DAD" w:rsidRDefault="00436A99" w:rsidP="00E42DAD">
                            <w:pPr>
                              <w:spacing w:after="240"/>
                              <w:jc w:val="center"/>
                              <w:rPr>
                                <w:rFonts w:eastAsia="Calibri" w:hAnsi="Sakkal Majalla"/>
                                <w:color w:val="FFFFFF"/>
                                <w:kern w:val="24"/>
                                <w:sz w:val="36"/>
                                <w:szCs w:val="36"/>
                                <w:lang w:bidi="ar-SY"/>
                              </w:rPr>
                            </w:pPr>
                            <w:r w:rsidRPr="00436A99">
                              <w:rPr>
                                <w:rFonts w:eastAsia="Calibri" w:hAnsi="Sakkal Majalla"/>
                                <w:color w:val="FFFFFF"/>
                                <w:kern w:val="24"/>
                                <w:sz w:val="36"/>
                                <w:szCs w:val="36"/>
                                <w:rtl/>
                                <w:lang w:bidi="ar-SY"/>
                              </w:rPr>
                              <w:t>تحليل البيانات باستخدام الذكاء الاصطناعي</w:t>
                            </w:r>
                            <w:r>
                              <w:rPr>
                                <w:rFonts w:eastAsia="Calibri" w:hAnsi="Sakkal Majalla" w:hint="cs"/>
                                <w:color w:val="FFFFFF"/>
                                <w:kern w:val="24"/>
                                <w:sz w:val="36"/>
                                <w:szCs w:val="36"/>
                                <w:rtl/>
                                <w:lang w:bidi="ar-SY"/>
                              </w:rPr>
                              <w:t xml:space="preserve"> -</w:t>
                            </w:r>
                            <w:r w:rsidRPr="00436A99">
                              <w:rPr>
                                <w:rFonts w:eastAsia="Calibri" w:hAnsi="Sakkal Majalla"/>
                                <w:color w:val="FFFFFF"/>
                                <w:kern w:val="24"/>
                                <w:sz w:val="36"/>
                                <w:szCs w:val="36"/>
                                <w:rtl/>
                                <w:lang w:bidi="ar-SY"/>
                              </w:rPr>
                              <w:t xml:space="preserve"> المستوى الأساسي</w:t>
                            </w:r>
                            <w:r w:rsidR="000D7AAA">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1838"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839"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5A62DD5E" w:rsidR="00E42DAD" w:rsidRDefault="00436A99" w:rsidP="00E42DAD">
                      <w:pPr>
                        <w:spacing w:after="240"/>
                        <w:jc w:val="center"/>
                        <w:rPr>
                          <w:rFonts w:eastAsia="Calibri" w:hAnsi="Sakkal Majalla"/>
                          <w:color w:val="FFFFFF"/>
                          <w:kern w:val="24"/>
                          <w:sz w:val="36"/>
                          <w:szCs w:val="36"/>
                          <w:lang w:bidi="ar-SY"/>
                        </w:rPr>
                      </w:pPr>
                      <w:r w:rsidRPr="00436A99">
                        <w:rPr>
                          <w:rFonts w:eastAsia="Calibri" w:hAnsi="Sakkal Majalla"/>
                          <w:color w:val="FFFFFF"/>
                          <w:kern w:val="24"/>
                          <w:sz w:val="36"/>
                          <w:szCs w:val="36"/>
                          <w:rtl/>
                          <w:lang w:bidi="ar-SY"/>
                        </w:rPr>
                        <w:t>تحليل البيانات باستخدام الذكاء الاصطناعي</w:t>
                      </w:r>
                      <w:r>
                        <w:rPr>
                          <w:rFonts w:eastAsia="Calibri" w:hAnsi="Sakkal Majalla" w:hint="cs"/>
                          <w:color w:val="FFFFFF"/>
                          <w:kern w:val="24"/>
                          <w:sz w:val="36"/>
                          <w:szCs w:val="36"/>
                          <w:rtl/>
                          <w:lang w:bidi="ar-SY"/>
                        </w:rPr>
                        <w:t xml:space="preserve"> -</w:t>
                      </w:r>
                      <w:r w:rsidRPr="00436A99">
                        <w:rPr>
                          <w:rFonts w:eastAsia="Calibri" w:hAnsi="Sakkal Majalla"/>
                          <w:color w:val="FFFFFF"/>
                          <w:kern w:val="24"/>
                          <w:sz w:val="36"/>
                          <w:szCs w:val="36"/>
                          <w:rtl/>
                          <w:lang w:bidi="ar-SY"/>
                        </w:rPr>
                        <w:t xml:space="preserve"> المستوى الأساسي</w:t>
                      </w:r>
                      <w:r w:rsidR="000D7AAA">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1840"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410.3pt;height:410.3pt;visibility:visible;mso-wrap-style:square" o:bullet="t">
        <v:imagedata r:id="rId1" o:title=""/>
      </v:shape>
    </w:pict>
  </w:numPicBullet>
  <w:numPicBullet w:numPicBulletId="1">
    <w:pict>
      <v:shape id="_x0000_i1061" type="#_x0000_t75" style="width:48pt;height:48pt;visibility:visible;mso-wrap-style:square" o:bullet="t">
        <v:imagedata r:id="rId2" o:title=""/>
      </v:shape>
    </w:pict>
  </w:numPicBullet>
  <w:abstractNum w:abstractNumId="0" w15:restartNumberingAfterBreak="0">
    <w:nsid w:val="00B26953"/>
    <w:multiLevelType w:val="hybridMultilevel"/>
    <w:tmpl w:val="65909F0C"/>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D97643"/>
    <w:multiLevelType w:val="multilevel"/>
    <w:tmpl w:val="381CE9FE"/>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32D39"/>
    <w:multiLevelType w:val="multilevel"/>
    <w:tmpl w:val="4A7AA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870084"/>
    <w:multiLevelType w:val="multilevel"/>
    <w:tmpl w:val="D22A2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3233F2"/>
    <w:multiLevelType w:val="multilevel"/>
    <w:tmpl w:val="34A618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563FB1"/>
    <w:multiLevelType w:val="multilevel"/>
    <w:tmpl w:val="63DC4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CB5837"/>
    <w:multiLevelType w:val="multilevel"/>
    <w:tmpl w:val="EAD8E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61512"/>
    <w:multiLevelType w:val="multilevel"/>
    <w:tmpl w:val="16D4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3A7CE3"/>
    <w:multiLevelType w:val="hybridMultilevel"/>
    <w:tmpl w:val="BC4432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74F112D"/>
    <w:multiLevelType w:val="multilevel"/>
    <w:tmpl w:val="24FC6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E057BA"/>
    <w:multiLevelType w:val="multilevel"/>
    <w:tmpl w:val="7B26C1DE"/>
    <w:lvl w:ilvl="0">
      <w:start w:val="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E1437F"/>
    <w:multiLevelType w:val="multilevel"/>
    <w:tmpl w:val="2ACC1E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AE21FDF"/>
    <w:multiLevelType w:val="multilevel"/>
    <w:tmpl w:val="CAFCC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AEC2E11"/>
    <w:multiLevelType w:val="multilevel"/>
    <w:tmpl w:val="E5B4C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BB4225C"/>
    <w:multiLevelType w:val="multilevel"/>
    <w:tmpl w:val="B8C86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0F23410"/>
    <w:multiLevelType w:val="multilevel"/>
    <w:tmpl w:val="052CBA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3165B3E"/>
    <w:multiLevelType w:val="multilevel"/>
    <w:tmpl w:val="435A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35D7B5A"/>
    <w:multiLevelType w:val="multilevel"/>
    <w:tmpl w:val="F440D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F975E1"/>
    <w:multiLevelType w:val="multilevel"/>
    <w:tmpl w:val="25801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48F60D5"/>
    <w:multiLevelType w:val="hybridMultilevel"/>
    <w:tmpl w:val="9E7A5D0A"/>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4DB5D18"/>
    <w:multiLevelType w:val="multilevel"/>
    <w:tmpl w:val="40A8B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D239F1"/>
    <w:multiLevelType w:val="multilevel"/>
    <w:tmpl w:val="0E26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75A0EEE"/>
    <w:multiLevelType w:val="multilevel"/>
    <w:tmpl w:val="CB90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8E07E10"/>
    <w:multiLevelType w:val="multilevel"/>
    <w:tmpl w:val="FA263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1B2C163E"/>
    <w:multiLevelType w:val="multilevel"/>
    <w:tmpl w:val="D9D8E5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B8024EB"/>
    <w:multiLevelType w:val="multilevel"/>
    <w:tmpl w:val="1B829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1A563E"/>
    <w:multiLevelType w:val="multilevel"/>
    <w:tmpl w:val="9D484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C854A15"/>
    <w:multiLevelType w:val="multilevel"/>
    <w:tmpl w:val="CD642974"/>
    <w:lvl w:ilvl="0">
      <w:start w:val="1"/>
      <w:numFmt w:val="bullet"/>
      <w:lvlText w:val=""/>
      <w:lvlPicBulletId w:val="1"/>
      <w:lvlJc w:val="left"/>
      <w:pPr>
        <w:tabs>
          <w:tab w:val="num" w:pos="450"/>
        </w:tabs>
        <w:ind w:left="450" w:hanging="360"/>
      </w:pPr>
      <w:rPr>
        <w:rFonts w:ascii="Symbol" w:hAnsi="Symbol" w:hint="default"/>
        <w:color w:val="auto"/>
        <w:sz w:val="24"/>
        <w:szCs w:val="24"/>
      </w:rPr>
    </w:lvl>
    <w:lvl w:ilvl="1">
      <w:numFmt w:val="bullet"/>
      <w:lvlText w:val="•"/>
      <w:lvlJc w:val="left"/>
      <w:pPr>
        <w:ind w:left="1530" w:hanging="720"/>
      </w:pPr>
      <w:rPr>
        <w:rFonts w:ascii="Sakkal Majalla" w:eastAsiaTheme="minorHAnsi" w:hAnsi="Sakkal Majalla" w:cs="Sakkal Majalla" w:hint="default"/>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abstractNum w:abstractNumId="29" w15:restartNumberingAfterBreak="0">
    <w:nsid w:val="1CCD1D66"/>
    <w:multiLevelType w:val="multilevel"/>
    <w:tmpl w:val="21F06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E8B03BC"/>
    <w:multiLevelType w:val="multilevel"/>
    <w:tmpl w:val="FB36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DC6E3C"/>
    <w:multiLevelType w:val="multilevel"/>
    <w:tmpl w:val="F4040828"/>
    <w:lvl w:ilvl="0">
      <w:start w:val="1"/>
      <w:numFmt w:val="bullet"/>
      <w:lvlText w:val=""/>
      <w:lvlPicBulletId w:val="1"/>
      <w:lvlJc w:val="left"/>
      <w:pPr>
        <w:tabs>
          <w:tab w:val="num" w:pos="720"/>
        </w:tabs>
        <w:ind w:left="720" w:hanging="360"/>
      </w:pPr>
      <w:rPr>
        <w:rFonts w:ascii="Symbol" w:hAnsi="Symbol" w:hint="default"/>
        <w:color w:val="auto"/>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2623DE0"/>
    <w:multiLevelType w:val="multilevel"/>
    <w:tmpl w:val="E6CE1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3257607"/>
    <w:multiLevelType w:val="multilevel"/>
    <w:tmpl w:val="A3BE1960"/>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235E00D8"/>
    <w:multiLevelType w:val="multilevel"/>
    <w:tmpl w:val="0E309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346CD3"/>
    <w:multiLevelType w:val="multilevel"/>
    <w:tmpl w:val="45EA8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5AD1416"/>
    <w:multiLevelType w:val="hybridMultilevel"/>
    <w:tmpl w:val="19567D30"/>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6BA72C9"/>
    <w:multiLevelType w:val="multilevel"/>
    <w:tmpl w:val="BACE2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6D20633"/>
    <w:multiLevelType w:val="multilevel"/>
    <w:tmpl w:val="CB90FC82"/>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7720BC8"/>
    <w:multiLevelType w:val="hybridMultilevel"/>
    <w:tmpl w:val="557AAD26"/>
    <w:lvl w:ilvl="0" w:tplc="CE7A9F30">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80F0F63"/>
    <w:multiLevelType w:val="multilevel"/>
    <w:tmpl w:val="EAFC8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8EF2216"/>
    <w:multiLevelType w:val="multilevel"/>
    <w:tmpl w:val="D07492D4"/>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 w15:restartNumberingAfterBreak="0">
    <w:nsid w:val="29902CEF"/>
    <w:multiLevelType w:val="multilevel"/>
    <w:tmpl w:val="122A1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B7F66B0"/>
    <w:multiLevelType w:val="multilevel"/>
    <w:tmpl w:val="3E222096"/>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4" w15:restartNumberingAfterBreak="0">
    <w:nsid w:val="2C5F7FBF"/>
    <w:multiLevelType w:val="multilevel"/>
    <w:tmpl w:val="3326C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F227598"/>
    <w:multiLevelType w:val="multilevel"/>
    <w:tmpl w:val="238C2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987558"/>
    <w:multiLevelType w:val="multilevel"/>
    <w:tmpl w:val="9D1253F6"/>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7" w15:restartNumberingAfterBreak="0">
    <w:nsid w:val="30AC0409"/>
    <w:multiLevelType w:val="multilevel"/>
    <w:tmpl w:val="EC3C7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2E12CFB"/>
    <w:multiLevelType w:val="multilevel"/>
    <w:tmpl w:val="1FC0533A"/>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3AB6B58"/>
    <w:multiLevelType w:val="multilevel"/>
    <w:tmpl w:val="DE120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43518C7"/>
    <w:multiLevelType w:val="multilevel"/>
    <w:tmpl w:val="62CA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54E3E84"/>
    <w:multiLevelType w:val="multilevel"/>
    <w:tmpl w:val="41D0330E"/>
    <w:lvl w:ilvl="0">
      <w:start w:val="1"/>
      <w:numFmt w:val="decimal"/>
      <w:lvlText w:val="%1."/>
      <w:lvlJc w:val="left"/>
      <w:pPr>
        <w:tabs>
          <w:tab w:val="num" w:pos="720"/>
        </w:tabs>
        <w:ind w:left="720" w:hanging="360"/>
      </w:pPr>
      <w:rPr>
        <w:color w:val="C0000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5844BA6"/>
    <w:multiLevelType w:val="multilevel"/>
    <w:tmpl w:val="E842C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7851738"/>
    <w:multiLevelType w:val="multilevel"/>
    <w:tmpl w:val="D5DE3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EF69D4"/>
    <w:multiLevelType w:val="multilevel"/>
    <w:tmpl w:val="8AFA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8F67A9F"/>
    <w:multiLevelType w:val="multilevel"/>
    <w:tmpl w:val="EA8C8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DCF7298"/>
    <w:multiLevelType w:val="multilevel"/>
    <w:tmpl w:val="0CEC0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EAA36CB"/>
    <w:multiLevelType w:val="multilevel"/>
    <w:tmpl w:val="80EA1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EB4355A"/>
    <w:multiLevelType w:val="multilevel"/>
    <w:tmpl w:val="E5884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F3E7B5B"/>
    <w:multiLevelType w:val="multilevel"/>
    <w:tmpl w:val="4B44D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01D4794"/>
    <w:multiLevelType w:val="multilevel"/>
    <w:tmpl w:val="6D4A2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110459F"/>
    <w:multiLevelType w:val="multilevel"/>
    <w:tmpl w:val="75C0B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312563C"/>
    <w:multiLevelType w:val="multilevel"/>
    <w:tmpl w:val="E354C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333424D"/>
    <w:multiLevelType w:val="multilevel"/>
    <w:tmpl w:val="37A0455E"/>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5F21EBB"/>
    <w:multiLevelType w:val="multilevel"/>
    <w:tmpl w:val="4BC06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7461876"/>
    <w:multiLevelType w:val="multilevel"/>
    <w:tmpl w:val="5A4A5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95504EF"/>
    <w:multiLevelType w:val="multilevel"/>
    <w:tmpl w:val="05200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B7B011C"/>
    <w:multiLevelType w:val="multilevel"/>
    <w:tmpl w:val="6D8E6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B9B34DC"/>
    <w:multiLevelType w:val="multilevel"/>
    <w:tmpl w:val="1DEE7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C995CC9"/>
    <w:multiLevelType w:val="hybridMultilevel"/>
    <w:tmpl w:val="F0B28BC2"/>
    <w:lvl w:ilvl="0" w:tplc="31EEEF44">
      <w:start w:val="1"/>
      <w:numFmt w:val="decimal"/>
      <w:lvlText w:val="%1."/>
      <w:lvlJc w:val="left"/>
      <w:pPr>
        <w:ind w:left="360" w:hanging="360"/>
      </w:pPr>
      <w:rPr>
        <w:sz w:val="40"/>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D185D20"/>
    <w:multiLevelType w:val="multilevel"/>
    <w:tmpl w:val="E20A3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D2F3F21"/>
    <w:multiLevelType w:val="multilevel"/>
    <w:tmpl w:val="4EB27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EE43D0A"/>
    <w:multiLevelType w:val="multilevel"/>
    <w:tmpl w:val="E1647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19E5916"/>
    <w:multiLevelType w:val="hybridMultilevel"/>
    <w:tmpl w:val="89424562"/>
    <w:lvl w:ilvl="0" w:tplc="50C63CA8">
      <w:start w:val="1"/>
      <w:numFmt w:val="decimal"/>
      <w:lvlText w:val="%1."/>
      <w:lvlJc w:val="left"/>
      <w:pPr>
        <w:ind w:left="450" w:hanging="360"/>
      </w:pPr>
      <w:rPr>
        <w:color w:val="C00000"/>
        <w:sz w:val="36"/>
        <w:szCs w:val="36"/>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4" w15:restartNumberingAfterBreak="0">
    <w:nsid w:val="536636BE"/>
    <w:multiLevelType w:val="multilevel"/>
    <w:tmpl w:val="CA92C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68C78F1"/>
    <w:multiLevelType w:val="multilevel"/>
    <w:tmpl w:val="22384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4C3DA1"/>
    <w:multiLevelType w:val="multilevel"/>
    <w:tmpl w:val="3378D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7D261C2"/>
    <w:multiLevelType w:val="multilevel"/>
    <w:tmpl w:val="34C4C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5D7E67CA"/>
    <w:multiLevelType w:val="multilevel"/>
    <w:tmpl w:val="FB408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EC74A35"/>
    <w:multiLevelType w:val="multilevel"/>
    <w:tmpl w:val="525C2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FBF6FA9"/>
    <w:multiLevelType w:val="multilevel"/>
    <w:tmpl w:val="CC2E9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0125D40"/>
    <w:multiLevelType w:val="multilevel"/>
    <w:tmpl w:val="3B8485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38A6DCD"/>
    <w:multiLevelType w:val="multilevel"/>
    <w:tmpl w:val="31CA6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5F5235C"/>
    <w:multiLevelType w:val="multilevel"/>
    <w:tmpl w:val="8966737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5" w15:restartNumberingAfterBreak="0">
    <w:nsid w:val="6625636F"/>
    <w:multiLevelType w:val="multilevel"/>
    <w:tmpl w:val="DE445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65057A6"/>
    <w:multiLevelType w:val="multilevel"/>
    <w:tmpl w:val="7AF69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80B3C95"/>
    <w:multiLevelType w:val="multilevel"/>
    <w:tmpl w:val="AB602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9DA0B30"/>
    <w:multiLevelType w:val="multilevel"/>
    <w:tmpl w:val="B6DE1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B166973"/>
    <w:multiLevelType w:val="multilevel"/>
    <w:tmpl w:val="7F681F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B3478E2"/>
    <w:multiLevelType w:val="hybridMultilevel"/>
    <w:tmpl w:val="A2CAC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BF44937"/>
    <w:multiLevelType w:val="multilevel"/>
    <w:tmpl w:val="F4A2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CF53CD8"/>
    <w:multiLevelType w:val="multilevel"/>
    <w:tmpl w:val="C98A6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E335BBE"/>
    <w:multiLevelType w:val="multilevel"/>
    <w:tmpl w:val="AB28B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F8D4B0F"/>
    <w:multiLevelType w:val="multilevel"/>
    <w:tmpl w:val="6EB6D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03E440B"/>
    <w:multiLevelType w:val="multilevel"/>
    <w:tmpl w:val="52E0D9E6"/>
    <w:lvl w:ilvl="0">
      <w:start w:val="1"/>
      <w:numFmt w:val="decimal"/>
      <w:lvlText w:val="%1."/>
      <w:lvlJc w:val="left"/>
      <w:pPr>
        <w:tabs>
          <w:tab w:val="num" w:pos="720"/>
        </w:tabs>
        <w:ind w:left="720" w:hanging="360"/>
      </w:pPr>
      <w:rPr>
        <w:color w:val="C0000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32D4AB0"/>
    <w:multiLevelType w:val="multilevel"/>
    <w:tmpl w:val="268E9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3B53D50"/>
    <w:multiLevelType w:val="multilevel"/>
    <w:tmpl w:val="B012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4122B70"/>
    <w:multiLevelType w:val="hybridMultilevel"/>
    <w:tmpl w:val="B8065808"/>
    <w:lvl w:ilvl="0" w:tplc="50C63CA8">
      <w:start w:val="1"/>
      <w:numFmt w:val="decimal"/>
      <w:lvlText w:val="%1."/>
      <w:lvlJc w:val="left"/>
      <w:pPr>
        <w:ind w:left="360" w:hanging="360"/>
      </w:pPr>
      <w:rPr>
        <w:color w:val="C00000"/>
        <w:sz w:val="36"/>
        <w:szCs w:val="36"/>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0" w15:restartNumberingAfterBreak="0">
    <w:nsid w:val="748F6D0B"/>
    <w:multiLevelType w:val="multilevel"/>
    <w:tmpl w:val="137CE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5A21877"/>
    <w:multiLevelType w:val="multilevel"/>
    <w:tmpl w:val="7A80E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60D29D0"/>
    <w:multiLevelType w:val="multilevel"/>
    <w:tmpl w:val="BB2C1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6CA6362"/>
    <w:multiLevelType w:val="multilevel"/>
    <w:tmpl w:val="E52ED9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92D7501"/>
    <w:multiLevelType w:val="multilevel"/>
    <w:tmpl w:val="0338F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A1B3DF9"/>
    <w:multiLevelType w:val="multilevel"/>
    <w:tmpl w:val="6D526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A241064"/>
    <w:multiLevelType w:val="multilevel"/>
    <w:tmpl w:val="DCF4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A24145D"/>
    <w:multiLevelType w:val="multilevel"/>
    <w:tmpl w:val="BB3ED43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D382828"/>
    <w:multiLevelType w:val="multilevel"/>
    <w:tmpl w:val="85FEE8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E595E97"/>
    <w:multiLevelType w:val="multilevel"/>
    <w:tmpl w:val="3468E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E9C7F2A"/>
    <w:multiLevelType w:val="multilevel"/>
    <w:tmpl w:val="83746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45106526">
    <w:abstractNumId w:val="78"/>
  </w:num>
  <w:num w:numId="2" w16cid:durableId="1348560676">
    <w:abstractNumId w:val="96"/>
  </w:num>
  <w:num w:numId="3" w16cid:durableId="493227067">
    <w:abstractNumId w:val="24"/>
  </w:num>
  <w:num w:numId="4" w16cid:durableId="1284842211">
    <w:abstractNumId w:val="61"/>
  </w:num>
  <w:num w:numId="5" w16cid:durableId="1698196819">
    <w:abstractNumId w:val="70"/>
  </w:num>
  <w:num w:numId="6" w16cid:durableId="193732520">
    <w:abstractNumId w:val="77"/>
  </w:num>
  <w:num w:numId="7" w16cid:durableId="1686863121">
    <w:abstractNumId w:val="44"/>
  </w:num>
  <w:num w:numId="8" w16cid:durableId="509757198">
    <w:abstractNumId w:val="62"/>
  </w:num>
  <w:num w:numId="9" w16cid:durableId="28914379">
    <w:abstractNumId w:val="95"/>
  </w:num>
  <w:num w:numId="10" w16cid:durableId="1664695003">
    <w:abstractNumId w:val="81"/>
  </w:num>
  <w:num w:numId="11" w16cid:durableId="1234202680">
    <w:abstractNumId w:val="47"/>
  </w:num>
  <w:num w:numId="12" w16cid:durableId="1347977205">
    <w:abstractNumId w:val="50"/>
  </w:num>
  <w:num w:numId="13" w16cid:durableId="2050757152">
    <w:abstractNumId w:val="34"/>
  </w:num>
  <w:num w:numId="14" w16cid:durableId="1428506375">
    <w:abstractNumId w:val="14"/>
  </w:num>
  <w:num w:numId="15" w16cid:durableId="1749377980">
    <w:abstractNumId w:val="18"/>
  </w:num>
  <w:num w:numId="16" w16cid:durableId="1721593954">
    <w:abstractNumId w:val="100"/>
  </w:num>
  <w:num w:numId="17" w16cid:durableId="862745139">
    <w:abstractNumId w:val="53"/>
  </w:num>
  <w:num w:numId="18" w16cid:durableId="1837987512">
    <w:abstractNumId w:val="92"/>
  </w:num>
  <w:num w:numId="19" w16cid:durableId="1293904289">
    <w:abstractNumId w:val="54"/>
  </w:num>
  <w:num w:numId="20" w16cid:durableId="1116372090">
    <w:abstractNumId w:val="9"/>
  </w:num>
  <w:num w:numId="21" w16cid:durableId="353650382">
    <w:abstractNumId w:val="52"/>
  </w:num>
  <w:num w:numId="22" w16cid:durableId="1769961427">
    <w:abstractNumId w:val="101"/>
  </w:num>
  <w:num w:numId="23" w16cid:durableId="116877487">
    <w:abstractNumId w:val="37"/>
  </w:num>
  <w:num w:numId="24" w16cid:durableId="1816331692">
    <w:abstractNumId w:val="64"/>
  </w:num>
  <w:num w:numId="25" w16cid:durableId="1716541661">
    <w:abstractNumId w:val="66"/>
  </w:num>
  <w:num w:numId="26" w16cid:durableId="1149831221">
    <w:abstractNumId w:val="79"/>
  </w:num>
  <w:num w:numId="27" w16cid:durableId="1477602543">
    <w:abstractNumId w:val="16"/>
  </w:num>
  <w:num w:numId="28" w16cid:durableId="563636841">
    <w:abstractNumId w:val="71"/>
  </w:num>
  <w:num w:numId="29" w16cid:durableId="1111780021">
    <w:abstractNumId w:val="30"/>
  </w:num>
  <w:num w:numId="30" w16cid:durableId="905456327">
    <w:abstractNumId w:val="103"/>
  </w:num>
  <w:num w:numId="31" w16cid:durableId="1225217977">
    <w:abstractNumId w:val="56"/>
  </w:num>
  <w:num w:numId="32" w16cid:durableId="1049650207">
    <w:abstractNumId w:val="15"/>
  </w:num>
  <w:num w:numId="33" w16cid:durableId="894200527">
    <w:abstractNumId w:val="98"/>
  </w:num>
  <w:num w:numId="34" w16cid:durableId="903219290">
    <w:abstractNumId w:val="49"/>
  </w:num>
  <w:num w:numId="35" w16cid:durableId="1529299064">
    <w:abstractNumId w:val="6"/>
  </w:num>
  <w:num w:numId="36" w16cid:durableId="1270775508">
    <w:abstractNumId w:val="5"/>
  </w:num>
  <w:num w:numId="37" w16cid:durableId="233127374">
    <w:abstractNumId w:val="17"/>
  </w:num>
  <w:num w:numId="38" w16cid:durableId="2094084236">
    <w:abstractNumId w:val="68"/>
  </w:num>
  <w:num w:numId="39" w16cid:durableId="394621973">
    <w:abstractNumId w:val="35"/>
  </w:num>
  <w:num w:numId="40" w16cid:durableId="365183588">
    <w:abstractNumId w:val="32"/>
  </w:num>
  <w:num w:numId="41" w16cid:durableId="1677003636">
    <w:abstractNumId w:val="58"/>
  </w:num>
  <w:num w:numId="42" w16cid:durableId="729041482">
    <w:abstractNumId w:val="20"/>
  </w:num>
  <w:num w:numId="43" w16cid:durableId="2122144651">
    <w:abstractNumId w:val="72"/>
  </w:num>
  <w:num w:numId="44" w16cid:durableId="1145973486">
    <w:abstractNumId w:val="29"/>
  </w:num>
  <w:num w:numId="45" w16cid:durableId="1152404188">
    <w:abstractNumId w:val="43"/>
  </w:num>
  <w:num w:numId="46" w16cid:durableId="196431448">
    <w:abstractNumId w:val="46"/>
  </w:num>
  <w:num w:numId="47" w16cid:durableId="1437746890">
    <w:abstractNumId w:val="41"/>
  </w:num>
  <w:num w:numId="48" w16cid:durableId="1263611238">
    <w:abstractNumId w:val="33"/>
  </w:num>
  <w:num w:numId="49" w16cid:durableId="1506629905">
    <w:abstractNumId w:val="45"/>
  </w:num>
  <w:num w:numId="50" w16cid:durableId="1325235398">
    <w:abstractNumId w:val="25"/>
  </w:num>
  <w:num w:numId="51" w16cid:durableId="1544291259">
    <w:abstractNumId w:val="42"/>
  </w:num>
  <w:num w:numId="52" w16cid:durableId="896476942">
    <w:abstractNumId w:val="80"/>
  </w:num>
  <w:num w:numId="53" w16cid:durableId="1758744954">
    <w:abstractNumId w:val="13"/>
  </w:num>
  <w:num w:numId="54" w16cid:durableId="1561556604">
    <w:abstractNumId w:val="94"/>
  </w:num>
  <w:num w:numId="55" w16cid:durableId="560675736">
    <w:abstractNumId w:val="55"/>
  </w:num>
  <w:num w:numId="56" w16cid:durableId="1138843529">
    <w:abstractNumId w:val="110"/>
  </w:num>
  <w:num w:numId="57" w16cid:durableId="1892304417">
    <w:abstractNumId w:val="21"/>
  </w:num>
  <w:num w:numId="58" w16cid:durableId="1883519599">
    <w:abstractNumId w:val="22"/>
  </w:num>
  <w:num w:numId="59" w16cid:durableId="357892465">
    <w:abstractNumId w:val="93"/>
  </w:num>
  <w:num w:numId="60" w16cid:durableId="125780826">
    <w:abstractNumId w:val="48"/>
  </w:num>
  <w:num w:numId="61" w16cid:durableId="109587806">
    <w:abstractNumId w:val="63"/>
  </w:num>
  <w:num w:numId="62" w16cid:durableId="1277521758">
    <w:abstractNumId w:val="51"/>
  </w:num>
  <w:num w:numId="63" w16cid:durableId="1262639737">
    <w:abstractNumId w:val="75"/>
  </w:num>
  <w:num w:numId="64" w16cid:durableId="154300776">
    <w:abstractNumId w:val="1"/>
  </w:num>
  <w:num w:numId="65" w16cid:durableId="418209998">
    <w:abstractNumId w:val="38"/>
  </w:num>
  <w:num w:numId="66" w16cid:durableId="1095517364">
    <w:abstractNumId w:val="12"/>
  </w:num>
  <w:num w:numId="67" w16cid:durableId="517430542">
    <w:abstractNumId w:val="76"/>
  </w:num>
  <w:num w:numId="68" w16cid:durableId="1738623764">
    <w:abstractNumId w:val="11"/>
  </w:num>
  <w:num w:numId="69" w16cid:durableId="1917743822">
    <w:abstractNumId w:val="108"/>
  </w:num>
  <w:num w:numId="70" w16cid:durableId="1518809402">
    <w:abstractNumId w:val="107"/>
  </w:num>
  <w:num w:numId="71" w16cid:durableId="820927385">
    <w:abstractNumId w:val="4"/>
  </w:num>
  <w:num w:numId="72" w16cid:durableId="1778673400">
    <w:abstractNumId w:val="89"/>
  </w:num>
  <w:num w:numId="73" w16cid:durableId="1782147801">
    <w:abstractNumId w:val="10"/>
  </w:num>
  <w:num w:numId="74" w16cid:durableId="1221672164">
    <w:abstractNumId w:val="83"/>
  </w:num>
  <w:num w:numId="75" w16cid:durableId="1089085987">
    <w:abstractNumId w:val="40"/>
  </w:num>
  <w:num w:numId="76" w16cid:durableId="426004745">
    <w:abstractNumId w:val="23"/>
  </w:num>
  <w:num w:numId="77" w16cid:durableId="1353410323">
    <w:abstractNumId w:val="27"/>
  </w:num>
  <w:num w:numId="78" w16cid:durableId="1048381005">
    <w:abstractNumId w:val="60"/>
  </w:num>
  <w:num w:numId="79" w16cid:durableId="632953095">
    <w:abstractNumId w:val="39"/>
  </w:num>
  <w:num w:numId="80" w16cid:durableId="202137849">
    <w:abstractNumId w:val="90"/>
  </w:num>
  <w:num w:numId="81" w16cid:durableId="1052773186">
    <w:abstractNumId w:val="8"/>
  </w:num>
  <w:num w:numId="82" w16cid:durableId="1205406461">
    <w:abstractNumId w:val="69"/>
  </w:num>
  <w:num w:numId="83" w16cid:durableId="1263147637">
    <w:abstractNumId w:val="28"/>
  </w:num>
  <w:num w:numId="84" w16cid:durableId="1139372672">
    <w:abstractNumId w:val="31"/>
  </w:num>
  <w:num w:numId="85" w16cid:durableId="840241356">
    <w:abstractNumId w:val="36"/>
  </w:num>
  <w:num w:numId="86" w16cid:durableId="1713530550">
    <w:abstractNumId w:val="0"/>
  </w:num>
  <w:num w:numId="87" w16cid:durableId="615135610">
    <w:abstractNumId w:val="19"/>
  </w:num>
  <w:num w:numId="88" w16cid:durableId="740910487">
    <w:abstractNumId w:val="26"/>
  </w:num>
  <w:num w:numId="89" w16cid:durableId="1053816">
    <w:abstractNumId w:val="3"/>
  </w:num>
  <w:num w:numId="90" w16cid:durableId="2003120254">
    <w:abstractNumId w:val="105"/>
  </w:num>
  <w:num w:numId="91" w16cid:durableId="635257813">
    <w:abstractNumId w:val="59"/>
  </w:num>
  <w:num w:numId="92" w16cid:durableId="891116779">
    <w:abstractNumId w:val="67"/>
  </w:num>
  <w:num w:numId="93" w16cid:durableId="2081906954">
    <w:abstractNumId w:val="86"/>
  </w:num>
  <w:num w:numId="94" w16cid:durableId="1268122696">
    <w:abstractNumId w:val="2"/>
  </w:num>
  <w:num w:numId="95" w16cid:durableId="1906452472">
    <w:abstractNumId w:val="104"/>
  </w:num>
  <w:num w:numId="96" w16cid:durableId="1169903923">
    <w:abstractNumId w:val="102"/>
  </w:num>
  <w:num w:numId="97" w16cid:durableId="217787110">
    <w:abstractNumId w:val="82"/>
  </w:num>
  <w:num w:numId="98" w16cid:durableId="1972589425">
    <w:abstractNumId w:val="85"/>
  </w:num>
  <w:num w:numId="99" w16cid:durableId="1753047726">
    <w:abstractNumId w:val="88"/>
  </w:num>
  <w:num w:numId="100" w16cid:durableId="728727463">
    <w:abstractNumId w:val="109"/>
  </w:num>
  <w:num w:numId="101" w16cid:durableId="1778940451">
    <w:abstractNumId w:val="7"/>
  </w:num>
  <w:num w:numId="102" w16cid:durableId="784468685">
    <w:abstractNumId w:val="97"/>
  </w:num>
  <w:num w:numId="103" w16cid:durableId="552236021">
    <w:abstractNumId w:val="106"/>
  </w:num>
  <w:num w:numId="104" w16cid:durableId="1367632822">
    <w:abstractNumId w:val="57"/>
  </w:num>
  <w:num w:numId="105" w16cid:durableId="357237274">
    <w:abstractNumId w:val="73"/>
  </w:num>
  <w:num w:numId="106" w16cid:durableId="1696156329">
    <w:abstractNumId w:val="84"/>
  </w:num>
  <w:num w:numId="107" w16cid:durableId="890507434">
    <w:abstractNumId w:val="99"/>
  </w:num>
  <w:num w:numId="108" w16cid:durableId="995842058">
    <w:abstractNumId w:val="91"/>
  </w:num>
  <w:num w:numId="109" w16cid:durableId="2087726108">
    <w:abstractNumId w:val="74"/>
  </w:num>
  <w:num w:numId="110" w16cid:durableId="1005396516">
    <w:abstractNumId w:val="87"/>
  </w:num>
  <w:num w:numId="111" w16cid:durableId="405537880">
    <w:abstractNumId w:val="65"/>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522"/>
    <w:rsid w:val="000266AF"/>
    <w:rsid w:val="00026EBD"/>
    <w:rsid w:val="00030BDE"/>
    <w:rsid w:val="00031285"/>
    <w:rsid w:val="0003342F"/>
    <w:rsid w:val="000370E9"/>
    <w:rsid w:val="00040B1C"/>
    <w:rsid w:val="00040F23"/>
    <w:rsid w:val="00047563"/>
    <w:rsid w:val="00047DF3"/>
    <w:rsid w:val="00050A2B"/>
    <w:rsid w:val="0005118D"/>
    <w:rsid w:val="00052041"/>
    <w:rsid w:val="0005533C"/>
    <w:rsid w:val="00055D6D"/>
    <w:rsid w:val="00057FFB"/>
    <w:rsid w:val="00062817"/>
    <w:rsid w:val="00062E16"/>
    <w:rsid w:val="0006418D"/>
    <w:rsid w:val="00066E5D"/>
    <w:rsid w:val="000724CA"/>
    <w:rsid w:val="000744AD"/>
    <w:rsid w:val="00074525"/>
    <w:rsid w:val="00075B3B"/>
    <w:rsid w:val="00085F65"/>
    <w:rsid w:val="00090487"/>
    <w:rsid w:val="0009204D"/>
    <w:rsid w:val="00092A60"/>
    <w:rsid w:val="0009377E"/>
    <w:rsid w:val="00093FB8"/>
    <w:rsid w:val="0009726D"/>
    <w:rsid w:val="000A3077"/>
    <w:rsid w:val="000A6E93"/>
    <w:rsid w:val="000B0B3F"/>
    <w:rsid w:val="000B4041"/>
    <w:rsid w:val="000B448F"/>
    <w:rsid w:val="000B753D"/>
    <w:rsid w:val="000B7DC0"/>
    <w:rsid w:val="000C059A"/>
    <w:rsid w:val="000C072E"/>
    <w:rsid w:val="000C4B58"/>
    <w:rsid w:val="000C5D85"/>
    <w:rsid w:val="000D082E"/>
    <w:rsid w:val="000D5026"/>
    <w:rsid w:val="000D5173"/>
    <w:rsid w:val="000D6231"/>
    <w:rsid w:val="000D7AAA"/>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53876"/>
    <w:rsid w:val="00162D45"/>
    <w:rsid w:val="00163810"/>
    <w:rsid w:val="00166284"/>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C7E40"/>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4389"/>
    <w:rsid w:val="00226F80"/>
    <w:rsid w:val="00227842"/>
    <w:rsid w:val="00232935"/>
    <w:rsid w:val="00235BF7"/>
    <w:rsid w:val="002424E3"/>
    <w:rsid w:val="002465AB"/>
    <w:rsid w:val="00253449"/>
    <w:rsid w:val="00260F88"/>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04B9"/>
    <w:rsid w:val="002C40E6"/>
    <w:rsid w:val="002D301E"/>
    <w:rsid w:val="002E16FC"/>
    <w:rsid w:val="002F2114"/>
    <w:rsid w:val="002F2DF6"/>
    <w:rsid w:val="002F39A7"/>
    <w:rsid w:val="002F58A5"/>
    <w:rsid w:val="002F70CE"/>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6FD"/>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766F3"/>
    <w:rsid w:val="00380CC2"/>
    <w:rsid w:val="00383BA6"/>
    <w:rsid w:val="003853A6"/>
    <w:rsid w:val="00392959"/>
    <w:rsid w:val="003966CE"/>
    <w:rsid w:val="003978C4"/>
    <w:rsid w:val="003A2A39"/>
    <w:rsid w:val="003A4584"/>
    <w:rsid w:val="003A4830"/>
    <w:rsid w:val="003A5C66"/>
    <w:rsid w:val="003A7FEA"/>
    <w:rsid w:val="003B53C5"/>
    <w:rsid w:val="003B59F9"/>
    <w:rsid w:val="003C1881"/>
    <w:rsid w:val="003C2153"/>
    <w:rsid w:val="003C3033"/>
    <w:rsid w:val="003C5251"/>
    <w:rsid w:val="003C75B3"/>
    <w:rsid w:val="003D34F7"/>
    <w:rsid w:val="003D350F"/>
    <w:rsid w:val="003D58AE"/>
    <w:rsid w:val="003D5B8C"/>
    <w:rsid w:val="003D7BDE"/>
    <w:rsid w:val="003E041C"/>
    <w:rsid w:val="003E272E"/>
    <w:rsid w:val="003E345F"/>
    <w:rsid w:val="003E4A02"/>
    <w:rsid w:val="003E4F85"/>
    <w:rsid w:val="003E64D1"/>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66CD"/>
    <w:rsid w:val="00417B0E"/>
    <w:rsid w:val="00423539"/>
    <w:rsid w:val="00424D60"/>
    <w:rsid w:val="00424E1E"/>
    <w:rsid w:val="00427779"/>
    <w:rsid w:val="0043173A"/>
    <w:rsid w:val="00434D3A"/>
    <w:rsid w:val="00436A99"/>
    <w:rsid w:val="00440CDB"/>
    <w:rsid w:val="00440E77"/>
    <w:rsid w:val="004551E6"/>
    <w:rsid w:val="00460F0E"/>
    <w:rsid w:val="00460F9E"/>
    <w:rsid w:val="00465841"/>
    <w:rsid w:val="00466533"/>
    <w:rsid w:val="00466992"/>
    <w:rsid w:val="00477D67"/>
    <w:rsid w:val="00484A10"/>
    <w:rsid w:val="00485850"/>
    <w:rsid w:val="00485A8C"/>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3A37"/>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044"/>
    <w:rsid w:val="005A13DD"/>
    <w:rsid w:val="005A14EB"/>
    <w:rsid w:val="005A61F4"/>
    <w:rsid w:val="005A6759"/>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3E09"/>
    <w:rsid w:val="00624B18"/>
    <w:rsid w:val="00634132"/>
    <w:rsid w:val="00635307"/>
    <w:rsid w:val="00636A52"/>
    <w:rsid w:val="00637EC4"/>
    <w:rsid w:val="00643F60"/>
    <w:rsid w:val="00645631"/>
    <w:rsid w:val="00650748"/>
    <w:rsid w:val="006514A3"/>
    <w:rsid w:val="00653D16"/>
    <w:rsid w:val="0066135B"/>
    <w:rsid w:val="00665125"/>
    <w:rsid w:val="0066631C"/>
    <w:rsid w:val="006666B1"/>
    <w:rsid w:val="006720F7"/>
    <w:rsid w:val="00672181"/>
    <w:rsid w:val="00672795"/>
    <w:rsid w:val="006753FC"/>
    <w:rsid w:val="00677558"/>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3F5C"/>
    <w:rsid w:val="006C52FE"/>
    <w:rsid w:val="006C7F2F"/>
    <w:rsid w:val="006D1498"/>
    <w:rsid w:val="006D4585"/>
    <w:rsid w:val="006D4703"/>
    <w:rsid w:val="006E04F3"/>
    <w:rsid w:val="006E643F"/>
    <w:rsid w:val="006F0BBB"/>
    <w:rsid w:val="006F4600"/>
    <w:rsid w:val="006F53A7"/>
    <w:rsid w:val="006F65CB"/>
    <w:rsid w:val="00700E05"/>
    <w:rsid w:val="007039A0"/>
    <w:rsid w:val="00713AE9"/>
    <w:rsid w:val="00714E91"/>
    <w:rsid w:val="00715B46"/>
    <w:rsid w:val="00715D92"/>
    <w:rsid w:val="007168AD"/>
    <w:rsid w:val="007218F3"/>
    <w:rsid w:val="00721E84"/>
    <w:rsid w:val="007335C9"/>
    <w:rsid w:val="00747BCA"/>
    <w:rsid w:val="007510DC"/>
    <w:rsid w:val="007522EA"/>
    <w:rsid w:val="00756AD9"/>
    <w:rsid w:val="00766F9F"/>
    <w:rsid w:val="00772221"/>
    <w:rsid w:val="00772408"/>
    <w:rsid w:val="00774F12"/>
    <w:rsid w:val="00776426"/>
    <w:rsid w:val="00776B54"/>
    <w:rsid w:val="007778D3"/>
    <w:rsid w:val="00777F73"/>
    <w:rsid w:val="00780B25"/>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B6943"/>
    <w:rsid w:val="007C12CD"/>
    <w:rsid w:val="007C1E73"/>
    <w:rsid w:val="007C477D"/>
    <w:rsid w:val="007C4F9E"/>
    <w:rsid w:val="007D02E3"/>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229B3"/>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64A30"/>
    <w:rsid w:val="008705FB"/>
    <w:rsid w:val="0087407F"/>
    <w:rsid w:val="008741E1"/>
    <w:rsid w:val="00876E61"/>
    <w:rsid w:val="00877434"/>
    <w:rsid w:val="00877611"/>
    <w:rsid w:val="00880428"/>
    <w:rsid w:val="00881264"/>
    <w:rsid w:val="008820E7"/>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3AF"/>
    <w:rsid w:val="008C34C8"/>
    <w:rsid w:val="008D06BD"/>
    <w:rsid w:val="008D27F4"/>
    <w:rsid w:val="008D45F2"/>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4EA3"/>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2A28"/>
    <w:rsid w:val="009A2C68"/>
    <w:rsid w:val="009A45F5"/>
    <w:rsid w:val="009A4CC9"/>
    <w:rsid w:val="009A617E"/>
    <w:rsid w:val="009A62A9"/>
    <w:rsid w:val="009A6AC5"/>
    <w:rsid w:val="009B0887"/>
    <w:rsid w:val="009B4AF8"/>
    <w:rsid w:val="009B57DC"/>
    <w:rsid w:val="009C3111"/>
    <w:rsid w:val="009C58B6"/>
    <w:rsid w:val="009C73B7"/>
    <w:rsid w:val="009D1C0A"/>
    <w:rsid w:val="009E256C"/>
    <w:rsid w:val="009E4442"/>
    <w:rsid w:val="009E7CAF"/>
    <w:rsid w:val="009F266C"/>
    <w:rsid w:val="009F34C6"/>
    <w:rsid w:val="009F5DE0"/>
    <w:rsid w:val="009F6370"/>
    <w:rsid w:val="009F679B"/>
    <w:rsid w:val="009F6E76"/>
    <w:rsid w:val="00A01020"/>
    <w:rsid w:val="00A03683"/>
    <w:rsid w:val="00A050E3"/>
    <w:rsid w:val="00A06A1D"/>
    <w:rsid w:val="00A07C3E"/>
    <w:rsid w:val="00A11296"/>
    <w:rsid w:val="00A12EF1"/>
    <w:rsid w:val="00A13A44"/>
    <w:rsid w:val="00A205F8"/>
    <w:rsid w:val="00A21606"/>
    <w:rsid w:val="00A228EA"/>
    <w:rsid w:val="00A248D0"/>
    <w:rsid w:val="00A249AA"/>
    <w:rsid w:val="00A25638"/>
    <w:rsid w:val="00A25AD3"/>
    <w:rsid w:val="00A3528A"/>
    <w:rsid w:val="00A36B94"/>
    <w:rsid w:val="00A3722A"/>
    <w:rsid w:val="00A37EF5"/>
    <w:rsid w:val="00A405B2"/>
    <w:rsid w:val="00A42719"/>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A6FBD"/>
    <w:rsid w:val="00AB3581"/>
    <w:rsid w:val="00AB4202"/>
    <w:rsid w:val="00AB65E0"/>
    <w:rsid w:val="00AB6ABD"/>
    <w:rsid w:val="00AC082F"/>
    <w:rsid w:val="00AD3C69"/>
    <w:rsid w:val="00AE13CB"/>
    <w:rsid w:val="00AE31B2"/>
    <w:rsid w:val="00AE3BF6"/>
    <w:rsid w:val="00AE7C8E"/>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1069"/>
    <w:rsid w:val="00B34A9B"/>
    <w:rsid w:val="00B36E13"/>
    <w:rsid w:val="00B37BEB"/>
    <w:rsid w:val="00B42324"/>
    <w:rsid w:val="00B42B34"/>
    <w:rsid w:val="00B4310C"/>
    <w:rsid w:val="00B51E3A"/>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A7568"/>
    <w:rsid w:val="00BB1F80"/>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04A9"/>
    <w:rsid w:val="00BE3719"/>
    <w:rsid w:val="00BE3CCA"/>
    <w:rsid w:val="00BF4A65"/>
    <w:rsid w:val="00BF6DDC"/>
    <w:rsid w:val="00C0289F"/>
    <w:rsid w:val="00C02CB2"/>
    <w:rsid w:val="00C02D67"/>
    <w:rsid w:val="00C05943"/>
    <w:rsid w:val="00C05F04"/>
    <w:rsid w:val="00C138D4"/>
    <w:rsid w:val="00C13BE5"/>
    <w:rsid w:val="00C153CB"/>
    <w:rsid w:val="00C1705E"/>
    <w:rsid w:val="00C202A3"/>
    <w:rsid w:val="00C2097E"/>
    <w:rsid w:val="00C23355"/>
    <w:rsid w:val="00C33873"/>
    <w:rsid w:val="00C36316"/>
    <w:rsid w:val="00C40EE4"/>
    <w:rsid w:val="00C43756"/>
    <w:rsid w:val="00C46354"/>
    <w:rsid w:val="00C46C39"/>
    <w:rsid w:val="00C47376"/>
    <w:rsid w:val="00C51C73"/>
    <w:rsid w:val="00C55DE1"/>
    <w:rsid w:val="00C57122"/>
    <w:rsid w:val="00C60E35"/>
    <w:rsid w:val="00C61D4F"/>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39B4"/>
    <w:rsid w:val="00D26A0B"/>
    <w:rsid w:val="00D305F0"/>
    <w:rsid w:val="00D313B8"/>
    <w:rsid w:val="00D32D17"/>
    <w:rsid w:val="00D376C6"/>
    <w:rsid w:val="00D45731"/>
    <w:rsid w:val="00D51617"/>
    <w:rsid w:val="00D53DEE"/>
    <w:rsid w:val="00D5796E"/>
    <w:rsid w:val="00D6039A"/>
    <w:rsid w:val="00D606EF"/>
    <w:rsid w:val="00D60F5F"/>
    <w:rsid w:val="00D637BD"/>
    <w:rsid w:val="00D6468C"/>
    <w:rsid w:val="00D64ABF"/>
    <w:rsid w:val="00D731B1"/>
    <w:rsid w:val="00D80E94"/>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25"/>
    <w:rsid w:val="00DE265B"/>
    <w:rsid w:val="00DE3033"/>
    <w:rsid w:val="00DE5FDE"/>
    <w:rsid w:val="00DE6989"/>
    <w:rsid w:val="00DF2C34"/>
    <w:rsid w:val="00DF5ECD"/>
    <w:rsid w:val="00E01E27"/>
    <w:rsid w:val="00E021B4"/>
    <w:rsid w:val="00E02214"/>
    <w:rsid w:val="00E0311B"/>
    <w:rsid w:val="00E0498D"/>
    <w:rsid w:val="00E05ADE"/>
    <w:rsid w:val="00E07133"/>
    <w:rsid w:val="00E17203"/>
    <w:rsid w:val="00E17B40"/>
    <w:rsid w:val="00E24512"/>
    <w:rsid w:val="00E26F82"/>
    <w:rsid w:val="00E27144"/>
    <w:rsid w:val="00E3019A"/>
    <w:rsid w:val="00E303C4"/>
    <w:rsid w:val="00E327C5"/>
    <w:rsid w:val="00E335AD"/>
    <w:rsid w:val="00E33A03"/>
    <w:rsid w:val="00E413D1"/>
    <w:rsid w:val="00E42DAD"/>
    <w:rsid w:val="00E437DB"/>
    <w:rsid w:val="00E465B8"/>
    <w:rsid w:val="00E47D5B"/>
    <w:rsid w:val="00E51047"/>
    <w:rsid w:val="00E52299"/>
    <w:rsid w:val="00E52F26"/>
    <w:rsid w:val="00E57C98"/>
    <w:rsid w:val="00E57E04"/>
    <w:rsid w:val="00E57E25"/>
    <w:rsid w:val="00E62AAD"/>
    <w:rsid w:val="00E72206"/>
    <w:rsid w:val="00E72578"/>
    <w:rsid w:val="00E7361B"/>
    <w:rsid w:val="00E74BB8"/>
    <w:rsid w:val="00E80F25"/>
    <w:rsid w:val="00E90509"/>
    <w:rsid w:val="00EA113B"/>
    <w:rsid w:val="00EA45AB"/>
    <w:rsid w:val="00EA4EE1"/>
    <w:rsid w:val="00EA7677"/>
    <w:rsid w:val="00EB49C5"/>
    <w:rsid w:val="00EB64EB"/>
    <w:rsid w:val="00EB688D"/>
    <w:rsid w:val="00EC0F6F"/>
    <w:rsid w:val="00EC17B4"/>
    <w:rsid w:val="00EC6DCA"/>
    <w:rsid w:val="00ED3796"/>
    <w:rsid w:val="00ED65FC"/>
    <w:rsid w:val="00EE0A2B"/>
    <w:rsid w:val="00EE1DCF"/>
    <w:rsid w:val="00EE23EA"/>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18B4"/>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A52AA"/>
    <w:rsid w:val="00FB1983"/>
    <w:rsid w:val="00FB2CC0"/>
    <w:rsid w:val="00FB58A8"/>
    <w:rsid w:val="00FC1E59"/>
    <w:rsid w:val="00FC76AF"/>
    <w:rsid w:val="00FD0A88"/>
    <w:rsid w:val="00FD0BE5"/>
    <w:rsid w:val="00FD1CE8"/>
    <w:rsid w:val="00FD32E7"/>
    <w:rsid w:val="00FD3861"/>
    <w:rsid w:val="00FE609F"/>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17B4"/>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Unresolved Mention"/>
    <w:basedOn w:val="a0"/>
    <w:uiPriority w:val="99"/>
    <w:semiHidden/>
    <w:unhideWhenUsed/>
    <w:rsid w:val="00677558"/>
    <w:rPr>
      <w:color w:val="605E5C"/>
      <w:shd w:val="clear" w:color="auto" w:fill="E1DFDD"/>
    </w:rPr>
  </w:style>
  <w:style w:type="character" w:styleId="af">
    <w:name w:val="FollowedHyperlink"/>
    <w:basedOn w:val="a0"/>
    <w:uiPriority w:val="99"/>
    <w:semiHidden/>
    <w:unhideWhenUsed/>
    <w:rsid w:val="0067755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image" Target="media/image7.png"/><Relationship Id="rId42" Type="http://schemas.openxmlformats.org/officeDocument/2006/relationships/image" Target="media/image300.png"/><Relationship Id="rId63" Type="http://schemas.openxmlformats.org/officeDocument/2006/relationships/image" Target="media/image27.png"/><Relationship Id="rId84" Type="http://schemas.openxmlformats.org/officeDocument/2006/relationships/image" Target="media/image44.png"/><Relationship Id="rId138" Type="http://schemas.openxmlformats.org/officeDocument/2006/relationships/image" Target="media/image85.png"/><Relationship Id="rId170" Type="http://schemas.openxmlformats.org/officeDocument/2006/relationships/image" Target="media/image108.png"/><Relationship Id="rId191" Type="http://schemas.openxmlformats.org/officeDocument/2006/relationships/image" Target="media/image130.png"/><Relationship Id="rId205" Type="http://schemas.openxmlformats.org/officeDocument/2006/relationships/image" Target="media/image141.png"/><Relationship Id="rId226" Type="http://schemas.openxmlformats.org/officeDocument/2006/relationships/image" Target="media/image163.png"/><Relationship Id="rId247" Type="http://schemas.openxmlformats.org/officeDocument/2006/relationships/image" Target="media/image184.png"/><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image" Target="media/image200.png"/><Relationship Id="rId53" Type="http://schemas.microsoft.com/office/2007/relationships/hdphoto" Target="media/hdphoto3.wdp"/><Relationship Id="rId74" Type="http://schemas.openxmlformats.org/officeDocument/2006/relationships/image" Target="media/image35.png"/><Relationship Id="rId128" Type="http://schemas.openxmlformats.org/officeDocument/2006/relationships/image" Target="media/image74.png"/><Relationship Id="rId149" Type="http://schemas.openxmlformats.org/officeDocument/2006/relationships/image" Target="media/image94.png"/><Relationship Id="rId5" Type="http://schemas.openxmlformats.org/officeDocument/2006/relationships/webSettings" Target="webSettings.xml"/><Relationship Id="rId95" Type="http://schemas.openxmlformats.org/officeDocument/2006/relationships/image" Target="media/image47.jpeg"/><Relationship Id="rId181" Type="http://schemas.openxmlformats.org/officeDocument/2006/relationships/image" Target="media/image120.png"/><Relationship Id="rId216" Type="http://schemas.openxmlformats.org/officeDocument/2006/relationships/image" Target="media/image153.png"/><Relationship Id="rId237" Type="http://schemas.openxmlformats.org/officeDocument/2006/relationships/image" Target="media/image174.png"/><Relationship Id="rId258" Type="http://schemas.openxmlformats.org/officeDocument/2006/relationships/image" Target="media/image195.png"/><Relationship Id="rId22" Type="http://schemas.openxmlformats.org/officeDocument/2006/relationships/image" Target="media/image8.png"/><Relationship Id="rId43" Type="http://schemas.openxmlformats.org/officeDocument/2006/relationships/image" Target="media/image18.png"/><Relationship Id="rId64" Type="http://schemas.openxmlformats.org/officeDocument/2006/relationships/image" Target="media/image28.png"/><Relationship Id="rId118" Type="http://schemas.openxmlformats.org/officeDocument/2006/relationships/image" Target="media/image66.png"/><Relationship Id="rId139" Type="http://schemas.openxmlformats.org/officeDocument/2006/relationships/image" Target="media/image86.png"/><Relationship Id="rId150" Type="http://schemas.openxmlformats.org/officeDocument/2006/relationships/image" Target="media/image95.png"/><Relationship Id="rId171" Type="http://schemas.openxmlformats.org/officeDocument/2006/relationships/image" Target="media/image109.svg"/><Relationship Id="rId192" Type="http://schemas.openxmlformats.org/officeDocument/2006/relationships/image" Target="media/image131.png"/><Relationship Id="rId206" Type="http://schemas.openxmlformats.org/officeDocument/2006/relationships/image" Target="media/image142.png"/><Relationship Id="rId227" Type="http://schemas.openxmlformats.org/officeDocument/2006/relationships/image" Target="media/image164.png"/><Relationship Id="rId248" Type="http://schemas.openxmlformats.org/officeDocument/2006/relationships/image" Target="media/image185.png"/><Relationship Id="rId12" Type="http://schemas.openxmlformats.org/officeDocument/2006/relationships/hyperlink" Target="http://www.dawliatraining.com" TargetMode="External"/><Relationship Id="rId33" Type="http://schemas.openxmlformats.org/officeDocument/2006/relationships/image" Target="media/image13.png"/><Relationship Id="rId108" Type="http://schemas.openxmlformats.org/officeDocument/2006/relationships/image" Target="media/image59.png"/><Relationship Id="rId129" Type="http://schemas.openxmlformats.org/officeDocument/2006/relationships/image" Target="media/image75.jpeg"/><Relationship Id="rId54" Type="http://schemas.openxmlformats.org/officeDocument/2006/relationships/hyperlink" Target="http://www.dawliatraining.com" TargetMode="External"/><Relationship Id="rId75" Type="http://schemas.openxmlformats.org/officeDocument/2006/relationships/image" Target="media/image36.png"/><Relationship Id="rId96" Type="http://schemas.openxmlformats.org/officeDocument/2006/relationships/image" Target="media/image48.png"/><Relationship Id="rId140" Type="http://schemas.openxmlformats.org/officeDocument/2006/relationships/image" Target="media/image87.png"/><Relationship Id="rId182" Type="http://schemas.openxmlformats.org/officeDocument/2006/relationships/image" Target="media/image121.png"/><Relationship Id="rId217" Type="http://schemas.openxmlformats.org/officeDocument/2006/relationships/image" Target="media/image154.png"/><Relationship Id="rId6" Type="http://schemas.openxmlformats.org/officeDocument/2006/relationships/footnotes" Target="footnotes.xml"/><Relationship Id="rId238" Type="http://schemas.openxmlformats.org/officeDocument/2006/relationships/image" Target="media/image175.png"/><Relationship Id="rId259" Type="http://schemas.openxmlformats.org/officeDocument/2006/relationships/image" Target="media/image196.png"/><Relationship Id="rId23" Type="http://schemas.openxmlformats.org/officeDocument/2006/relationships/image" Target="media/image9.png"/><Relationship Id="rId119" Type="http://schemas.openxmlformats.org/officeDocument/2006/relationships/image" Target="media/image67.png"/><Relationship Id="rId44" Type="http://schemas.openxmlformats.org/officeDocument/2006/relationships/image" Target="media/image320.png"/><Relationship Id="rId65" Type="http://schemas.openxmlformats.org/officeDocument/2006/relationships/image" Target="media/image29.png"/><Relationship Id="rId130" Type="http://schemas.openxmlformats.org/officeDocument/2006/relationships/image" Target="media/image76.png"/><Relationship Id="rId151" Type="http://schemas.openxmlformats.org/officeDocument/2006/relationships/image" Target="media/image96.png"/><Relationship Id="rId172" Type="http://schemas.openxmlformats.org/officeDocument/2006/relationships/image" Target="media/image110.png"/><Relationship Id="rId193" Type="http://schemas.openxmlformats.org/officeDocument/2006/relationships/image" Target="media/image132.png"/><Relationship Id="rId207" Type="http://schemas.openxmlformats.org/officeDocument/2006/relationships/image" Target="media/image143.png"/><Relationship Id="rId228" Type="http://schemas.openxmlformats.org/officeDocument/2006/relationships/image" Target="media/image165.png"/><Relationship Id="rId249" Type="http://schemas.openxmlformats.org/officeDocument/2006/relationships/image" Target="media/image186.png"/><Relationship Id="rId13" Type="http://schemas.openxmlformats.org/officeDocument/2006/relationships/hyperlink" Target="http://www.dawliatraining.com" TargetMode="External"/><Relationship Id="rId260" Type="http://schemas.openxmlformats.org/officeDocument/2006/relationships/image" Target="media/image197.png"/><Relationship Id="rId34" Type="http://schemas.openxmlformats.org/officeDocument/2006/relationships/image" Target="media/image220.png"/><Relationship Id="rId55" Type="http://schemas.openxmlformats.org/officeDocument/2006/relationships/image" Target="media/image23.png"/><Relationship Id="rId76" Type="http://schemas.openxmlformats.org/officeDocument/2006/relationships/image" Target="media/image37.png"/><Relationship Id="rId97" Type="http://schemas.openxmlformats.org/officeDocument/2006/relationships/image" Target="media/image49.png"/><Relationship Id="rId120" Type="http://schemas.openxmlformats.org/officeDocument/2006/relationships/image" Target="media/image68.png"/><Relationship Id="rId141" Type="http://schemas.openxmlformats.org/officeDocument/2006/relationships/image" Target="media/image88.png"/><Relationship Id="rId7" Type="http://schemas.openxmlformats.org/officeDocument/2006/relationships/endnotes" Target="endnotes.xml"/><Relationship Id="rId183" Type="http://schemas.openxmlformats.org/officeDocument/2006/relationships/image" Target="media/image122.png"/><Relationship Id="rId218" Type="http://schemas.openxmlformats.org/officeDocument/2006/relationships/image" Target="media/image155.png"/><Relationship Id="rId239" Type="http://schemas.openxmlformats.org/officeDocument/2006/relationships/image" Target="media/image176.jpeg"/><Relationship Id="rId250" Type="http://schemas.openxmlformats.org/officeDocument/2006/relationships/image" Target="media/image187.png"/><Relationship Id="rId24" Type="http://schemas.openxmlformats.org/officeDocument/2006/relationships/image" Target="media/image10.png"/><Relationship Id="rId45" Type="http://schemas.openxmlformats.org/officeDocument/2006/relationships/image" Target="media/image19.png"/><Relationship Id="rId66" Type="http://schemas.openxmlformats.org/officeDocument/2006/relationships/image" Target="media/image30.png"/><Relationship Id="rId110" Type="http://schemas.openxmlformats.org/officeDocument/2006/relationships/image" Target="media/image71.png"/><Relationship Id="rId131" Type="http://schemas.openxmlformats.org/officeDocument/2006/relationships/image" Target="media/image77.png"/><Relationship Id="rId152" Type="http://schemas.openxmlformats.org/officeDocument/2006/relationships/image" Target="media/image97.png"/><Relationship Id="rId173" Type="http://schemas.openxmlformats.org/officeDocument/2006/relationships/image" Target="media/image111.svg"/><Relationship Id="rId194" Type="http://schemas.openxmlformats.org/officeDocument/2006/relationships/image" Target="media/image133.png"/><Relationship Id="rId208" Type="http://schemas.openxmlformats.org/officeDocument/2006/relationships/image" Target="media/image144.png"/><Relationship Id="rId229" Type="http://schemas.openxmlformats.org/officeDocument/2006/relationships/image" Target="media/image166.png"/><Relationship Id="rId240" Type="http://schemas.openxmlformats.org/officeDocument/2006/relationships/image" Target="media/image177.png"/><Relationship Id="rId261" Type="http://schemas.openxmlformats.org/officeDocument/2006/relationships/image" Target="media/image198.png"/><Relationship Id="rId14" Type="http://schemas.openxmlformats.org/officeDocument/2006/relationships/hyperlink" Target="http://www.dawliatraining.com" TargetMode="External"/><Relationship Id="rId35" Type="http://schemas.openxmlformats.org/officeDocument/2006/relationships/image" Target="media/image14.png"/><Relationship Id="rId56" Type="http://schemas.microsoft.com/office/2007/relationships/hdphoto" Target="media/hdphoto4.wdp"/><Relationship Id="rId77" Type="http://schemas.openxmlformats.org/officeDocument/2006/relationships/image" Target="media/image38.png"/><Relationship Id="rId100" Type="http://schemas.openxmlformats.org/officeDocument/2006/relationships/image" Target="media/image52.png"/><Relationship Id="rId8" Type="http://schemas.openxmlformats.org/officeDocument/2006/relationships/image" Target="media/image3.jpg"/><Relationship Id="rId98" Type="http://schemas.openxmlformats.org/officeDocument/2006/relationships/image" Target="media/image50.png"/><Relationship Id="rId121" Type="http://schemas.openxmlformats.org/officeDocument/2006/relationships/image" Target="media/image69.png"/><Relationship Id="rId142" Type="http://schemas.openxmlformats.org/officeDocument/2006/relationships/image" Target="media/image89.png"/><Relationship Id="rId184" Type="http://schemas.openxmlformats.org/officeDocument/2006/relationships/image" Target="media/image123.png"/><Relationship Id="rId219" Type="http://schemas.openxmlformats.org/officeDocument/2006/relationships/image" Target="media/image156.png"/><Relationship Id="rId230" Type="http://schemas.openxmlformats.org/officeDocument/2006/relationships/image" Target="media/image167.png"/><Relationship Id="rId251" Type="http://schemas.openxmlformats.org/officeDocument/2006/relationships/image" Target="media/image188.png"/><Relationship Id="rId25" Type="http://schemas.openxmlformats.org/officeDocument/2006/relationships/hyperlink" Target="http://www.dawliatraining.com" TargetMode="External"/><Relationship Id="rId46" Type="http://schemas.openxmlformats.org/officeDocument/2006/relationships/image" Target="media/image340.png"/><Relationship Id="rId67" Type="http://schemas.openxmlformats.org/officeDocument/2006/relationships/image" Target="media/image31.png"/><Relationship Id="rId111" Type="http://schemas.openxmlformats.org/officeDocument/2006/relationships/hyperlink" Target="http://www.dawliatraining.com" TargetMode="External"/><Relationship Id="rId132" Type="http://schemas.openxmlformats.org/officeDocument/2006/relationships/image" Target="media/image78.png"/><Relationship Id="rId153" Type="http://schemas.openxmlformats.org/officeDocument/2006/relationships/image" Target="media/image98.png"/><Relationship Id="rId174" Type="http://schemas.openxmlformats.org/officeDocument/2006/relationships/image" Target="media/image113.png"/><Relationship Id="rId195" Type="http://schemas.openxmlformats.org/officeDocument/2006/relationships/image" Target="media/image134.png"/><Relationship Id="rId209" Type="http://schemas.openxmlformats.org/officeDocument/2006/relationships/image" Target="media/image145.png"/><Relationship Id="rId220" Type="http://schemas.openxmlformats.org/officeDocument/2006/relationships/image" Target="media/image157.png"/><Relationship Id="rId241" Type="http://schemas.openxmlformats.org/officeDocument/2006/relationships/image" Target="media/image178.png"/><Relationship Id="rId15" Type="http://schemas.openxmlformats.org/officeDocument/2006/relationships/hyperlink" Target="http://www.dawliatraining.com" TargetMode="External"/><Relationship Id="rId36" Type="http://schemas.openxmlformats.org/officeDocument/2006/relationships/image" Target="media/image240.png"/><Relationship Id="rId57" Type="http://schemas.openxmlformats.org/officeDocument/2006/relationships/hyperlink" Target="http://www.dawliatraining.com" TargetMode="External"/><Relationship Id="rId262" Type="http://schemas.openxmlformats.org/officeDocument/2006/relationships/image" Target="media/image199.png"/><Relationship Id="rId78" Type="http://schemas.openxmlformats.org/officeDocument/2006/relationships/hyperlink" Target="http://www.dawliatraining.com" TargetMode="External"/><Relationship Id="rId99" Type="http://schemas.openxmlformats.org/officeDocument/2006/relationships/image" Target="media/image51.png"/><Relationship Id="rId101" Type="http://schemas.openxmlformats.org/officeDocument/2006/relationships/image" Target="media/image54.png"/><Relationship Id="rId122" Type="http://schemas.openxmlformats.org/officeDocument/2006/relationships/image" Target="media/image70.png"/><Relationship Id="rId143" Type="http://schemas.openxmlformats.org/officeDocument/2006/relationships/header" Target="header3.xml"/><Relationship Id="rId164" Type="http://schemas.openxmlformats.org/officeDocument/2006/relationships/image" Target="media/image112.png"/><Relationship Id="rId185"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hyperlink" Target="http://www.dawliatraining.com" TargetMode="External"/><Relationship Id="rId180" Type="http://schemas.openxmlformats.org/officeDocument/2006/relationships/image" Target="media/image119.png"/><Relationship Id="rId210" Type="http://schemas.openxmlformats.org/officeDocument/2006/relationships/image" Target="media/image146.png"/><Relationship Id="rId215" Type="http://schemas.openxmlformats.org/officeDocument/2006/relationships/image" Target="media/image152.png"/><Relationship Id="rId236" Type="http://schemas.openxmlformats.org/officeDocument/2006/relationships/image" Target="media/image173.png"/><Relationship Id="rId257" Type="http://schemas.openxmlformats.org/officeDocument/2006/relationships/image" Target="media/image194.png"/><Relationship Id="rId26" Type="http://schemas.openxmlformats.org/officeDocument/2006/relationships/hyperlink" Target="http://www.dawliatraining.com" TargetMode="External"/><Relationship Id="rId231" Type="http://schemas.openxmlformats.org/officeDocument/2006/relationships/image" Target="media/image168.png"/><Relationship Id="rId252" Type="http://schemas.openxmlformats.org/officeDocument/2006/relationships/image" Target="media/image189.png"/><Relationship Id="rId47" Type="http://schemas.openxmlformats.org/officeDocument/2006/relationships/header" Target="header1.xml"/><Relationship Id="rId68" Type="http://schemas.openxmlformats.org/officeDocument/2006/relationships/image" Target="media/image32.png"/><Relationship Id="rId112" Type="http://schemas.openxmlformats.org/officeDocument/2006/relationships/image" Target="media/image60.png"/><Relationship Id="rId133" Type="http://schemas.openxmlformats.org/officeDocument/2006/relationships/image" Target="media/image79.png"/><Relationship Id="rId154" Type="http://schemas.openxmlformats.org/officeDocument/2006/relationships/image" Target="media/image99.png"/><Relationship Id="rId175" Type="http://schemas.openxmlformats.org/officeDocument/2006/relationships/image" Target="media/image114.svg"/><Relationship Id="rId200" Type="http://schemas.openxmlformats.org/officeDocument/2006/relationships/image" Target="media/image136.png"/><Relationship Id="rId16" Type="http://schemas.openxmlformats.org/officeDocument/2006/relationships/image" Target="media/image4.png"/><Relationship Id="rId221" Type="http://schemas.openxmlformats.org/officeDocument/2006/relationships/image" Target="media/image158.png"/><Relationship Id="rId242" Type="http://schemas.openxmlformats.org/officeDocument/2006/relationships/image" Target="media/image179.png"/><Relationship Id="rId263" Type="http://schemas.openxmlformats.org/officeDocument/2006/relationships/hyperlink" Target="https://colab.research.google.com" TargetMode="External"/><Relationship Id="rId37" Type="http://schemas.openxmlformats.org/officeDocument/2006/relationships/image" Target="media/image15.png"/><Relationship Id="rId58" Type="http://schemas.openxmlformats.org/officeDocument/2006/relationships/image" Target="media/image24.png"/><Relationship Id="rId79" Type="http://schemas.openxmlformats.org/officeDocument/2006/relationships/image" Target="media/image39.png"/><Relationship Id="rId102" Type="http://schemas.openxmlformats.org/officeDocument/2006/relationships/image" Target="media/image55.png"/><Relationship Id="rId144" Type="http://schemas.openxmlformats.org/officeDocument/2006/relationships/footer" Target="footer2.xml"/><Relationship Id="rId90" Type="http://schemas.openxmlformats.org/officeDocument/2006/relationships/image" Target="media/image470.png"/><Relationship Id="rId165" Type="http://schemas.openxmlformats.org/officeDocument/2006/relationships/image" Target="media/image103.jpeg"/><Relationship Id="rId186" Type="http://schemas.openxmlformats.org/officeDocument/2006/relationships/image" Target="media/image125.png"/><Relationship Id="rId211" Type="http://schemas.openxmlformats.org/officeDocument/2006/relationships/image" Target="media/image147.png"/><Relationship Id="rId232" Type="http://schemas.openxmlformats.org/officeDocument/2006/relationships/image" Target="media/image169.png"/><Relationship Id="rId253" Type="http://schemas.openxmlformats.org/officeDocument/2006/relationships/image" Target="media/image190.png"/><Relationship Id="rId27" Type="http://schemas.openxmlformats.org/officeDocument/2006/relationships/hyperlink" Target="http://www.dawliatraining.com" TargetMode="External"/><Relationship Id="rId48" Type="http://schemas.openxmlformats.org/officeDocument/2006/relationships/header" Target="header2.xml"/><Relationship Id="rId69" Type="http://schemas.openxmlformats.org/officeDocument/2006/relationships/hyperlink" Target="http://www.dawliatraining.com" TargetMode="External"/><Relationship Id="rId113" Type="http://schemas.openxmlformats.org/officeDocument/2006/relationships/image" Target="media/image61.svg"/><Relationship Id="rId134" Type="http://schemas.openxmlformats.org/officeDocument/2006/relationships/image" Target="media/image80.png"/><Relationship Id="rId80" Type="http://schemas.openxmlformats.org/officeDocument/2006/relationships/image" Target="media/image40.png"/><Relationship Id="rId155" Type="http://schemas.openxmlformats.org/officeDocument/2006/relationships/image" Target="media/image100.png"/><Relationship Id="rId176" Type="http://schemas.openxmlformats.org/officeDocument/2006/relationships/image" Target="media/image115.png"/><Relationship Id="rId201" Type="http://schemas.openxmlformats.org/officeDocument/2006/relationships/image" Target="media/image137.png"/><Relationship Id="rId222" Type="http://schemas.openxmlformats.org/officeDocument/2006/relationships/image" Target="media/image159.png"/><Relationship Id="rId243" Type="http://schemas.openxmlformats.org/officeDocument/2006/relationships/image" Target="media/image180.png"/><Relationship Id="rId264" Type="http://schemas.openxmlformats.org/officeDocument/2006/relationships/fontTable" Target="fontTable.xml"/><Relationship Id="rId17" Type="http://schemas.openxmlformats.org/officeDocument/2006/relationships/image" Target="media/image5.png"/><Relationship Id="rId38" Type="http://schemas.openxmlformats.org/officeDocument/2006/relationships/image" Target="media/image260.png"/><Relationship Id="rId59" Type="http://schemas.openxmlformats.org/officeDocument/2006/relationships/image" Target="media/image25.png"/><Relationship Id="rId103" Type="http://schemas.openxmlformats.org/officeDocument/2006/relationships/image" Target="media/image56.png"/><Relationship Id="rId124" Type="http://schemas.openxmlformats.org/officeDocument/2006/relationships/image" Target="media/image84.png"/><Relationship Id="rId70" Type="http://schemas.openxmlformats.org/officeDocument/2006/relationships/hyperlink" Target="http://www.dawliatraining.com" TargetMode="External"/><Relationship Id="rId91" Type="http://schemas.openxmlformats.org/officeDocument/2006/relationships/image" Target="media/image45.jpeg"/><Relationship Id="rId145" Type="http://schemas.openxmlformats.org/officeDocument/2006/relationships/image" Target="media/image90.jpeg"/><Relationship Id="rId166" Type="http://schemas.openxmlformats.org/officeDocument/2006/relationships/image" Target="media/image104.png"/><Relationship Id="rId187" Type="http://schemas.openxmlformats.org/officeDocument/2006/relationships/image" Target="media/image126.png"/><Relationship Id="rId1" Type="http://schemas.openxmlformats.org/officeDocument/2006/relationships/customXml" Target="../customXml/item1.xml"/><Relationship Id="rId212" Type="http://schemas.openxmlformats.org/officeDocument/2006/relationships/image" Target="media/image148.png"/><Relationship Id="rId233" Type="http://schemas.openxmlformats.org/officeDocument/2006/relationships/image" Target="media/image170.png"/><Relationship Id="rId254" Type="http://schemas.openxmlformats.org/officeDocument/2006/relationships/image" Target="media/image191.png"/><Relationship Id="rId28" Type="http://schemas.openxmlformats.org/officeDocument/2006/relationships/image" Target="media/image11.png"/><Relationship Id="rId49" Type="http://schemas.openxmlformats.org/officeDocument/2006/relationships/footer" Target="footer1.xml"/><Relationship Id="rId114" Type="http://schemas.openxmlformats.org/officeDocument/2006/relationships/image" Target="media/image62.png"/><Relationship Id="rId60" Type="http://schemas.openxmlformats.org/officeDocument/2006/relationships/hyperlink" Target="http://www.dawliatraining.com" TargetMode="External"/><Relationship Id="rId81" Type="http://schemas.openxmlformats.org/officeDocument/2006/relationships/image" Target="media/image41.png"/><Relationship Id="rId135" Type="http://schemas.openxmlformats.org/officeDocument/2006/relationships/image" Target="media/image81.png"/><Relationship Id="rId156" Type="http://schemas.openxmlformats.org/officeDocument/2006/relationships/image" Target="media/image101.png"/><Relationship Id="rId177" Type="http://schemas.openxmlformats.org/officeDocument/2006/relationships/image" Target="media/image116.svg"/><Relationship Id="rId198" Type="http://schemas.openxmlformats.org/officeDocument/2006/relationships/image" Target="media/image149.png"/><Relationship Id="rId202" Type="http://schemas.openxmlformats.org/officeDocument/2006/relationships/image" Target="media/image138.png"/><Relationship Id="rId223" Type="http://schemas.openxmlformats.org/officeDocument/2006/relationships/image" Target="media/image160.png"/><Relationship Id="rId244" Type="http://schemas.openxmlformats.org/officeDocument/2006/relationships/image" Target="media/image181.png"/><Relationship Id="rId18" Type="http://schemas.openxmlformats.org/officeDocument/2006/relationships/hyperlink" Target="http://www.dawliatraining.com" TargetMode="External"/><Relationship Id="rId39" Type="http://schemas.openxmlformats.org/officeDocument/2006/relationships/image" Target="media/image16.png"/><Relationship Id="rId265" Type="http://schemas.openxmlformats.org/officeDocument/2006/relationships/theme" Target="theme/theme1.xml"/><Relationship Id="rId50" Type="http://schemas.openxmlformats.org/officeDocument/2006/relationships/image" Target="media/image21.png"/><Relationship Id="rId104" Type="http://schemas.openxmlformats.org/officeDocument/2006/relationships/hyperlink" Target="http://www.dawliatraining.com" TargetMode="External"/><Relationship Id="rId125" Type="http://schemas.openxmlformats.org/officeDocument/2006/relationships/image" Target="media/image71.jpeg"/><Relationship Id="rId146" Type="http://schemas.openxmlformats.org/officeDocument/2006/relationships/image" Target="media/image91.png"/><Relationship Id="rId167" Type="http://schemas.openxmlformats.org/officeDocument/2006/relationships/image" Target="media/image105.png"/><Relationship Id="rId188" Type="http://schemas.openxmlformats.org/officeDocument/2006/relationships/image" Target="media/image127.png"/><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13" Type="http://schemas.openxmlformats.org/officeDocument/2006/relationships/image" Target="media/image150.png"/><Relationship Id="rId234" Type="http://schemas.openxmlformats.org/officeDocument/2006/relationships/image" Target="media/image171.png"/><Relationship Id="rId2" Type="http://schemas.openxmlformats.org/officeDocument/2006/relationships/numbering" Target="numbering.xml"/><Relationship Id="rId29" Type="http://schemas.openxmlformats.org/officeDocument/2006/relationships/hyperlink" Target="http://www.dawliatraining.com" TargetMode="External"/><Relationship Id="rId255" Type="http://schemas.openxmlformats.org/officeDocument/2006/relationships/image" Target="media/image192.png"/><Relationship Id="rId40" Type="http://schemas.openxmlformats.org/officeDocument/2006/relationships/image" Target="media/image280.png"/><Relationship Id="rId115" Type="http://schemas.openxmlformats.org/officeDocument/2006/relationships/image" Target="media/image63.png"/><Relationship Id="rId136" Type="http://schemas.openxmlformats.org/officeDocument/2006/relationships/image" Target="media/image82.png"/><Relationship Id="rId157" Type="http://schemas.openxmlformats.org/officeDocument/2006/relationships/image" Target="media/image102.png"/><Relationship Id="rId178" Type="http://schemas.openxmlformats.org/officeDocument/2006/relationships/image" Target="media/image117.png"/><Relationship Id="rId61" Type="http://schemas.openxmlformats.org/officeDocument/2006/relationships/image" Target="media/image26.png"/><Relationship Id="rId82" Type="http://schemas.openxmlformats.org/officeDocument/2006/relationships/image" Target="media/image42.png"/><Relationship Id="rId199" Type="http://schemas.openxmlformats.org/officeDocument/2006/relationships/image" Target="media/image135.png"/><Relationship Id="rId203" Type="http://schemas.openxmlformats.org/officeDocument/2006/relationships/image" Target="media/image139.png"/><Relationship Id="rId19" Type="http://schemas.openxmlformats.org/officeDocument/2006/relationships/hyperlink" Target="http://www.dawliatraining.com" TargetMode="External"/><Relationship Id="rId224" Type="http://schemas.openxmlformats.org/officeDocument/2006/relationships/image" Target="media/image161.png"/><Relationship Id="rId245" Type="http://schemas.openxmlformats.org/officeDocument/2006/relationships/image" Target="media/image182.png"/><Relationship Id="rId30" Type="http://schemas.openxmlformats.org/officeDocument/2006/relationships/image" Target="media/image12.png"/><Relationship Id="rId105" Type="http://schemas.openxmlformats.org/officeDocument/2006/relationships/image" Target="media/image57.png"/><Relationship Id="rId126" Type="http://schemas.openxmlformats.org/officeDocument/2006/relationships/image" Target="media/image72.png"/><Relationship Id="rId147" Type="http://schemas.openxmlformats.org/officeDocument/2006/relationships/image" Target="media/image92.png"/><Relationship Id="rId168" Type="http://schemas.openxmlformats.org/officeDocument/2006/relationships/image" Target="media/image106.png"/><Relationship Id="rId51" Type="http://schemas.microsoft.com/office/2007/relationships/hdphoto" Target="media/hdphoto2.wdp"/><Relationship Id="rId72" Type="http://schemas.openxmlformats.org/officeDocument/2006/relationships/image" Target="media/image33.png"/><Relationship Id="rId93" Type="http://schemas.openxmlformats.org/officeDocument/2006/relationships/image" Target="media/image53.png"/><Relationship Id="rId189" Type="http://schemas.openxmlformats.org/officeDocument/2006/relationships/image" Target="media/image128.png"/><Relationship Id="rId3" Type="http://schemas.openxmlformats.org/officeDocument/2006/relationships/styles" Target="styles.xml"/><Relationship Id="rId214" Type="http://schemas.openxmlformats.org/officeDocument/2006/relationships/image" Target="media/image151.png"/><Relationship Id="rId235" Type="http://schemas.openxmlformats.org/officeDocument/2006/relationships/image" Target="media/image172.png"/><Relationship Id="rId256" Type="http://schemas.openxmlformats.org/officeDocument/2006/relationships/image" Target="media/image193.png"/><Relationship Id="rId116" Type="http://schemas.openxmlformats.org/officeDocument/2006/relationships/image" Target="media/image64.png"/><Relationship Id="rId137" Type="http://schemas.openxmlformats.org/officeDocument/2006/relationships/image" Target="media/image83.png"/><Relationship Id="rId20" Type="http://schemas.openxmlformats.org/officeDocument/2006/relationships/image" Target="media/image6.png"/><Relationship Id="rId41" Type="http://schemas.openxmlformats.org/officeDocument/2006/relationships/image" Target="media/image17.png"/><Relationship Id="rId62" Type="http://schemas.openxmlformats.org/officeDocument/2006/relationships/hyperlink" Target="http://www.dawliatraining.com" TargetMode="External"/><Relationship Id="rId83" Type="http://schemas.openxmlformats.org/officeDocument/2006/relationships/image" Target="media/image43.png"/><Relationship Id="rId179" Type="http://schemas.openxmlformats.org/officeDocument/2006/relationships/image" Target="media/image118.svg"/><Relationship Id="rId190" Type="http://schemas.openxmlformats.org/officeDocument/2006/relationships/image" Target="media/image129.png"/><Relationship Id="rId204" Type="http://schemas.openxmlformats.org/officeDocument/2006/relationships/image" Target="media/image140.png"/><Relationship Id="rId225" Type="http://schemas.openxmlformats.org/officeDocument/2006/relationships/image" Target="media/image162.png"/><Relationship Id="rId246" Type="http://schemas.openxmlformats.org/officeDocument/2006/relationships/image" Target="media/image183.png"/><Relationship Id="rId106" Type="http://schemas.openxmlformats.org/officeDocument/2006/relationships/image" Target="media/image58.png"/><Relationship Id="rId127" Type="http://schemas.openxmlformats.org/officeDocument/2006/relationships/image" Target="media/image73.png"/><Relationship Id="rId10" Type="http://schemas.openxmlformats.org/officeDocument/2006/relationships/hyperlink" Target="http://www.dawliatraining.com" TargetMode="External"/><Relationship Id="rId52" Type="http://schemas.openxmlformats.org/officeDocument/2006/relationships/image" Target="media/image22.png"/><Relationship Id="rId73" Type="http://schemas.openxmlformats.org/officeDocument/2006/relationships/image" Target="media/image34.png"/><Relationship Id="rId94" Type="http://schemas.openxmlformats.org/officeDocument/2006/relationships/image" Target="media/image46.png"/><Relationship Id="rId148" Type="http://schemas.openxmlformats.org/officeDocument/2006/relationships/image" Target="media/image93.png"/><Relationship Id="rId169" Type="http://schemas.openxmlformats.org/officeDocument/2006/relationships/image" Target="media/image107.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1290</TotalTime>
  <Pages>1</Pages>
  <Words>18192</Words>
  <Characters>103700</Characters>
  <Application>Microsoft Office Word</Application>
  <DocSecurity>0</DocSecurity>
  <Lines>864</Lines>
  <Paragraphs>243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121649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17</cp:revision>
  <cp:lastPrinted>2024-04-01T20:23:00Z</cp:lastPrinted>
  <dcterms:created xsi:type="dcterms:W3CDTF">2025-11-12T03:55:00Z</dcterms:created>
  <dcterms:modified xsi:type="dcterms:W3CDTF">2026-03-09T05:58:00Z</dcterms:modified>
</cp:coreProperties>
</file>